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10DA1" w14:textId="3190FA1D" w:rsidR="0049545C" w:rsidRPr="0049545C" w:rsidRDefault="00047E3E" w:rsidP="0049545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3GPP TSG RAN Meeting #10</w:t>
      </w:r>
      <w:r w:rsidR="00833640">
        <w:rPr>
          <w:rFonts w:ascii="Arial" w:hAnsi="Arial" w:cs="Arial"/>
          <w:b/>
          <w:sz w:val="28"/>
          <w:szCs w:val="28"/>
        </w:rPr>
        <w:t>6</w:t>
      </w:r>
      <w:r w:rsidRPr="00047E3E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833640" w:rsidRPr="00833640">
        <w:rPr>
          <w:rFonts w:ascii="Arial" w:hAnsi="Arial" w:cs="Arial"/>
          <w:b/>
          <w:sz w:val="28"/>
          <w:szCs w:val="28"/>
        </w:rPr>
        <w:t>RP-242425</w:t>
      </w:r>
    </w:p>
    <w:p w14:paraId="0BF4D101" w14:textId="2981568D" w:rsidR="0049545C" w:rsidRPr="0049545C" w:rsidRDefault="00833640" w:rsidP="004954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Madrid</w:t>
      </w:r>
      <w:r w:rsidR="008E740D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Spain</w:t>
      </w:r>
      <w:r w:rsidR="00047E3E" w:rsidRPr="00047E3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December</w:t>
      </w:r>
      <w:r w:rsidR="00047E3E" w:rsidRPr="00047E3E">
        <w:rPr>
          <w:rFonts w:ascii="Arial" w:hAnsi="Arial" w:cs="Arial"/>
          <w:b/>
          <w:sz w:val="28"/>
          <w:szCs w:val="28"/>
        </w:rPr>
        <w:t xml:space="preserve"> </w:t>
      </w:r>
      <w:r w:rsidR="008E740D">
        <w:rPr>
          <w:rFonts w:ascii="Arial" w:hAnsi="Arial" w:cs="Arial"/>
          <w:b/>
          <w:sz w:val="28"/>
          <w:szCs w:val="28"/>
        </w:rPr>
        <w:t>09</w:t>
      </w:r>
      <w:r w:rsidR="00047E3E" w:rsidRPr="00047E3E">
        <w:rPr>
          <w:rFonts w:ascii="Arial" w:hAnsi="Arial" w:cs="Arial"/>
          <w:b/>
          <w:sz w:val="28"/>
          <w:szCs w:val="28"/>
        </w:rPr>
        <w:t>-</w:t>
      </w:r>
      <w:r w:rsidR="008E740D">
        <w:rPr>
          <w:rFonts w:ascii="Arial" w:hAnsi="Arial" w:cs="Arial"/>
          <w:b/>
          <w:sz w:val="28"/>
          <w:szCs w:val="28"/>
        </w:rPr>
        <w:t>12</w:t>
      </w:r>
      <w:r w:rsidR="00047E3E" w:rsidRPr="00047E3E">
        <w:rPr>
          <w:rFonts w:ascii="Arial" w:hAnsi="Arial" w:cs="Arial"/>
          <w:b/>
          <w:sz w:val="28"/>
          <w:szCs w:val="28"/>
        </w:rPr>
        <w:t>, 2024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E4063F" w14:textId="58F24C1C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8E740D">
        <w:rPr>
          <w:rFonts w:ascii="Arial" w:hAnsi="Arial" w:cs="Arial"/>
          <w:b/>
        </w:rPr>
        <w:t>5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5565953C" w14:textId="4E8C1637" w:rsidR="00512C52" w:rsidRDefault="00512C52" w:rsidP="00512C52">
      <w:pPr>
        <w:pStyle w:val="Heading1"/>
        <w:rPr>
          <w:noProof/>
        </w:rPr>
      </w:pPr>
      <w:bookmarkStart w:id="0" w:name="_Hlk165993033"/>
      <w:bookmarkStart w:id="1" w:name="_Hlk74065941"/>
      <w:r>
        <w:rPr>
          <w:noProof/>
        </w:rPr>
        <w:t>List of CRs from RAN WG4 for AI 14</w:t>
      </w:r>
      <w:bookmarkEnd w:id="0"/>
    </w:p>
    <w:p w14:paraId="4B766287" w14:textId="15B8F00A" w:rsidR="008D0FD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t>RP-243023</w:t>
      </w:r>
    </w:p>
    <w:bookmarkEnd w:id="1"/>
    <w:p w14:paraId="27F359F5" w14:textId="7FFAEA2C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1</w:t>
      </w:r>
    </w:p>
    <w:p w14:paraId="3DCED224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393E" w:rsidRPr="004E535C" w14:paraId="35B5814E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29DB9A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DA59A5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ADD959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7ECF9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CAC46F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DE7DBD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8A83F7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F57F70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26A3F5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6CD7A8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9A0001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FEF423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E8D163" w14:textId="77777777" w:rsidR="008D393E" w:rsidRPr="00BF1EB6" w:rsidRDefault="008D393E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393E" w14:paraId="32DDDC5C" w14:textId="77777777" w:rsidTr="00044527">
        <w:tc>
          <w:tcPr>
            <w:tcW w:w="879" w:type="dxa"/>
          </w:tcPr>
          <w:p w14:paraId="0F2E6BF9" w14:textId="77777777" w:rsidR="008D393E" w:rsidRDefault="008D393E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2F0F2BF" w14:textId="77777777" w:rsidR="008D393E" w:rsidRDefault="008D393E" w:rsidP="00044527">
            <w:r>
              <w:rPr>
                <w:sz w:val="16"/>
                <w:szCs w:val="16"/>
              </w:rPr>
              <w:t>2524</w:t>
            </w:r>
          </w:p>
        </w:tc>
        <w:tc>
          <w:tcPr>
            <w:tcW w:w="517" w:type="dxa"/>
          </w:tcPr>
          <w:p w14:paraId="709D4135" w14:textId="77777777" w:rsidR="008D393E" w:rsidRDefault="008D393E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DB7475" w14:textId="77777777" w:rsidR="008D393E" w:rsidRDefault="008D393E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0F9422" w14:textId="77777777" w:rsidR="008D393E" w:rsidRDefault="008D393E" w:rsidP="00044527">
            <w:r>
              <w:rPr>
                <w:sz w:val="16"/>
                <w:szCs w:val="16"/>
              </w:rPr>
              <w:t>(5G_V2X_NRSL-Core) CR to 38.101-1 Rel-16 Cat-F for 7.6E.3.1 Out-of-band blocking for V2X non-concurrent operation</w:t>
            </w:r>
          </w:p>
        </w:tc>
        <w:tc>
          <w:tcPr>
            <w:tcW w:w="517" w:type="dxa"/>
          </w:tcPr>
          <w:p w14:paraId="29B297D9" w14:textId="77777777" w:rsidR="008D393E" w:rsidRDefault="008D393E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81BDA" w14:textId="77777777" w:rsidR="008D393E" w:rsidRDefault="008D393E" w:rsidP="00044527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71D140A0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3A93071" w14:textId="77777777" w:rsidR="008D393E" w:rsidRDefault="008D393E" w:rsidP="00044527">
            <w:r>
              <w:rPr>
                <w:sz w:val="16"/>
                <w:szCs w:val="16"/>
              </w:rPr>
              <w:t>R4-2420464</w:t>
            </w:r>
          </w:p>
        </w:tc>
        <w:tc>
          <w:tcPr>
            <w:tcW w:w="1597" w:type="dxa"/>
          </w:tcPr>
          <w:p w14:paraId="0CB40B56" w14:textId="77777777" w:rsidR="008D393E" w:rsidRDefault="008D393E" w:rsidP="00044527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223A321" w14:textId="77777777" w:rsidR="008D393E" w:rsidRDefault="008D393E" w:rsidP="0004452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C360E5D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D1FCD9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</w:tr>
      <w:tr w:rsidR="008D393E" w14:paraId="51870225" w14:textId="77777777" w:rsidTr="00044527">
        <w:tc>
          <w:tcPr>
            <w:tcW w:w="879" w:type="dxa"/>
          </w:tcPr>
          <w:p w14:paraId="045B92DD" w14:textId="77777777" w:rsidR="008D393E" w:rsidRDefault="008D393E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1DC8CE" w14:textId="77777777" w:rsidR="008D393E" w:rsidRDefault="008D393E" w:rsidP="00044527">
            <w:r>
              <w:rPr>
                <w:sz w:val="16"/>
                <w:szCs w:val="16"/>
              </w:rPr>
              <w:t>2525</w:t>
            </w:r>
          </w:p>
        </w:tc>
        <w:tc>
          <w:tcPr>
            <w:tcW w:w="517" w:type="dxa"/>
          </w:tcPr>
          <w:p w14:paraId="39AD5A3B" w14:textId="77777777" w:rsidR="008D393E" w:rsidRDefault="008D393E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6B69A4" w14:textId="77777777" w:rsidR="008D393E" w:rsidRDefault="008D393E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C09B1D" w14:textId="77777777" w:rsidR="008D393E" w:rsidRDefault="008D393E" w:rsidP="00044527">
            <w:r>
              <w:rPr>
                <w:sz w:val="16"/>
                <w:szCs w:val="16"/>
              </w:rPr>
              <w:t>(5G_V2X_NRSL-Core) CR to 38.101-1 Rel-17 Cat-A for 7.6E.3.1 Out-of-band blocking for V2X non-concurrent operation</w:t>
            </w:r>
          </w:p>
        </w:tc>
        <w:tc>
          <w:tcPr>
            <w:tcW w:w="517" w:type="dxa"/>
          </w:tcPr>
          <w:p w14:paraId="190B558B" w14:textId="77777777" w:rsidR="008D393E" w:rsidRDefault="008D393E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DD7D33" w14:textId="77777777" w:rsidR="008D393E" w:rsidRDefault="008D393E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6190735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367BDB" w14:textId="77777777" w:rsidR="008D393E" w:rsidRDefault="008D393E" w:rsidP="00044527">
            <w:r>
              <w:rPr>
                <w:sz w:val="16"/>
                <w:szCs w:val="16"/>
              </w:rPr>
              <w:t>R4-2420485</w:t>
            </w:r>
          </w:p>
        </w:tc>
        <w:tc>
          <w:tcPr>
            <w:tcW w:w="1597" w:type="dxa"/>
          </w:tcPr>
          <w:p w14:paraId="6A3A6735" w14:textId="77777777" w:rsidR="008D393E" w:rsidRDefault="008D393E" w:rsidP="00044527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D96569C" w14:textId="77777777" w:rsidR="008D393E" w:rsidRDefault="008D393E" w:rsidP="0004452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B859043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FC4243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</w:tr>
      <w:tr w:rsidR="008D393E" w14:paraId="25AE5C4C" w14:textId="77777777" w:rsidTr="00044527">
        <w:tc>
          <w:tcPr>
            <w:tcW w:w="879" w:type="dxa"/>
          </w:tcPr>
          <w:p w14:paraId="436A1E62" w14:textId="77777777" w:rsidR="008D393E" w:rsidRDefault="008D393E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1C6061" w14:textId="77777777" w:rsidR="008D393E" w:rsidRDefault="008D393E" w:rsidP="00044527">
            <w:r>
              <w:rPr>
                <w:sz w:val="16"/>
                <w:szCs w:val="16"/>
              </w:rPr>
              <w:t>2526</w:t>
            </w:r>
          </w:p>
        </w:tc>
        <w:tc>
          <w:tcPr>
            <w:tcW w:w="517" w:type="dxa"/>
          </w:tcPr>
          <w:p w14:paraId="30AA4DB8" w14:textId="77777777" w:rsidR="008D393E" w:rsidRDefault="008D393E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745594" w14:textId="77777777" w:rsidR="008D393E" w:rsidRDefault="008D393E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03B80D" w14:textId="77777777" w:rsidR="008D393E" w:rsidRDefault="008D393E" w:rsidP="00044527">
            <w:r>
              <w:rPr>
                <w:sz w:val="16"/>
                <w:szCs w:val="16"/>
              </w:rPr>
              <w:t>(5G_V2X_NRSL-Core) CR to 38.101-1 Rel-18 Cat-A for 7.6E.3.1 Out-of-band blocking for V2X non-concurrent operation</w:t>
            </w:r>
          </w:p>
        </w:tc>
        <w:tc>
          <w:tcPr>
            <w:tcW w:w="517" w:type="dxa"/>
          </w:tcPr>
          <w:p w14:paraId="5BB8A7C8" w14:textId="77777777" w:rsidR="008D393E" w:rsidRDefault="008D393E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09946C" w14:textId="77777777" w:rsidR="008D393E" w:rsidRDefault="008D393E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88FDB3C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1DA6B21" w14:textId="77777777" w:rsidR="008D393E" w:rsidRDefault="008D393E" w:rsidP="00044527">
            <w:r>
              <w:rPr>
                <w:sz w:val="16"/>
                <w:szCs w:val="16"/>
              </w:rPr>
              <w:t>R4-2420486</w:t>
            </w:r>
          </w:p>
        </w:tc>
        <w:tc>
          <w:tcPr>
            <w:tcW w:w="1597" w:type="dxa"/>
          </w:tcPr>
          <w:p w14:paraId="434CC521" w14:textId="77777777" w:rsidR="008D393E" w:rsidRDefault="008D393E" w:rsidP="00044527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3334B4B" w14:textId="77777777" w:rsidR="008D393E" w:rsidRDefault="008D393E" w:rsidP="00044527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1DC60F4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8028E9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</w:tr>
      <w:tr w:rsidR="008D393E" w14:paraId="3E1E8DA1" w14:textId="77777777" w:rsidTr="00044527">
        <w:tc>
          <w:tcPr>
            <w:tcW w:w="879" w:type="dxa"/>
          </w:tcPr>
          <w:p w14:paraId="2D17876F" w14:textId="77777777" w:rsidR="008D393E" w:rsidRDefault="008D393E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B36D29" w14:textId="77777777" w:rsidR="008D393E" w:rsidRDefault="008D393E" w:rsidP="00044527">
            <w:r>
              <w:rPr>
                <w:sz w:val="16"/>
                <w:szCs w:val="16"/>
              </w:rPr>
              <w:t>2550</w:t>
            </w:r>
          </w:p>
        </w:tc>
        <w:tc>
          <w:tcPr>
            <w:tcW w:w="517" w:type="dxa"/>
          </w:tcPr>
          <w:p w14:paraId="506FB4CE" w14:textId="77777777" w:rsidR="008D393E" w:rsidRDefault="008D393E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7826DD" w14:textId="77777777" w:rsidR="008D393E" w:rsidRDefault="008D393E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77D8EE" w14:textId="77777777" w:rsidR="008D393E" w:rsidRDefault="008D393E" w:rsidP="00044527">
            <w:r>
              <w:rPr>
                <w:sz w:val="16"/>
                <w:szCs w:val="16"/>
              </w:rPr>
              <w:t>(4Rx_low_NR_band_handheld_3Tx_NR_CA_ENDC) CR for TS 38.101-1 to correct the wrong referenced clause number for 3Tx</w:t>
            </w:r>
          </w:p>
        </w:tc>
        <w:tc>
          <w:tcPr>
            <w:tcW w:w="517" w:type="dxa"/>
          </w:tcPr>
          <w:p w14:paraId="64CA0AD6" w14:textId="77777777" w:rsidR="008D393E" w:rsidRDefault="008D393E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E8E8E" w14:textId="77777777" w:rsidR="008D393E" w:rsidRDefault="008D393E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77FBD1E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A871871" w14:textId="77777777" w:rsidR="008D393E" w:rsidRDefault="008D393E" w:rsidP="00044527">
            <w:r>
              <w:rPr>
                <w:sz w:val="16"/>
                <w:szCs w:val="16"/>
              </w:rPr>
              <w:t>R4-2418393</w:t>
            </w:r>
          </w:p>
        </w:tc>
        <w:tc>
          <w:tcPr>
            <w:tcW w:w="1597" w:type="dxa"/>
          </w:tcPr>
          <w:p w14:paraId="1BC17A26" w14:textId="77777777" w:rsidR="008D393E" w:rsidRDefault="008D393E" w:rsidP="00044527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877C823" w14:textId="77777777" w:rsidR="008D393E" w:rsidRDefault="008D393E" w:rsidP="00044527">
            <w:r>
              <w:rPr>
                <w:sz w:val="16"/>
                <w:szCs w:val="16"/>
              </w:rPr>
              <w:t>4Rx_low_NR_band_handheld_3Tx_NR_CA_ENDC</w:t>
            </w:r>
          </w:p>
        </w:tc>
        <w:tc>
          <w:tcPr>
            <w:tcW w:w="2323" w:type="dxa"/>
          </w:tcPr>
          <w:p w14:paraId="5645D9BB" w14:textId="77777777" w:rsidR="008D393E" w:rsidRDefault="008D393E" w:rsidP="00044527">
            <w:r>
              <w:rPr>
                <w:sz w:val="16"/>
                <w:szCs w:val="16"/>
              </w:rPr>
              <w:t>6.2L.3.4</w:t>
            </w:r>
          </w:p>
        </w:tc>
        <w:tc>
          <w:tcPr>
            <w:tcW w:w="998" w:type="dxa"/>
          </w:tcPr>
          <w:p w14:paraId="50BEADCE" w14:textId="77777777" w:rsidR="008D393E" w:rsidRDefault="008D393E" w:rsidP="00044527">
            <w:r>
              <w:rPr>
                <w:sz w:val="16"/>
                <w:szCs w:val="16"/>
              </w:rPr>
              <w:t xml:space="preserve">TS/TR ... CR ...; TS/TR ... CR ... 38.521-1; TS/TR ... CR ... </w:t>
            </w:r>
          </w:p>
        </w:tc>
      </w:tr>
      <w:tr w:rsidR="008D393E" w14:paraId="70B9A3AD" w14:textId="77777777" w:rsidTr="00044527">
        <w:tc>
          <w:tcPr>
            <w:tcW w:w="879" w:type="dxa"/>
          </w:tcPr>
          <w:p w14:paraId="352C3281" w14:textId="77777777" w:rsidR="008D393E" w:rsidRDefault="008D393E" w:rsidP="0004452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B9A509B" w14:textId="77777777" w:rsidR="008D393E" w:rsidRDefault="008D393E" w:rsidP="00044527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</w:tcPr>
          <w:p w14:paraId="6A135107" w14:textId="77777777" w:rsidR="008D393E" w:rsidRDefault="008D393E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186A2A" w14:textId="77777777" w:rsidR="008D393E" w:rsidRDefault="008D393E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AD80F4" w14:textId="77777777" w:rsidR="008D393E" w:rsidRDefault="008D393E" w:rsidP="00044527">
            <w:r>
              <w:rPr>
                <w:sz w:val="16"/>
                <w:szCs w:val="16"/>
              </w:rPr>
              <w:t>CR to TS 38.101-1: DL CA HPUE</w:t>
            </w:r>
          </w:p>
        </w:tc>
        <w:tc>
          <w:tcPr>
            <w:tcW w:w="517" w:type="dxa"/>
          </w:tcPr>
          <w:p w14:paraId="04391D96" w14:textId="77777777" w:rsidR="008D393E" w:rsidRDefault="008D393E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30C129" w14:textId="77777777" w:rsidR="008D393E" w:rsidRDefault="008D393E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F6F082D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1998EB8" w14:textId="77777777" w:rsidR="008D393E" w:rsidRDefault="008D393E" w:rsidP="00044527">
            <w:r>
              <w:rPr>
                <w:sz w:val="16"/>
                <w:szCs w:val="16"/>
              </w:rPr>
              <w:t>R4-2420520</w:t>
            </w:r>
          </w:p>
        </w:tc>
        <w:tc>
          <w:tcPr>
            <w:tcW w:w="1597" w:type="dxa"/>
          </w:tcPr>
          <w:p w14:paraId="2B052A06" w14:textId="77777777" w:rsidR="008D393E" w:rsidRDefault="008D393E" w:rsidP="00044527">
            <w:r>
              <w:rPr>
                <w:sz w:val="16"/>
                <w:szCs w:val="16"/>
              </w:rPr>
              <w:t>Qualcomm Incorporated, AT&amp;T, T-mobile, Samsung, Nokia, Ericsson, Boost Mobile Network, Vivo, Inmarsat, Viasat, Rakuten, UIC, Anterix</w:t>
            </w:r>
          </w:p>
        </w:tc>
        <w:tc>
          <w:tcPr>
            <w:tcW w:w="1122" w:type="dxa"/>
          </w:tcPr>
          <w:p w14:paraId="0029E15B" w14:textId="77777777" w:rsidR="008D393E" w:rsidRDefault="008D393E" w:rsidP="00044527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61B703DF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1C7B79" w14:textId="77777777" w:rsidR="008D393E" w:rsidRDefault="008D393E" w:rsidP="00044527">
            <w:pPr>
              <w:rPr>
                <w:sz w:val="16"/>
                <w:szCs w:val="16"/>
              </w:rPr>
            </w:pPr>
          </w:p>
        </w:tc>
      </w:tr>
      <w:tr w:rsidR="008D393E" w14:paraId="151216E7" w14:textId="77777777" w:rsidTr="00044527">
        <w:tc>
          <w:tcPr>
            <w:tcW w:w="879" w:type="dxa"/>
          </w:tcPr>
          <w:p w14:paraId="1CC91212" w14:textId="77777777" w:rsidR="008D393E" w:rsidRDefault="008D393E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C6F781" w14:textId="77777777" w:rsidR="008D393E" w:rsidRDefault="008D393E" w:rsidP="00044527">
            <w:r>
              <w:rPr>
                <w:sz w:val="16"/>
                <w:szCs w:val="16"/>
              </w:rPr>
              <w:t>2607</w:t>
            </w:r>
          </w:p>
        </w:tc>
        <w:tc>
          <w:tcPr>
            <w:tcW w:w="517" w:type="dxa"/>
          </w:tcPr>
          <w:p w14:paraId="34120E32" w14:textId="77777777" w:rsidR="008D393E" w:rsidRDefault="008D393E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75115" w14:textId="77777777" w:rsidR="008D393E" w:rsidRDefault="008D393E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AE5FF5" w14:textId="77777777" w:rsidR="008D393E" w:rsidRDefault="008D393E" w:rsidP="00044527">
            <w:r>
              <w:rPr>
                <w:sz w:val="16"/>
                <w:szCs w:val="16"/>
              </w:rPr>
              <w:t>CR to TS 38.101-1: DL CA HPUE</w:t>
            </w:r>
          </w:p>
        </w:tc>
        <w:tc>
          <w:tcPr>
            <w:tcW w:w="517" w:type="dxa"/>
          </w:tcPr>
          <w:p w14:paraId="2EA3FEDD" w14:textId="77777777" w:rsidR="008D393E" w:rsidRDefault="008D393E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753B5A" w14:textId="77777777" w:rsidR="008D393E" w:rsidRDefault="008D393E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072C816" w14:textId="77777777" w:rsidR="008D393E" w:rsidRDefault="008D393E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72A60B" w14:textId="77777777" w:rsidR="008D393E" w:rsidRDefault="008D393E" w:rsidP="00044527">
            <w:r>
              <w:rPr>
                <w:sz w:val="16"/>
                <w:szCs w:val="16"/>
              </w:rPr>
              <w:t>R4-2420524</w:t>
            </w:r>
          </w:p>
        </w:tc>
        <w:tc>
          <w:tcPr>
            <w:tcW w:w="1597" w:type="dxa"/>
          </w:tcPr>
          <w:p w14:paraId="1F58DABA" w14:textId="77777777" w:rsidR="008D393E" w:rsidRDefault="008D393E" w:rsidP="00044527">
            <w:r>
              <w:rPr>
                <w:sz w:val="16"/>
                <w:szCs w:val="16"/>
              </w:rPr>
              <w:t>Qualcomm Incorporated, AT&amp;T, T-mobile, Samsung, Nokia, Ericsson, Boost Mobile Network, Vivo, Inmarsat, Viasat, Rakuten, UIC, Anterix</w:t>
            </w:r>
          </w:p>
        </w:tc>
        <w:tc>
          <w:tcPr>
            <w:tcW w:w="1122" w:type="dxa"/>
          </w:tcPr>
          <w:p w14:paraId="2ECBD1A3" w14:textId="77777777" w:rsidR="008D393E" w:rsidRDefault="008D393E" w:rsidP="00044527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5C36194E" w14:textId="77777777" w:rsidR="008D393E" w:rsidRDefault="008D393E" w:rsidP="00044527">
            <w:r>
              <w:rPr>
                <w:sz w:val="16"/>
                <w:szCs w:val="16"/>
              </w:rPr>
              <w:t>6.2A.0 (new clause), 7.3A.1</w:t>
            </w:r>
          </w:p>
        </w:tc>
        <w:tc>
          <w:tcPr>
            <w:tcW w:w="998" w:type="dxa"/>
          </w:tcPr>
          <w:p w14:paraId="22759CEE" w14:textId="77777777" w:rsidR="008D393E" w:rsidRDefault="008D393E" w:rsidP="00044527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4E1ABB41" w14:textId="77777777" w:rsidR="00CB7457" w:rsidRDefault="00CB7457" w:rsidP="002E1DA8"/>
    <w:p w14:paraId="363FF248" w14:textId="1AF9AEF8" w:rsidR="000E783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t>RP-243024</w:t>
      </w:r>
    </w:p>
    <w:p w14:paraId="4E3E8441" w14:textId="2F9D7FA8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923" w:rsidRPr="004E535C" w14:paraId="152E4D27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5357C1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5A776D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A49B84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EEE7CD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3F7CF1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A8D861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1EF3C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C3B426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E31077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FB660B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869267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AB7487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A2233B" w14:textId="77777777" w:rsidR="00C41923" w:rsidRPr="00BF1EB6" w:rsidRDefault="00C41923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1923" w14:paraId="10DBE254" w14:textId="77777777" w:rsidTr="00044527">
        <w:tc>
          <w:tcPr>
            <w:tcW w:w="879" w:type="dxa"/>
          </w:tcPr>
          <w:p w14:paraId="2C529CEA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5A79BC" w14:textId="77777777" w:rsidR="00C41923" w:rsidRDefault="00C41923" w:rsidP="00044527">
            <w:r>
              <w:rPr>
                <w:sz w:val="16"/>
                <w:szCs w:val="16"/>
              </w:rPr>
              <w:t>1306</w:t>
            </w:r>
          </w:p>
        </w:tc>
        <w:tc>
          <w:tcPr>
            <w:tcW w:w="517" w:type="dxa"/>
          </w:tcPr>
          <w:p w14:paraId="41FD16BF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E7FC5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586F00" w14:textId="77777777" w:rsidR="00C41923" w:rsidRDefault="00C41923" w:rsidP="00044527">
            <w:r>
              <w:rPr>
                <w:sz w:val="16"/>
                <w:szCs w:val="16"/>
              </w:rPr>
              <w:t>(DC_R18_1BLTE_1BNR_2DL2UL) CR for 38.101-3 to add missing MSD due to harmonic mixing in PC3 DC_5A_n78A</w:t>
            </w:r>
          </w:p>
        </w:tc>
        <w:tc>
          <w:tcPr>
            <w:tcW w:w="517" w:type="dxa"/>
          </w:tcPr>
          <w:p w14:paraId="1CA722F3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496D9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C4BE31E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654B908" w14:textId="77777777" w:rsidR="00C41923" w:rsidRDefault="00C41923" w:rsidP="00044527">
            <w:r>
              <w:rPr>
                <w:sz w:val="16"/>
                <w:szCs w:val="16"/>
              </w:rPr>
              <w:t>R4-2417919</w:t>
            </w:r>
          </w:p>
        </w:tc>
        <w:tc>
          <w:tcPr>
            <w:tcW w:w="1597" w:type="dxa"/>
          </w:tcPr>
          <w:p w14:paraId="0B4B5E85" w14:textId="77777777" w:rsidR="00C41923" w:rsidRDefault="00C41923" w:rsidP="00044527">
            <w:r>
              <w:rPr>
                <w:sz w:val="16"/>
                <w:szCs w:val="16"/>
              </w:rPr>
              <w:t>SK Telecom, Murata Manufacturing Co. LTD</w:t>
            </w:r>
          </w:p>
        </w:tc>
        <w:tc>
          <w:tcPr>
            <w:tcW w:w="1122" w:type="dxa"/>
          </w:tcPr>
          <w:p w14:paraId="6575DC65" w14:textId="77777777" w:rsidR="00C41923" w:rsidRDefault="00C41923" w:rsidP="00044527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759504DA" w14:textId="77777777" w:rsidR="00C41923" w:rsidRDefault="00C41923" w:rsidP="00044527">
            <w:r>
              <w:rPr>
                <w:sz w:val="16"/>
                <w:szCs w:val="16"/>
              </w:rPr>
              <w:t>7.3B.2.3.2</w:t>
            </w:r>
          </w:p>
        </w:tc>
        <w:tc>
          <w:tcPr>
            <w:tcW w:w="998" w:type="dxa"/>
          </w:tcPr>
          <w:p w14:paraId="70E80A31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...; TS/TR ... CR ... 38.521-3; TS/TR ... CR ... </w:t>
            </w:r>
          </w:p>
        </w:tc>
      </w:tr>
      <w:tr w:rsidR="00C41923" w14:paraId="2800B200" w14:textId="77777777" w:rsidTr="00044527">
        <w:tc>
          <w:tcPr>
            <w:tcW w:w="879" w:type="dxa"/>
          </w:tcPr>
          <w:p w14:paraId="5E8672FA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6F5BF14" w14:textId="77777777" w:rsidR="00C41923" w:rsidRDefault="00C41923" w:rsidP="00044527"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 w14:paraId="7CB04F6F" w14:textId="77777777" w:rsidR="00C41923" w:rsidRDefault="00C41923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E4481E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AF64DD" w14:textId="77777777" w:rsidR="00C41923" w:rsidRDefault="00C41923" w:rsidP="00044527">
            <w:r>
              <w:rPr>
                <w:sz w:val="16"/>
                <w:szCs w:val="16"/>
              </w:rPr>
              <w:t>CR Bugfix 38101-3-i70_s00-05</w:t>
            </w:r>
          </w:p>
        </w:tc>
        <w:tc>
          <w:tcPr>
            <w:tcW w:w="517" w:type="dxa"/>
          </w:tcPr>
          <w:p w14:paraId="15BD5472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D4AF2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510DBDC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CF7EBB" w14:textId="77777777" w:rsidR="00C41923" w:rsidRDefault="00C41923" w:rsidP="00044527">
            <w:r>
              <w:rPr>
                <w:sz w:val="16"/>
                <w:szCs w:val="16"/>
              </w:rPr>
              <w:t>R4-2420490</w:t>
            </w:r>
          </w:p>
        </w:tc>
        <w:tc>
          <w:tcPr>
            <w:tcW w:w="1597" w:type="dxa"/>
          </w:tcPr>
          <w:p w14:paraId="7D3DB6C7" w14:textId="77777777" w:rsidR="00C41923" w:rsidRDefault="00C41923" w:rsidP="00044527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399F13F" w14:textId="77777777" w:rsidR="00C41923" w:rsidRDefault="00C41923" w:rsidP="00044527">
            <w:r>
              <w:rPr>
                <w:sz w:val="16"/>
                <w:szCs w:val="16"/>
              </w:rPr>
              <w:t>DC_R18_xBLTE_2BNR_yDL2UL, DC_R18_2BLTE_1BNR_3DL2UL, DC_R18_xBLTE_yBNR_zDL2UL, NR_CADC_</w:t>
            </w:r>
            <w:r>
              <w:rPr>
                <w:sz w:val="16"/>
                <w:szCs w:val="16"/>
              </w:rPr>
              <w:lastRenderedPageBreak/>
              <w:t>R18_2BDL_xBUL, NR_CADC_R18_3BDL_xBUL</w:t>
            </w:r>
          </w:p>
        </w:tc>
        <w:tc>
          <w:tcPr>
            <w:tcW w:w="2323" w:type="dxa"/>
          </w:tcPr>
          <w:p w14:paraId="03C8C898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C4265E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</w:tr>
      <w:tr w:rsidR="00C41923" w14:paraId="5820CC8C" w14:textId="77777777" w:rsidTr="00044527">
        <w:tc>
          <w:tcPr>
            <w:tcW w:w="879" w:type="dxa"/>
          </w:tcPr>
          <w:p w14:paraId="3DB97946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F6E5304" w14:textId="77777777" w:rsidR="00C41923" w:rsidRDefault="00C41923" w:rsidP="00044527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 w14:paraId="1673791A" w14:textId="77777777" w:rsidR="00C41923" w:rsidRDefault="00C41923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F99A35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9DD333" w14:textId="77777777" w:rsidR="00C41923" w:rsidRDefault="00C41923" w:rsidP="00044527">
            <w:r>
              <w:rPr>
                <w:sz w:val="16"/>
                <w:szCs w:val="16"/>
              </w:rPr>
              <w:t>(DC_R18_2BLTE_1BNR_3DL2UL-Core) CR for TS 38.101-3 to modify the UL configuration of DC_3C-8A_n1A</w:t>
            </w:r>
          </w:p>
        </w:tc>
        <w:tc>
          <w:tcPr>
            <w:tcW w:w="517" w:type="dxa"/>
          </w:tcPr>
          <w:p w14:paraId="11BC0D3E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54C276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CB518E3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A888539" w14:textId="77777777" w:rsidR="00C41923" w:rsidRDefault="00C41923" w:rsidP="00044527">
            <w:r>
              <w:rPr>
                <w:sz w:val="16"/>
                <w:szCs w:val="16"/>
              </w:rPr>
              <w:t>R4-2420493</w:t>
            </w:r>
          </w:p>
        </w:tc>
        <w:tc>
          <w:tcPr>
            <w:tcW w:w="1597" w:type="dxa"/>
          </w:tcPr>
          <w:p w14:paraId="226B9D7F" w14:textId="77777777" w:rsidR="00C41923" w:rsidRDefault="00C41923" w:rsidP="0004452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1585D70C" w14:textId="77777777" w:rsidR="00C41923" w:rsidRDefault="00C41923" w:rsidP="00044527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4A97ACE4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D0963F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</w:tr>
      <w:tr w:rsidR="00C41923" w14:paraId="43AD7A60" w14:textId="77777777" w:rsidTr="00044527">
        <w:tc>
          <w:tcPr>
            <w:tcW w:w="879" w:type="dxa"/>
          </w:tcPr>
          <w:p w14:paraId="7D53F2A5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8909157" w14:textId="77777777" w:rsidR="00C41923" w:rsidRDefault="00C41923" w:rsidP="00044527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14:paraId="7D247192" w14:textId="77777777" w:rsidR="00C41923" w:rsidRDefault="00C41923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5EC5D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E9B595" w14:textId="77777777" w:rsidR="00C41923" w:rsidRDefault="00C41923" w:rsidP="00044527">
            <w:r>
              <w:rPr>
                <w:sz w:val="16"/>
                <w:szCs w:val="16"/>
              </w:rPr>
              <w:t>(DC_R18_xBLTE_2BNR_yDL2UL-Core) CR for TS 38.101-3 to modify the UL configuration of DC_3A-7A-8A_n7A-n78A DC_3A_n1A-n75A</w:t>
            </w:r>
          </w:p>
        </w:tc>
        <w:tc>
          <w:tcPr>
            <w:tcW w:w="517" w:type="dxa"/>
          </w:tcPr>
          <w:p w14:paraId="6FE7CA1A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413165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210C38A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82A426C" w14:textId="77777777" w:rsidR="00C41923" w:rsidRDefault="00C41923" w:rsidP="00044527">
            <w:r>
              <w:rPr>
                <w:sz w:val="16"/>
                <w:szCs w:val="16"/>
              </w:rPr>
              <w:t>R4-2420494</w:t>
            </w:r>
          </w:p>
        </w:tc>
        <w:tc>
          <w:tcPr>
            <w:tcW w:w="1597" w:type="dxa"/>
          </w:tcPr>
          <w:p w14:paraId="08431968" w14:textId="77777777" w:rsidR="00C41923" w:rsidRDefault="00C41923" w:rsidP="00044527">
            <w:r>
              <w:rPr>
                <w:sz w:val="16"/>
                <w:szCs w:val="16"/>
              </w:rPr>
              <w:t>Huawei, HiSilicon, DT</w:t>
            </w:r>
          </w:p>
        </w:tc>
        <w:tc>
          <w:tcPr>
            <w:tcW w:w="1122" w:type="dxa"/>
          </w:tcPr>
          <w:p w14:paraId="11325B1D" w14:textId="77777777" w:rsidR="00C41923" w:rsidRDefault="00C41923" w:rsidP="00044527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53DE2114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A7E94A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</w:tr>
      <w:tr w:rsidR="00C41923" w14:paraId="535A3B30" w14:textId="77777777" w:rsidTr="00044527">
        <w:tc>
          <w:tcPr>
            <w:tcW w:w="879" w:type="dxa"/>
          </w:tcPr>
          <w:p w14:paraId="713C7B15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84AB609" w14:textId="77777777" w:rsidR="00C41923" w:rsidRDefault="00C41923" w:rsidP="00044527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14:paraId="25365635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95E80D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4086D" w14:textId="77777777" w:rsidR="00C41923" w:rsidRDefault="00C41923" w:rsidP="00044527">
            <w:r>
              <w:rPr>
                <w:sz w:val="16"/>
                <w:szCs w:val="16"/>
              </w:rPr>
              <w:t>Corrections to Harmonic Mixing MSD for EN-DC</w:t>
            </w:r>
          </w:p>
        </w:tc>
        <w:tc>
          <w:tcPr>
            <w:tcW w:w="517" w:type="dxa"/>
          </w:tcPr>
          <w:p w14:paraId="09F3FEF0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87FFA6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C67788F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88DAD9" w14:textId="77777777" w:rsidR="00C41923" w:rsidRDefault="00C41923" w:rsidP="00044527">
            <w:r>
              <w:rPr>
                <w:sz w:val="16"/>
                <w:szCs w:val="16"/>
              </w:rPr>
              <w:t>R4-2419077</w:t>
            </w:r>
          </w:p>
        </w:tc>
        <w:tc>
          <w:tcPr>
            <w:tcW w:w="1597" w:type="dxa"/>
          </w:tcPr>
          <w:p w14:paraId="55406297" w14:textId="77777777" w:rsidR="00C41923" w:rsidRDefault="00C41923" w:rsidP="00044527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21317B2" w14:textId="77777777" w:rsidR="00C41923" w:rsidRDefault="00C41923" w:rsidP="00044527">
            <w:r>
              <w:rPr>
                <w:sz w:val="16"/>
                <w:szCs w:val="16"/>
              </w:rPr>
              <w:t>DC_R18_1BLTE_1BNR_2DL2UL-Core, HPUE_FR1_DC_LTE_NR_R18-Core</w:t>
            </w:r>
          </w:p>
        </w:tc>
        <w:tc>
          <w:tcPr>
            <w:tcW w:w="2323" w:type="dxa"/>
          </w:tcPr>
          <w:p w14:paraId="5180BD2A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E5C242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</w:tr>
      <w:tr w:rsidR="00C41923" w14:paraId="21A0D361" w14:textId="77777777" w:rsidTr="00044527">
        <w:tc>
          <w:tcPr>
            <w:tcW w:w="879" w:type="dxa"/>
          </w:tcPr>
          <w:p w14:paraId="479D78C7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2F4A0C" w14:textId="77777777" w:rsidR="00C41923" w:rsidRDefault="00C41923" w:rsidP="00044527">
            <w:r>
              <w:rPr>
                <w:sz w:val="16"/>
                <w:szCs w:val="16"/>
              </w:rPr>
              <w:t>1327</w:t>
            </w:r>
          </w:p>
        </w:tc>
        <w:tc>
          <w:tcPr>
            <w:tcW w:w="517" w:type="dxa"/>
          </w:tcPr>
          <w:p w14:paraId="5438B3CE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56D302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E9C028" w14:textId="77777777" w:rsidR="00C41923" w:rsidRDefault="00C41923" w:rsidP="00044527">
            <w:r>
              <w:rPr>
                <w:sz w:val="16"/>
                <w:szCs w:val="16"/>
              </w:rPr>
              <w:t>(DC_R18_2BLTE_1BNR_3DL2UL) CR for TS 38.101-3 on 2L and 1N bands EN-DC configuration grouping</w:t>
            </w:r>
          </w:p>
        </w:tc>
        <w:tc>
          <w:tcPr>
            <w:tcW w:w="517" w:type="dxa"/>
          </w:tcPr>
          <w:p w14:paraId="397D7C7F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DF64C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E7E7322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413E207" w14:textId="77777777" w:rsidR="00C41923" w:rsidRDefault="00C41923" w:rsidP="00044527">
            <w:r>
              <w:rPr>
                <w:sz w:val="16"/>
                <w:szCs w:val="16"/>
              </w:rPr>
              <w:t>R4-2419562</w:t>
            </w:r>
          </w:p>
        </w:tc>
        <w:tc>
          <w:tcPr>
            <w:tcW w:w="1597" w:type="dxa"/>
          </w:tcPr>
          <w:p w14:paraId="19D2F7FE" w14:textId="77777777" w:rsidR="00C41923" w:rsidRDefault="00C41923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D808FC2" w14:textId="77777777" w:rsidR="00C41923" w:rsidRDefault="00C41923" w:rsidP="00044527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5817E010" w14:textId="77777777" w:rsidR="00C41923" w:rsidRDefault="00C41923" w:rsidP="00044527">
            <w:r>
              <w:rPr>
                <w:sz w:val="16"/>
                <w:szCs w:val="16"/>
              </w:rPr>
              <w:t>5.5B.4.2</w:t>
            </w:r>
          </w:p>
        </w:tc>
        <w:tc>
          <w:tcPr>
            <w:tcW w:w="998" w:type="dxa"/>
          </w:tcPr>
          <w:p w14:paraId="26FBB6CE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C41923" w14:paraId="3865B456" w14:textId="77777777" w:rsidTr="00044527">
        <w:tc>
          <w:tcPr>
            <w:tcW w:w="879" w:type="dxa"/>
          </w:tcPr>
          <w:p w14:paraId="31DA0236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393A085" w14:textId="77777777" w:rsidR="00C41923" w:rsidRDefault="00C41923" w:rsidP="00044527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14:paraId="2181CC0F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7E28B4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EC3F49" w14:textId="77777777" w:rsidR="00C41923" w:rsidRDefault="00C41923" w:rsidP="00044527">
            <w:r>
              <w:rPr>
                <w:sz w:val="16"/>
                <w:szCs w:val="16"/>
              </w:rPr>
              <w:t>(DC_R18_xBLTE_1BNR_yDL2UL) CR for TS 38.101-3 on (3-5)L and 1N bands EN-DC configuration grouping</w:t>
            </w:r>
          </w:p>
        </w:tc>
        <w:tc>
          <w:tcPr>
            <w:tcW w:w="517" w:type="dxa"/>
          </w:tcPr>
          <w:p w14:paraId="5F448858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2F73FB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E815720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F83287" w14:textId="77777777" w:rsidR="00C41923" w:rsidRDefault="00C41923" w:rsidP="00044527">
            <w:r>
              <w:rPr>
                <w:sz w:val="16"/>
                <w:szCs w:val="16"/>
              </w:rPr>
              <w:t>R4-2419563</w:t>
            </w:r>
          </w:p>
        </w:tc>
        <w:tc>
          <w:tcPr>
            <w:tcW w:w="1597" w:type="dxa"/>
          </w:tcPr>
          <w:p w14:paraId="76B73EF4" w14:textId="77777777" w:rsidR="00C41923" w:rsidRDefault="00C41923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EF715A4" w14:textId="77777777" w:rsidR="00C41923" w:rsidRDefault="00C41923" w:rsidP="00044527">
            <w:r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2323" w:type="dxa"/>
          </w:tcPr>
          <w:p w14:paraId="1806304A" w14:textId="77777777" w:rsidR="00C41923" w:rsidRDefault="00C41923" w:rsidP="00044527">
            <w:r>
              <w:rPr>
                <w:sz w:val="16"/>
                <w:szCs w:val="16"/>
              </w:rPr>
              <w:t>5.5B.4.3, 5.5B.4.4</w:t>
            </w:r>
          </w:p>
        </w:tc>
        <w:tc>
          <w:tcPr>
            <w:tcW w:w="998" w:type="dxa"/>
          </w:tcPr>
          <w:p w14:paraId="4077362A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C41923" w14:paraId="16EEC37C" w14:textId="77777777" w:rsidTr="00044527">
        <w:tc>
          <w:tcPr>
            <w:tcW w:w="879" w:type="dxa"/>
          </w:tcPr>
          <w:p w14:paraId="30C4213B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F3BB40A" w14:textId="77777777" w:rsidR="00C41923" w:rsidRDefault="00C41923" w:rsidP="00044527">
            <w:r>
              <w:rPr>
                <w:sz w:val="16"/>
                <w:szCs w:val="16"/>
              </w:rPr>
              <w:t>1329</w:t>
            </w:r>
          </w:p>
        </w:tc>
        <w:tc>
          <w:tcPr>
            <w:tcW w:w="517" w:type="dxa"/>
          </w:tcPr>
          <w:p w14:paraId="6076DB24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1E97E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275274" w14:textId="77777777" w:rsidR="00C41923" w:rsidRDefault="00C41923" w:rsidP="00044527">
            <w:r>
              <w:rPr>
                <w:sz w:val="16"/>
                <w:szCs w:val="16"/>
              </w:rPr>
              <w:t>(DC_R18_xBLTE_2BNR_yDL2UL) CR for TS 38.101-3 on (1-4)L and 2N bands EN-DC configuration grouping</w:t>
            </w:r>
          </w:p>
        </w:tc>
        <w:tc>
          <w:tcPr>
            <w:tcW w:w="517" w:type="dxa"/>
          </w:tcPr>
          <w:p w14:paraId="5B92F126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A23CF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47C9057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9BA5923" w14:textId="77777777" w:rsidR="00C41923" w:rsidRDefault="00C41923" w:rsidP="00044527">
            <w:r>
              <w:rPr>
                <w:sz w:val="16"/>
                <w:szCs w:val="16"/>
              </w:rPr>
              <w:t>R4-2419564</w:t>
            </w:r>
          </w:p>
        </w:tc>
        <w:tc>
          <w:tcPr>
            <w:tcW w:w="1597" w:type="dxa"/>
          </w:tcPr>
          <w:p w14:paraId="1CFA4D0A" w14:textId="77777777" w:rsidR="00C41923" w:rsidRDefault="00C41923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96A2A63" w14:textId="77777777" w:rsidR="00C41923" w:rsidRDefault="00C41923" w:rsidP="00044527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08E8E2D2" w14:textId="77777777" w:rsidR="00C41923" w:rsidRDefault="00C41923" w:rsidP="00044527">
            <w:r>
              <w:rPr>
                <w:sz w:val="16"/>
                <w:szCs w:val="16"/>
              </w:rPr>
              <w:t>5.5B.4.2, 5.5B.4.3, 5.5B.4.4, 5.5B.4.5</w:t>
            </w:r>
          </w:p>
        </w:tc>
        <w:tc>
          <w:tcPr>
            <w:tcW w:w="998" w:type="dxa"/>
          </w:tcPr>
          <w:p w14:paraId="6952575F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C41923" w14:paraId="0A5B4776" w14:textId="77777777" w:rsidTr="00044527">
        <w:tc>
          <w:tcPr>
            <w:tcW w:w="879" w:type="dxa"/>
          </w:tcPr>
          <w:p w14:paraId="60CE3C12" w14:textId="77777777" w:rsidR="00C41923" w:rsidRDefault="00C41923" w:rsidP="00044527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2E35814" w14:textId="77777777" w:rsidR="00C41923" w:rsidRDefault="00C41923" w:rsidP="00044527">
            <w:r>
              <w:rPr>
                <w:sz w:val="16"/>
                <w:szCs w:val="16"/>
              </w:rPr>
              <w:t>1330</w:t>
            </w:r>
          </w:p>
        </w:tc>
        <w:tc>
          <w:tcPr>
            <w:tcW w:w="517" w:type="dxa"/>
          </w:tcPr>
          <w:p w14:paraId="46B6D36D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D9E678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6B7CAF" w14:textId="77777777" w:rsidR="00C41923" w:rsidRDefault="00C41923" w:rsidP="00044527">
            <w:r>
              <w:rPr>
                <w:sz w:val="16"/>
                <w:szCs w:val="16"/>
              </w:rPr>
              <w:t>(DC_R18_xBLTE_yBNR_zDL2UL) CR for TS 38.101-3 on (1-3)L and (3-5)N bands EN-DC configuration grouping</w:t>
            </w:r>
          </w:p>
        </w:tc>
        <w:tc>
          <w:tcPr>
            <w:tcW w:w="517" w:type="dxa"/>
          </w:tcPr>
          <w:p w14:paraId="0E9B1F6B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10F72D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5E77919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C1DA8BF" w14:textId="77777777" w:rsidR="00C41923" w:rsidRDefault="00C41923" w:rsidP="00044527">
            <w:r>
              <w:rPr>
                <w:sz w:val="16"/>
                <w:szCs w:val="16"/>
              </w:rPr>
              <w:t>R4-2419565</w:t>
            </w:r>
          </w:p>
        </w:tc>
        <w:tc>
          <w:tcPr>
            <w:tcW w:w="1597" w:type="dxa"/>
          </w:tcPr>
          <w:p w14:paraId="08DF7A1C" w14:textId="77777777" w:rsidR="00C41923" w:rsidRDefault="00C41923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05C4C08" w14:textId="77777777" w:rsidR="00C41923" w:rsidRDefault="00C41923" w:rsidP="00044527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6FDD89CC" w14:textId="77777777" w:rsidR="00C41923" w:rsidRDefault="00C41923" w:rsidP="00044527">
            <w:r>
              <w:rPr>
                <w:sz w:val="16"/>
                <w:szCs w:val="16"/>
              </w:rPr>
              <w:t>5.5B.4.3, 5.5B.4.4, 5.5B.4.5</w:t>
            </w:r>
          </w:p>
        </w:tc>
        <w:tc>
          <w:tcPr>
            <w:tcW w:w="998" w:type="dxa"/>
          </w:tcPr>
          <w:p w14:paraId="20FC4E79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C41923" w14:paraId="7418B624" w14:textId="77777777" w:rsidTr="00044527">
        <w:tc>
          <w:tcPr>
            <w:tcW w:w="879" w:type="dxa"/>
          </w:tcPr>
          <w:p w14:paraId="6AD122A0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42A4D22" w14:textId="77777777" w:rsidR="00C41923" w:rsidRDefault="00C41923" w:rsidP="00044527"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</w:tcPr>
          <w:p w14:paraId="15DDF8AE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99F144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C9B789" w14:textId="77777777" w:rsidR="00C41923" w:rsidRDefault="00C41923" w:rsidP="00044527">
            <w:r>
              <w:rPr>
                <w:sz w:val="16"/>
                <w:szCs w:val="16"/>
              </w:rPr>
              <w:t>Cleanup on 38.101-3 for inter-band DC configuration grouping</w:t>
            </w:r>
          </w:p>
        </w:tc>
        <w:tc>
          <w:tcPr>
            <w:tcW w:w="517" w:type="dxa"/>
          </w:tcPr>
          <w:p w14:paraId="0892EA19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B8712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BE963AE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3A1CF25" w14:textId="77777777" w:rsidR="00C41923" w:rsidRDefault="00C41923" w:rsidP="00044527">
            <w:r>
              <w:rPr>
                <w:sz w:val="16"/>
                <w:szCs w:val="16"/>
              </w:rPr>
              <w:t>R4-2419578</w:t>
            </w:r>
          </w:p>
        </w:tc>
        <w:tc>
          <w:tcPr>
            <w:tcW w:w="1597" w:type="dxa"/>
          </w:tcPr>
          <w:p w14:paraId="61949C7A" w14:textId="77777777" w:rsidR="00C41923" w:rsidRDefault="00C41923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D43CC97" w14:textId="77777777" w:rsidR="00C41923" w:rsidRDefault="00C41923" w:rsidP="00044527">
            <w:r>
              <w:rPr>
                <w:sz w:val="16"/>
                <w:szCs w:val="16"/>
              </w:rPr>
              <w:t>DC_R18_1BLTE_1BNR_2DL2UL-Core, DC_R18_xBLTE_2BNR_yDL2UL-Core, DC_R18_xBLTE_1BNR_yDL2UL-Core</w:t>
            </w:r>
          </w:p>
        </w:tc>
        <w:tc>
          <w:tcPr>
            <w:tcW w:w="2323" w:type="dxa"/>
          </w:tcPr>
          <w:p w14:paraId="4D0C6F48" w14:textId="77777777" w:rsidR="00C41923" w:rsidRDefault="00C41923" w:rsidP="00044527">
            <w:r>
              <w:rPr>
                <w:sz w:val="16"/>
                <w:szCs w:val="16"/>
              </w:rPr>
              <w:t>5.5B.4a.1, 5.5B.4a.2, 5.5B.4a.3, 5.5B.5.1, 5.5B.5.2, 5.5B.5.3, 5.5B.6.2, 5.5B.6.3, 5.5B.6.4, 5.5B.6.5, 5.5B.7.1</w:t>
            </w:r>
          </w:p>
        </w:tc>
        <w:tc>
          <w:tcPr>
            <w:tcW w:w="998" w:type="dxa"/>
          </w:tcPr>
          <w:p w14:paraId="7116005C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C41923" w14:paraId="60BF51EE" w14:textId="77777777" w:rsidTr="00044527">
        <w:tc>
          <w:tcPr>
            <w:tcW w:w="879" w:type="dxa"/>
          </w:tcPr>
          <w:p w14:paraId="7310727E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9054FDF" w14:textId="77777777" w:rsidR="00C41923" w:rsidRDefault="00C41923" w:rsidP="00044527"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</w:tcPr>
          <w:p w14:paraId="3BD600D8" w14:textId="77777777" w:rsidR="00C41923" w:rsidRDefault="00C41923" w:rsidP="0004452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EB285A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77BBEB" w14:textId="77777777" w:rsidR="00C41923" w:rsidRDefault="00C41923" w:rsidP="00044527">
            <w:r>
              <w:rPr>
                <w:sz w:val="16"/>
                <w:szCs w:val="16"/>
              </w:rPr>
              <w:t>(DC_R18_1BLTE_1BNR_2DL2UL-Core) CR for TS 38.101-3-i70 Corrections to intra-band MSD requirements</w:t>
            </w:r>
          </w:p>
        </w:tc>
        <w:tc>
          <w:tcPr>
            <w:tcW w:w="517" w:type="dxa"/>
          </w:tcPr>
          <w:p w14:paraId="3770FB31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151F5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491DE9A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156F13" w14:textId="77777777" w:rsidR="00C41923" w:rsidRDefault="00C41923" w:rsidP="00044527">
            <w:r>
              <w:rPr>
                <w:sz w:val="16"/>
                <w:szCs w:val="16"/>
              </w:rPr>
              <w:t>R4-2420526</w:t>
            </w:r>
          </w:p>
        </w:tc>
        <w:tc>
          <w:tcPr>
            <w:tcW w:w="1597" w:type="dxa"/>
          </w:tcPr>
          <w:p w14:paraId="5052D70F" w14:textId="77777777" w:rsidR="00C41923" w:rsidRDefault="00C41923" w:rsidP="00044527">
            <w:r>
              <w:rPr>
                <w:sz w:val="16"/>
                <w:szCs w:val="16"/>
              </w:rPr>
              <w:t>Skyworks Solutions Inc., Murata Corporation Ltd</w:t>
            </w:r>
          </w:p>
        </w:tc>
        <w:tc>
          <w:tcPr>
            <w:tcW w:w="1122" w:type="dxa"/>
          </w:tcPr>
          <w:p w14:paraId="15114C45" w14:textId="77777777" w:rsidR="00C41923" w:rsidRDefault="00C41923" w:rsidP="00044527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53A7A32B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2B99FC" w14:textId="77777777" w:rsidR="00C41923" w:rsidRDefault="00C41923" w:rsidP="00044527">
            <w:pPr>
              <w:rPr>
                <w:sz w:val="16"/>
                <w:szCs w:val="16"/>
              </w:rPr>
            </w:pPr>
          </w:p>
        </w:tc>
      </w:tr>
      <w:tr w:rsidR="00C41923" w14:paraId="461E813F" w14:textId="77777777" w:rsidTr="00044527">
        <w:tc>
          <w:tcPr>
            <w:tcW w:w="879" w:type="dxa"/>
          </w:tcPr>
          <w:p w14:paraId="26B6FB31" w14:textId="77777777" w:rsidR="00C41923" w:rsidRDefault="00C41923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4CF5793" w14:textId="77777777" w:rsidR="00C41923" w:rsidRDefault="00C41923" w:rsidP="00044527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 w14:paraId="315F74E6" w14:textId="77777777" w:rsidR="00C41923" w:rsidRDefault="00C41923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1474DF" w14:textId="77777777" w:rsidR="00C41923" w:rsidRDefault="00C41923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D45645" w14:textId="77777777" w:rsidR="00C41923" w:rsidRDefault="00C41923" w:rsidP="00044527">
            <w:r>
              <w:rPr>
                <w:sz w:val="16"/>
                <w:szCs w:val="16"/>
              </w:rPr>
              <w:t>CR to 38.101-3 correcting duplicated UL configuration</w:t>
            </w:r>
          </w:p>
        </w:tc>
        <w:tc>
          <w:tcPr>
            <w:tcW w:w="517" w:type="dxa"/>
          </w:tcPr>
          <w:p w14:paraId="71FE64F0" w14:textId="77777777" w:rsidR="00C41923" w:rsidRDefault="00C41923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33D27" w14:textId="77777777" w:rsidR="00C41923" w:rsidRDefault="00C41923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AFDE5A6" w14:textId="77777777" w:rsidR="00C41923" w:rsidRDefault="00C41923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5FDB08" w14:textId="77777777" w:rsidR="00C41923" w:rsidRDefault="00C41923" w:rsidP="00044527">
            <w:r>
              <w:rPr>
                <w:sz w:val="16"/>
                <w:szCs w:val="16"/>
              </w:rPr>
              <w:t>R4-2420466</w:t>
            </w:r>
          </w:p>
        </w:tc>
        <w:tc>
          <w:tcPr>
            <w:tcW w:w="1597" w:type="dxa"/>
          </w:tcPr>
          <w:p w14:paraId="1D62B7EC" w14:textId="77777777" w:rsidR="00C41923" w:rsidRDefault="00C41923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F368F6E" w14:textId="77777777" w:rsidR="00C41923" w:rsidRDefault="00C41923" w:rsidP="00044527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1B295FBB" w14:textId="77777777" w:rsidR="00C41923" w:rsidRDefault="00C41923" w:rsidP="00044527">
            <w:r>
              <w:rPr>
                <w:sz w:val="16"/>
                <w:szCs w:val="16"/>
              </w:rPr>
              <w:t>5.5B.4.2</w:t>
            </w:r>
          </w:p>
        </w:tc>
        <w:tc>
          <w:tcPr>
            <w:tcW w:w="998" w:type="dxa"/>
          </w:tcPr>
          <w:p w14:paraId="1D4A4AA6" w14:textId="77777777" w:rsidR="00C41923" w:rsidRDefault="00C41923" w:rsidP="00044527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1B51178B" w14:textId="77777777" w:rsidR="00C41923" w:rsidRDefault="00C41923" w:rsidP="00C41923"/>
    <w:p w14:paraId="79F40C7D" w14:textId="0BFB5E82" w:rsidR="00E144C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t>RP-243025</w:t>
      </w:r>
    </w:p>
    <w:p w14:paraId="229014EB" w14:textId="249E597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3</w:t>
      </w:r>
    </w:p>
    <w:p w14:paraId="0C7F3871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B64CD" w:rsidRPr="004E535C" w14:paraId="2A5F110F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D73D17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4F830E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6398E9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EE00E8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A58B17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D5BDC9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DE85FC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C6F6B4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F32F49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69B978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FD020B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44247B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385D46" w14:textId="77777777" w:rsidR="001B64CD" w:rsidRPr="00BF1EB6" w:rsidRDefault="001B64C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64CD" w14:paraId="55C5CDA6" w14:textId="77777777" w:rsidTr="00044527">
        <w:tc>
          <w:tcPr>
            <w:tcW w:w="879" w:type="dxa"/>
          </w:tcPr>
          <w:p w14:paraId="1C1E42FE" w14:textId="77777777" w:rsidR="001B64CD" w:rsidRDefault="001B64CD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FCDC3F" w14:textId="77777777" w:rsidR="001B64CD" w:rsidRDefault="001B64CD" w:rsidP="00044527">
            <w:r>
              <w:rPr>
                <w:sz w:val="16"/>
                <w:szCs w:val="16"/>
              </w:rPr>
              <w:t>2544</w:t>
            </w:r>
          </w:p>
        </w:tc>
        <w:tc>
          <w:tcPr>
            <w:tcW w:w="517" w:type="dxa"/>
          </w:tcPr>
          <w:p w14:paraId="329A2BCA" w14:textId="77777777" w:rsidR="001B64CD" w:rsidRDefault="001B64C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EA21F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EE72DF" w14:textId="77777777" w:rsidR="001B64CD" w:rsidRDefault="001B64CD" w:rsidP="00044527">
            <w:r>
              <w:rPr>
                <w:sz w:val="16"/>
                <w:szCs w:val="16"/>
              </w:rPr>
              <w:t>(HPUE_FR1_TDD_NR_CADC_SUL_R18) CR for TS 38.101-1 to add the missing combo CA_n3A-n28A-n41A-n77A</w:t>
            </w:r>
          </w:p>
        </w:tc>
        <w:tc>
          <w:tcPr>
            <w:tcW w:w="517" w:type="dxa"/>
          </w:tcPr>
          <w:p w14:paraId="3FB9DFA1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4FED3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70CE9B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AB2BDA4" w14:textId="77777777" w:rsidR="001B64CD" w:rsidRDefault="001B64CD" w:rsidP="00044527">
            <w:r>
              <w:rPr>
                <w:sz w:val="16"/>
                <w:szCs w:val="16"/>
              </w:rPr>
              <w:t>R4-2418310</w:t>
            </w:r>
          </w:p>
        </w:tc>
        <w:tc>
          <w:tcPr>
            <w:tcW w:w="1597" w:type="dxa"/>
          </w:tcPr>
          <w:p w14:paraId="7622124B" w14:textId="77777777" w:rsidR="001B64CD" w:rsidRDefault="001B64CD" w:rsidP="00044527">
            <w:r>
              <w:rPr>
                <w:sz w:val="16"/>
                <w:szCs w:val="16"/>
              </w:rPr>
              <w:t>Samsung, KDDI</w:t>
            </w:r>
          </w:p>
        </w:tc>
        <w:tc>
          <w:tcPr>
            <w:tcW w:w="1122" w:type="dxa"/>
          </w:tcPr>
          <w:p w14:paraId="1424BFA9" w14:textId="77777777" w:rsidR="001B64CD" w:rsidRDefault="001B64CD" w:rsidP="00044527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60D965F9" w14:textId="77777777" w:rsidR="001B64CD" w:rsidRDefault="001B64CD" w:rsidP="00044527">
            <w:r>
              <w:rPr>
                <w:sz w:val="16"/>
                <w:szCs w:val="16"/>
              </w:rPr>
              <w:t>5.5A.3.3</w:t>
            </w:r>
          </w:p>
        </w:tc>
        <w:tc>
          <w:tcPr>
            <w:tcW w:w="998" w:type="dxa"/>
          </w:tcPr>
          <w:p w14:paraId="0F29E869" w14:textId="77777777" w:rsidR="001B64CD" w:rsidRDefault="001B64CD" w:rsidP="00044527">
            <w:r>
              <w:rPr>
                <w:sz w:val="16"/>
                <w:szCs w:val="16"/>
              </w:rPr>
              <w:t xml:space="preserve">TS/TR ... CR ...; TS/TR ... CR ...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B64CD" w14:paraId="31A7A0B0" w14:textId="77777777" w:rsidTr="00044527">
        <w:tc>
          <w:tcPr>
            <w:tcW w:w="879" w:type="dxa"/>
          </w:tcPr>
          <w:p w14:paraId="206F3A6A" w14:textId="77777777" w:rsidR="001B64CD" w:rsidRDefault="001B64CD" w:rsidP="00044527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620B791" w14:textId="77777777" w:rsidR="001B64CD" w:rsidRDefault="001B64CD" w:rsidP="00044527">
            <w:r>
              <w:rPr>
                <w:sz w:val="16"/>
                <w:szCs w:val="16"/>
              </w:rPr>
              <w:t>2551</w:t>
            </w:r>
          </w:p>
        </w:tc>
        <w:tc>
          <w:tcPr>
            <w:tcW w:w="517" w:type="dxa"/>
          </w:tcPr>
          <w:p w14:paraId="102F2552" w14:textId="77777777" w:rsidR="001B64CD" w:rsidRDefault="001B64CD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B786FD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C28DB2" w14:textId="77777777" w:rsidR="001B64CD" w:rsidRDefault="001B64CD" w:rsidP="00044527">
            <w:r>
              <w:rPr>
                <w:sz w:val="16"/>
                <w:szCs w:val="16"/>
              </w:rPr>
              <w:t>CR 38.101-1 adding missing PC2 harmonic mixing MSD for CA_n26-n78</w:t>
            </w:r>
          </w:p>
        </w:tc>
        <w:tc>
          <w:tcPr>
            <w:tcW w:w="517" w:type="dxa"/>
          </w:tcPr>
          <w:p w14:paraId="24C2D42F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2E5D7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4484FFB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5313916" w14:textId="77777777" w:rsidR="001B64CD" w:rsidRDefault="001B64CD" w:rsidP="00044527">
            <w:r>
              <w:rPr>
                <w:sz w:val="16"/>
                <w:szCs w:val="16"/>
              </w:rPr>
              <w:t>R4-2420491</w:t>
            </w:r>
          </w:p>
        </w:tc>
        <w:tc>
          <w:tcPr>
            <w:tcW w:w="1597" w:type="dxa"/>
          </w:tcPr>
          <w:p w14:paraId="6C67BFDB" w14:textId="77777777" w:rsidR="001B64CD" w:rsidRDefault="001B64CD" w:rsidP="0004452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381D9B" w14:textId="77777777" w:rsidR="001B64CD" w:rsidRDefault="001B64CD" w:rsidP="00044527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7AD4B69F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6EE081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</w:tr>
      <w:tr w:rsidR="001B64CD" w14:paraId="4C61207D" w14:textId="77777777" w:rsidTr="00044527">
        <w:tc>
          <w:tcPr>
            <w:tcW w:w="879" w:type="dxa"/>
          </w:tcPr>
          <w:p w14:paraId="06CC4207" w14:textId="77777777" w:rsidR="001B64CD" w:rsidRDefault="001B64CD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0DC1F6" w14:textId="77777777" w:rsidR="001B64CD" w:rsidRDefault="001B64CD" w:rsidP="00044527">
            <w:r>
              <w:rPr>
                <w:sz w:val="16"/>
                <w:szCs w:val="16"/>
              </w:rPr>
              <w:t>2552</w:t>
            </w:r>
          </w:p>
        </w:tc>
        <w:tc>
          <w:tcPr>
            <w:tcW w:w="517" w:type="dxa"/>
          </w:tcPr>
          <w:p w14:paraId="5BD6D5C7" w14:textId="77777777" w:rsidR="001B64CD" w:rsidRDefault="001B64CD" w:rsidP="00044527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D42435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7DFB30" w14:textId="77777777" w:rsidR="001B64CD" w:rsidRDefault="001B64CD" w:rsidP="00044527">
            <w:r>
              <w:rPr>
                <w:sz w:val="16"/>
                <w:szCs w:val="16"/>
              </w:rPr>
              <w:t>CR 38.101-1 correcting PC2 and PC3 IMD MSDs</w:t>
            </w:r>
          </w:p>
        </w:tc>
        <w:tc>
          <w:tcPr>
            <w:tcW w:w="517" w:type="dxa"/>
          </w:tcPr>
          <w:p w14:paraId="201A5CE5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6A8BCB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881B2FA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BBFE8F" w14:textId="77777777" w:rsidR="001B64CD" w:rsidRDefault="001B64CD" w:rsidP="00044527">
            <w:r>
              <w:rPr>
                <w:sz w:val="16"/>
                <w:szCs w:val="16"/>
              </w:rPr>
              <w:t>R4-2420521</w:t>
            </w:r>
          </w:p>
        </w:tc>
        <w:tc>
          <w:tcPr>
            <w:tcW w:w="1597" w:type="dxa"/>
          </w:tcPr>
          <w:p w14:paraId="71217057" w14:textId="77777777" w:rsidR="001B64CD" w:rsidRDefault="001B64CD" w:rsidP="0004452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DFA2E2" w14:textId="77777777" w:rsidR="001B64CD" w:rsidRDefault="001B64CD" w:rsidP="00044527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60787385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F490BC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</w:tr>
      <w:tr w:rsidR="001B64CD" w14:paraId="2453941D" w14:textId="77777777" w:rsidTr="00044527">
        <w:tc>
          <w:tcPr>
            <w:tcW w:w="879" w:type="dxa"/>
          </w:tcPr>
          <w:p w14:paraId="45282AFC" w14:textId="77777777" w:rsidR="001B64CD" w:rsidRDefault="001B64CD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05DBA4" w14:textId="77777777" w:rsidR="001B64CD" w:rsidRDefault="001B64CD" w:rsidP="00044527">
            <w:r>
              <w:rPr>
                <w:sz w:val="16"/>
                <w:szCs w:val="16"/>
              </w:rPr>
              <w:t>2575</w:t>
            </w:r>
          </w:p>
        </w:tc>
        <w:tc>
          <w:tcPr>
            <w:tcW w:w="517" w:type="dxa"/>
          </w:tcPr>
          <w:p w14:paraId="48C7F11A" w14:textId="77777777" w:rsidR="001B64CD" w:rsidRDefault="001B64CD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795A12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814664" w14:textId="77777777" w:rsidR="001B64CD" w:rsidRDefault="001B64CD" w:rsidP="00044527">
            <w:r>
              <w:rPr>
                <w:sz w:val="16"/>
                <w:szCs w:val="16"/>
              </w:rPr>
              <w:t>Re-adding Cross-band and Harmonic Mixing MSD for TDD PC2 UE's supportingTX Diversity</w:t>
            </w:r>
          </w:p>
        </w:tc>
        <w:tc>
          <w:tcPr>
            <w:tcW w:w="517" w:type="dxa"/>
          </w:tcPr>
          <w:p w14:paraId="1D767313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96668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34AA110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111B144" w14:textId="77777777" w:rsidR="001B64CD" w:rsidRDefault="001B64CD" w:rsidP="00044527">
            <w:r>
              <w:rPr>
                <w:sz w:val="16"/>
                <w:szCs w:val="16"/>
              </w:rPr>
              <w:t>R4-2420495</w:t>
            </w:r>
          </w:p>
        </w:tc>
        <w:tc>
          <w:tcPr>
            <w:tcW w:w="1597" w:type="dxa"/>
          </w:tcPr>
          <w:p w14:paraId="1ECA3800" w14:textId="77777777" w:rsidR="001B64CD" w:rsidRDefault="001B64CD" w:rsidP="00044527">
            <w:r>
              <w:rPr>
                <w:sz w:val="16"/>
                <w:szCs w:val="16"/>
              </w:rPr>
              <w:t>Qualcomm France, Skyworks Solutions Inc.</w:t>
            </w:r>
          </w:p>
        </w:tc>
        <w:tc>
          <w:tcPr>
            <w:tcW w:w="1122" w:type="dxa"/>
          </w:tcPr>
          <w:p w14:paraId="4ED3179D" w14:textId="77777777" w:rsidR="001B64CD" w:rsidRDefault="001B64CD" w:rsidP="00044527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133DCF8C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4FE010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</w:tr>
      <w:tr w:rsidR="001B64CD" w14:paraId="4EEDCCDB" w14:textId="77777777" w:rsidTr="00044527">
        <w:tc>
          <w:tcPr>
            <w:tcW w:w="879" w:type="dxa"/>
          </w:tcPr>
          <w:p w14:paraId="3565EF42" w14:textId="77777777" w:rsidR="001B64CD" w:rsidRDefault="001B64CD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987ED6" w14:textId="77777777" w:rsidR="001B64CD" w:rsidRDefault="001B64CD" w:rsidP="00044527">
            <w:r>
              <w:rPr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4F4692A3" w14:textId="77777777" w:rsidR="001B64CD" w:rsidRDefault="001B64CD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744836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032705" w14:textId="77777777" w:rsidR="001B64CD" w:rsidRDefault="001B64CD" w:rsidP="00044527">
            <w:r>
              <w:rPr>
                <w:sz w:val="16"/>
                <w:szCs w:val="16"/>
              </w:rPr>
              <w:t>(HPUE_FR1_TDD_NR_CADC_SUL_R18) CR for TS 38.101-1-i70 Correction to valid CA configurations and power class</w:t>
            </w:r>
          </w:p>
        </w:tc>
        <w:tc>
          <w:tcPr>
            <w:tcW w:w="517" w:type="dxa"/>
          </w:tcPr>
          <w:p w14:paraId="24FCB7C5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22C8F3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783D795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7F27001" w14:textId="77777777" w:rsidR="001B64CD" w:rsidRDefault="001B64CD" w:rsidP="00044527">
            <w:r>
              <w:rPr>
                <w:sz w:val="16"/>
                <w:szCs w:val="16"/>
              </w:rPr>
              <w:t>R4-2420497</w:t>
            </w:r>
          </w:p>
        </w:tc>
        <w:tc>
          <w:tcPr>
            <w:tcW w:w="1597" w:type="dxa"/>
          </w:tcPr>
          <w:p w14:paraId="3ABFC063" w14:textId="77777777" w:rsidR="001B64CD" w:rsidRDefault="001B64CD" w:rsidP="00044527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694470A0" w14:textId="77777777" w:rsidR="001B64CD" w:rsidRDefault="001B64CD" w:rsidP="00044527">
            <w:r>
              <w:rPr>
                <w:sz w:val="16"/>
                <w:szCs w:val="16"/>
              </w:rPr>
              <w:t>HPUE_FR1_TDD_NR_CADC_SUL_R18, HPUE_FR1_FDD_NR_CADC_R18</w:t>
            </w:r>
          </w:p>
        </w:tc>
        <w:tc>
          <w:tcPr>
            <w:tcW w:w="2323" w:type="dxa"/>
          </w:tcPr>
          <w:p w14:paraId="01A1A217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D3F86A" w14:textId="77777777" w:rsidR="001B64CD" w:rsidRDefault="001B64CD" w:rsidP="00044527">
            <w:pPr>
              <w:rPr>
                <w:sz w:val="16"/>
                <w:szCs w:val="16"/>
              </w:rPr>
            </w:pPr>
          </w:p>
        </w:tc>
      </w:tr>
      <w:tr w:rsidR="001B64CD" w14:paraId="5F97653E" w14:textId="77777777" w:rsidTr="00044527">
        <w:tc>
          <w:tcPr>
            <w:tcW w:w="879" w:type="dxa"/>
          </w:tcPr>
          <w:p w14:paraId="13D8C471" w14:textId="77777777" w:rsidR="001B64CD" w:rsidRDefault="001B64CD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DF4DACB" w14:textId="77777777" w:rsidR="001B64CD" w:rsidRDefault="001B64CD" w:rsidP="00044527">
            <w:r>
              <w:rPr>
                <w:sz w:val="16"/>
                <w:szCs w:val="16"/>
              </w:rPr>
              <w:t>1317</w:t>
            </w:r>
          </w:p>
        </w:tc>
        <w:tc>
          <w:tcPr>
            <w:tcW w:w="517" w:type="dxa"/>
          </w:tcPr>
          <w:p w14:paraId="357AA358" w14:textId="77777777" w:rsidR="001B64CD" w:rsidRDefault="001B64C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D93BB7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D49FAA" w14:textId="77777777" w:rsidR="001B64CD" w:rsidRDefault="001B64CD" w:rsidP="00044527">
            <w:r>
              <w:rPr>
                <w:sz w:val="16"/>
                <w:szCs w:val="16"/>
              </w:rPr>
              <w:t>(HPUE_FR1_TDD_NR_CADC_SUL_R18) CR for TS 38.101-3 to correct MSD for DC_18A_n77A PC2 IMD</w:t>
            </w:r>
          </w:p>
        </w:tc>
        <w:tc>
          <w:tcPr>
            <w:tcW w:w="517" w:type="dxa"/>
          </w:tcPr>
          <w:p w14:paraId="1BFE21D7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64E9ED" w14:textId="77777777" w:rsidR="001B64CD" w:rsidRDefault="001B64C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D6F2B79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CE39CE6" w14:textId="77777777" w:rsidR="001B64CD" w:rsidRDefault="001B64CD" w:rsidP="00044527">
            <w:r>
              <w:rPr>
                <w:sz w:val="16"/>
                <w:szCs w:val="16"/>
              </w:rPr>
              <w:t>R4-2418394</w:t>
            </w:r>
          </w:p>
        </w:tc>
        <w:tc>
          <w:tcPr>
            <w:tcW w:w="1597" w:type="dxa"/>
          </w:tcPr>
          <w:p w14:paraId="1306D22A" w14:textId="77777777" w:rsidR="001B64CD" w:rsidRDefault="001B64CD" w:rsidP="00044527">
            <w:r>
              <w:rPr>
                <w:sz w:val="16"/>
                <w:szCs w:val="16"/>
              </w:rPr>
              <w:t>Samsung, KDDI</w:t>
            </w:r>
          </w:p>
        </w:tc>
        <w:tc>
          <w:tcPr>
            <w:tcW w:w="1122" w:type="dxa"/>
          </w:tcPr>
          <w:p w14:paraId="07B947FD" w14:textId="77777777" w:rsidR="001B64CD" w:rsidRDefault="001B64CD" w:rsidP="00044527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6A0B6742" w14:textId="77777777" w:rsidR="001B64CD" w:rsidRDefault="001B64CD" w:rsidP="00044527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52855193" w14:textId="77777777" w:rsidR="001B64CD" w:rsidRDefault="001B64CD" w:rsidP="00044527">
            <w:r>
              <w:rPr>
                <w:sz w:val="16"/>
                <w:szCs w:val="16"/>
              </w:rPr>
              <w:t xml:space="preserve">TS/TR ... CR ...; TS/TR ... CR ... 38.521-3; TS/TR ... CR ... </w:t>
            </w:r>
          </w:p>
        </w:tc>
      </w:tr>
      <w:tr w:rsidR="001B64CD" w14:paraId="2F8C4369" w14:textId="77777777" w:rsidTr="00044527">
        <w:tc>
          <w:tcPr>
            <w:tcW w:w="879" w:type="dxa"/>
          </w:tcPr>
          <w:p w14:paraId="4E13EA7E" w14:textId="77777777" w:rsidR="001B64CD" w:rsidRDefault="001B64CD" w:rsidP="00044527">
            <w:r>
              <w:rPr>
                <w:sz w:val="16"/>
                <w:szCs w:val="16"/>
              </w:rPr>
              <w:t>38.871</w:t>
            </w:r>
          </w:p>
        </w:tc>
        <w:tc>
          <w:tcPr>
            <w:tcW w:w="637" w:type="dxa"/>
          </w:tcPr>
          <w:p w14:paraId="6D17BDFC" w14:textId="77777777" w:rsidR="001B64CD" w:rsidRDefault="001B64CD" w:rsidP="00044527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2E0610F" w14:textId="77777777" w:rsidR="001B64CD" w:rsidRDefault="001B64C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F867AC" w14:textId="77777777" w:rsidR="001B64CD" w:rsidRDefault="001B64C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AE088D" w14:textId="77777777" w:rsidR="001B64CD" w:rsidRDefault="001B64CD" w:rsidP="00044527">
            <w:r>
              <w:rPr>
                <w:sz w:val="16"/>
                <w:szCs w:val="16"/>
              </w:rPr>
              <w:t>On Absolute Probe Locations for Baseline Multi-RX System</w:t>
            </w:r>
          </w:p>
        </w:tc>
        <w:tc>
          <w:tcPr>
            <w:tcW w:w="517" w:type="dxa"/>
          </w:tcPr>
          <w:p w14:paraId="078AE59D" w14:textId="77777777" w:rsidR="001B64CD" w:rsidRDefault="001B64C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76A16" w14:textId="77777777" w:rsidR="001B64CD" w:rsidRDefault="001B64CD" w:rsidP="00044527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CDB4B8" w14:textId="77777777" w:rsidR="001B64CD" w:rsidRDefault="001B64C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9AD1E1" w14:textId="77777777" w:rsidR="001B64CD" w:rsidRDefault="001B64CD" w:rsidP="00044527">
            <w:r>
              <w:rPr>
                <w:sz w:val="16"/>
                <w:szCs w:val="16"/>
              </w:rPr>
              <w:t>R4-2419390</w:t>
            </w:r>
          </w:p>
        </w:tc>
        <w:tc>
          <w:tcPr>
            <w:tcW w:w="1597" w:type="dxa"/>
          </w:tcPr>
          <w:p w14:paraId="7572992D" w14:textId="77777777" w:rsidR="001B64CD" w:rsidRDefault="001B64CD" w:rsidP="00044527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86B3787" w14:textId="77777777" w:rsidR="001B64CD" w:rsidRDefault="001B64CD" w:rsidP="00044527">
            <w:r>
              <w:rPr>
                <w:sz w:val="16"/>
                <w:szCs w:val="16"/>
              </w:rPr>
              <w:t>FS_NR_FR2_OTA_enh</w:t>
            </w:r>
          </w:p>
        </w:tc>
        <w:tc>
          <w:tcPr>
            <w:tcW w:w="2323" w:type="dxa"/>
          </w:tcPr>
          <w:p w14:paraId="543E0A56" w14:textId="77777777" w:rsidR="001B64CD" w:rsidRDefault="001B64CD" w:rsidP="00044527">
            <w:r>
              <w:rPr>
                <w:sz w:val="16"/>
                <w:szCs w:val="16"/>
              </w:rPr>
              <w:t>5.1, 5.3.1</w:t>
            </w:r>
          </w:p>
        </w:tc>
        <w:tc>
          <w:tcPr>
            <w:tcW w:w="998" w:type="dxa"/>
          </w:tcPr>
          <w:p w14:paraId="6B1F6C57" w14:textId="77777777" w:rsidR="001B64CD" w:rsidRDefault="001B64CD" w:rsidP="0004452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302EC16" w14:textId="77777777" w:rsidR="001B64CD" w:rsidRDefault="001B64CD" w:rsidP="001B64CD"/>
    <w:p w14:paraId="5F627C42" w14:textId="77777777" w:rsidR="00E144C4" w:rsidRDefault="00E144C4" w:rsidP="00E144C4"/>
    <w:p w14:paraId="792123EC" w14:textId="3E166252" w:rsidR="00E144C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lastRenderedPageBreak/>
        <w:t>RP-243026</w:t>
      </w:r>
    </w:p>
    <w:p w14:paraId="076BFF5C" w14:textId="4F8DA4A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4</w:t>
      </w:r>
    </w:p>
    <w:p w14:paraId="5530322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6796" w:rsidRPr="004E535C" w14:paraId="0401315E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C3F91C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3888F4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EAD40E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D5E7A3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244E26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D70469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D10CAE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E05590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3F53CD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7E94D2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2022B8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E0B78C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EE535E" w14:textId="77777777" w:rsidR="00066796" w:rsidRPr="00BF1EB6" w:rsidRDefault="0006679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66796" w14:paraId="52654049" w14:textId="77777777" w:rsidTr="00044527">
        <w:tc>
          <w:tcPr>
            <w:tcW w:w="879" w:type="dxa"/>
          </w:tcPr>
          <w:p w14:paraId="3CCF8C0F" w14:textId="77777777" w:rsidR="00066796" w:rsidRDefault="00066796" w:rsidP="00044527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13CFC09" w14:textId="77777777" w:rsidR="00066796" w:rsidRDefault="00066796" w:rsidP="00044527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1B9D9DEB" w14:textId="77777777" w:rsidR="00066796" w:rsidRDefault="00066796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C00024" w14:textId="77777777" w:rsidR="00066796" w:rsidRDefault="0006679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D213CC" w14:textId="77777777" w:rsidR="00066796" w:rsidRDefault="00066796" w:rsidP="00044527">
            <w:r>
              <w:rPr>
                <w:sz w:val="16"/>
                <w:szCs w:val="16"/>
              </w:rPr>
              <w:t>(IoT_NTN_FDD_LS_band) CR to TS 36.102 adding missing regulatory EIRP density requirements in clauses 6.2A.1 and 6.2B.1 for B254</w:t>
            </w:r>
          </w:p>
        </w:tc>
        <w:tc>
          <w:tcPr>
            <w:tcW w:w="517" w:type="dxa"/>
          </w:tcPr>
          <w:p w14:paraId="3E4E4978" w14:textId="77777777" w:rsidR="00066796" w:rsidRDefault="0006679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656658" w14:textId="77777777" w:rsidR="00066796" w:rsidRDefault="00066796" w:rsidP="00044527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914316F" w14:textId="77777777" w:rsidR="00066796" w:rsidRDefault="0006679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6B945A4" w14:textId="77777777" w:rsidR="00066796" w:rsidRDefault="00066796" w:rsidP="00044527">
            <w:r>
              <w:rPr>
                <w:sz w:val="16"/>
                <w:szCs w:val="16"/>
              </w:rPr>
              <w:t>R4-2420499</w:t>
            </w:r>
          </w:p>
        </w:tc>
        <w:tc>
          <w:tcPr>
            <w:tcW w:w="1597" w:type="dxa"/>
          </w:tcPr>
          <w:p w14:paraId="1CB18803" w14:textId="77777777" w:rsidR="00066796" w:rsidRDefault="00066796" w:rsidP="00044527"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 w14:paraId="61BB8FFD" w14:textId="77777777" w:rsidR="00066796" w:rsidRDefault="00066796" w:rsidP="00044527">
            <w:r>
              <w:rPr>
                <w:sz w:val="16"/>
                <w:szCs w:val="16"/>
              </w:rPr>
              <w:t>IoT_NTN_FDD_LS_band</w:t>
            </w:r>
          </w:p>
        </w:tc>
        <w:tc>
          <w:tcPr>
            <w:tcW w:w="2323" w:type="dxa"/>
          </w:tcPr>
          <w:p w14:paraId="738FBFE3" w14:textId="77777777" w:rsidR="00066796" w:rsidRDefault="0006679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C165A4" w14:textId="77777777" w:rsidR="00066796" w:rsidRDefault="00066796" w:rsidP="00044527">
            <w:pPr>
              <w:rPr>
                <w:sz w:val="16"/>
                <w:szCs w:val="16"/>
              </w:rPr>
            </w:pPr>
          </w:p>
        </w:tc>
      </w:tr>
      <w:tr w:rsidR="00066796" w14:paraId="27AE8D06" w14:textId="77777777" w:rsidTr="00044527">
        <w:tc>
          <w:tcPr>
            <w:tcW w:w="879" w:type="dxa"/>
          </w:tcPr>
          <w:p w14:paraId="1160062A" w14:textId="77777777" w:rsidR="00066796" w:rsidRDefault="00066796" w:rsidP="0004452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BD94456" w14:textId="77777777" w:rsidR="00066796" w:rsidRDefault="00066796" w:rsidP="00044527">
            <w:r>
              <w:rPr>
                <w:sz w:val="16"/>
                <w:szCs w:val="16"/>
              </w:rPr>
              <w:t>7364</w:t>
            </w:r>
          </w:p>
        </w:tc>
        <w:tc>
          <w:tcPr>
            <w:tcW w:w="517" w:type="dxa"/>
          </w:tcPr>
          <w:p w14:paraId="491F713B" w14:textId="77777777" w:rsidR="00066796" w:rsidRDefault="0006679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7C40B" w14:textId="77777777" w:rsidR="00066796" w:rsidRDefault="0006679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38AB25" w14:textId="77777777" w:rsidR="00066796" w:rsidRDefault="00066796" w:rsidP="00044527">
            <w:r>
              <w:rPr>
                <w:sz w:val="16"/>
                <w:szCs w:val="16"/>
              </w:rPr>
              <w:t>CR to 36.133 on parameters name for timing advance formula in NB-IoT over NTN.</w:t>
            </w:r>
          </w:p>
        </w:tc>
        <w:tc>
          <w:tcPr>
            <w:tcW w:w="517" w:type="dxa"/>
          </w:tcPr>
          <w:p w14:paraId="0B0A796B" w14:textId="77777777" w:rsidR="00066796" w:rsidRDefault="0006679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0C295" w14:textId="77777777" w:rsidR="00066796" w:rsidRDefault="00066796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8959742" w14:textId="77777777" w:rsidR="00066796" w:rsidRDefault="0006679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D8A39B" w14:textId="77777777" w:rsidR="00066796" w:rsidRDefault="00066796" w:rsidP="00044527">
            <w:r>
              <w:rPr>
                <w:sz w:val="16"/>
                <w:szCs w:val="16"/>
              </w:rPr>
              <w:t>R4-2419758</w:t>
            </w:r>
          </w:p>
        </w:tc>
        <w:tc>
          <w:tcPr>
            <w:tcW w:w="1597" w:type="dxa"/>
          </w:tcPr>
          <w:p w14:paraId="0B0948FA" w14:textId="77777777" w:rsidR="00066796" w:rsidRDefault="0006679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E416639" w14:textId="77777777" w:rsidR="00066796" w:rsidRDefault="00066796" w:rsidP="00044527">
            <w:r>
              <w:rPr>
                <w:sz w:val="16"/>
                <w:szCs w:val="16"/>
              </w:rPr>
              <w:t>IoT_NTN_enh</w:t>
            </w:r>
          </w:p>
        </w:tc>
        <w:tc>
          <w:tcPr>
            <w:tcW w:w="2323" w:type="dxa"/>
          </w:tcPr>
          <w:p w14:paraId="2DFB9CE2" w14:textId="77777777" w:rsidR="00066796" w:rsidRDefault="0006679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BE4D77" w14:textId="77777777" w:rsidR="00066796" w:rsidRDefault="00066796" w:rsidP="00044527">
            <w:pPr>
              <w:rPr>
                <w:sz w:val="16"/>
                <w:szCs w:val="16"/>
              </w:rPr>
            </w:pPr>
          </w:p>
        </w:tc>
      </w:tr>
    </w:tbl>
    <w:p w14:paraId="6E64DAE5" w14:textId="77777777" w:rsidR="00066796" w:rsidRDefault="00066796" w:rsidP="00066796"/>
    <w:p w14:paraId="25E153C9" w14:textId="77777777" w:rsidR="00E144C4" w:rsidRDefault="00E144C4" w:rsidP="00E144C4"/>
    <w:p w14:paraId="28222A1C" w14:textId="04711936" w:rsidR="00E144C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t>RP-243027</w:t>
      </w:r>
    </w:p>
    <w:p w14:paraId="41B62B65" w14:textId="2A7FB47B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5</w:t>
      </w:r>
    </w:p>
    <w:p w14:paraId="04AB968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0D86" w:rsidRPr="004E535C" w14:paraId="6BCDD44C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B6C627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DCA494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A29683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74E3C5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530802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670FEB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DA6005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A27BC0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727016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42AEB7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35A190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83DE43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F29F15" w14:textId="77777777" w:rsidR="00820D86" w:rsidRPr="00BF1EB6" w:rsidRDefault="00820D8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0D86" w14:paraId="29AA65BD" w14:textId="77777777" w:rsidTr="00044527">
        <w:tc>
          <w:tcPr>
            <w:tcW w:w="879" w:type="dxa"/>
          </w:tcPr>
          <w:p w14:paraId="5256688F" w14:textId="77777777" w:rsidR="00820D86" w:rsidRDefault="00820D86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7F62704" w14:textId="77777777" w:rsidR="00820D86" w:rsidRDefault="00820D86" w:rsidP="00044527">
            <w:r>
              <w:rPr>
                <w:sz w:val="16"/>
                <w:szCs w:val="16"/>
              </w:rPr>
              <w:t>6070</w:t>
            </w:r>
          </w:p>
        </w:tc>
        <w:tc>
          <w:tcPr>
            <w:tcW w:w="517" w:type="dxa"/>
          </w:tcPr>
          <w:p w14:paraId="1943A1F7" w14:textId="77777777" w:rsidR="00820D86" w:rsidRDefault="00820D86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94E95" w14:textId="77777777" w:rsidR="00820D86" w:rsidRDefault="00820D8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387967" w14:textId="77777777" w:rsidR="00820D86" w:rsidRDefault="00820D86" w:rsidP="00044527">
            <w:r>
              <w:rPr>
                <w:sz w:val="16"/>
                <w:szCs w:val="16"/>
              </w:rPr>
              <w:t>CR 36.101 editorial changes for CA</w:t>
            </w:r>
          </w:p>
        </w:tc>
        <w:tc>
          <w:tcPr>
            <w:tcW w:w="517" w:type="dxa"/>
          </w:tcPr>
          <w:p w14:paraId="45964500" w14:textId="77777777" w:rsidR="00820D86" w:rsidRDefault="00820D8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1F003" w14:textId="77777777" w:rsidR="00820D86" w:rsidRDefault="00820D86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6C162DA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3FA3524" w14:textId="77777777" w:rsidR="00820D86" w:rsidRDefault="00820D86" w:rsidP="00044527">
            <w:r>
              <w:rPr>
                <w:sz w:val="16"/>
                <w:szCs w:val="16"/>
              </w:rPr>
              <w:t>R4-2420523</w:t>
            </w:r>
          </w:p>
        </w:tc>
        <w:tc>
          <w:tcPr>
            <w:tcW w:w="1597" w:type="dxa"/>
          </w:tcPr>
          <w:p w14:paraId="50D567CA" w14:textId="77777777" w:rsidR="00820D86" w:rsidRDefault="00820D8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FB95B0" w14:textId="77777777" w:rsidR="00820D86" w:rsidRDefault="00820D86" w:rsidP="00044527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3FAA4A98" w14:textId="77777777" w:rsidR="00820D86" w:rsidRDefault="00820D8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FC71E7" w14:textId="77777777" w:rsidR="00820D86" w:rsidRDefault="00820D86" w:rsidP="00044527">
            <w:pPr>
              <w:rPr>
                <w:sz w:val="16"/>
                <w:szCs w:val="16"/>
              </w:rPr>
            </w:pPr>
          </w:p>
        </w:tc>
      </w:tr>
      <w:tr w:rsidR="00820D86" w14:paraId="2FD2326A" w14:textId="77777777" w:rsidTr="00044527">
        <w:tc>
          <w:tcPr>
            <w:tcW w:w="879" w:type="dxa"/>
          </w:tcPr>
          <w:p w14:paraId="090DCDB2" w14:textId="77777777" w:rsidR="00820D86" w:rsidRDefault="00820D86" w:rsidP="00044527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198DB76" w14:textId="77777777" w:rsidR="00820D86" w:rsidRDefault="00820D86" w:rsidP="00044527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102827BE" w14:textId="77777777" w:rsidR="00820D86" w:rsidRDefault="00820D86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8970D3" w14:textId="77777777" w:rsidR="00820D86" w:rsidRDefault="00820D8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BA2F77" w14:textId="77777777" w:rsidR="00820D86" w:rsidRDefault="00820D86" w:rsidP="00044527">
            <w:r>
              <w:rPr>
                <w:sz w:val="16"/>
                <w:szCs w:val="16"/>
              </w:rPr>
              <w:t>(LTE_NBIOT_eMTC_NTN_req-Core) CR to 36.102 for A-SEM and additional spurious emission arrangement improvements</w:t>
            </w:r>
          </w:p>
        </w:tc>
        <w:tc>
          <w:tcPr>
            <w:tcW w:w="517" w:type="dxa"/>
          </w:tcPr>
          <w:p w14:paraId="2FBB8F6B" w14:textId="77777777" w:rsidR="00820D86" w:rsidRDefault="00820D8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9D5A3" w14:textId="77777777" w:rsidR="00820D86" w:rsidRDefault="00820D86" w:rsidP="00044527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20598EB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C84CE3" w14:textId="77777777" w:rsidR="00820D86" w:rsidRDefault="00820D86" w:rsidP="00044527">
            <w:r>
              <w:rPr>
                <w:sz w:val="16"/>
                <w:szCs w:val="16"/>
              </w:rPr>
              <w:t>R4-2420500</w:t>
            </w:r>
          </w:p>
        </w:tc>
        <w:tc>
          <w:tcPr>
            <w:tcW w:w="1597" w:type="dxa"/>
          </w:tcPr>
          <w:p w14:paraId="1E3A47F4" w14:textId="77777777" w:rsidR="00820D86" w:rsidRDefault="00820D86" w:rsidP="00044527">
            <w:r>
              <w:rPr>
                <w:sz w:val="16"/>
                <w:szCs w:val="16"/>
              </w:rPr>
              <w:t>MeidaTek Inc., Vivo</w:t>
            </w:r>
          </w:p>
        </w:tc>
        <w:tc>
          <w:tcPr>
            <w:tcW w:w="1122" w:type="dxa"/>
          </w:tcPr>
          <w:p w14:paraId="3CE72AEA" w14:textId="77777777" w:rsidR="00820D86" w:rsidRDefault="00820D86" w:rsidP="00044527">
            <w:r>
              <w:rPr>
                <w:sz w:val="16"/>
                <w:szCs w:val="16"/>
              </w:rPr>
              <w:t>LTE_NBIoT_eMTC_NTN_req-Core, NR_NTN_LSband</w:t>
            </w:r>
          </w:p>
        </w:tc>
        <w:tc>
          <w:tcPr>
            <w:tcW w:w="2323" w:type="dxa"/>
          </w:tcPr>
          <w:p w14:paraId="0B663398" w14:textId="77777777" w:rsidR="00820D86" w:rsidRDefault="00820D8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D606DD" w14:textId="77777777" w:rsidR="00820D86" w:rsidRDefault="00820D86" w:rsidP="00044527">
            <w:pPr>
              <w:rPr>
                <w:sz w:val="16"/>
                <w:szCs w:val="16"/>
              </w:rPr>
            </w:pPr>
          </w:p>
        </w:tc>
      </w:tr>
      <w:tr w:rsidR="00820D86" w14:paraId="2FC20075" w14:textId="77777777" w:rsidTr="00044527">
        <w:tc>
          <w:tcPr>
            <w:tcW w:w="879" w:type="dxa"/>
          </w:tcPr>
          <w:p w14:paraId="2DE4D62A" w14:textId="77777777" w:rsidR="00820D86" w:rsidRDefault="00820D86" w:rsidP="0004452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EF8D1F0" w14:textId="77777777" w:rsidR="00820D86" w:rsidRDefault="00820D86" w:rsidP="00044527">
            <w:r>
              <w:rPr>
                <w:sz w:val="16"/>
                <w:szCs w:val="16"/>
              </w:rPr>
              <w:t>7354</w:t>
            </w:r>
          </w:p>
        </w:tc>
        <w:tc>
          <w:tcPr>
            <w:tcW w:w="517" w:type="dxa"/>
          </w:tcPr>
          <w:p w14:paraId="6A9AC55E" w14:textId="77777777" w:rsidR="00820D86" w:rsidRDefault="00820D8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92978A" w14:textId="77777777" w:rsidR="00820D86" w:rsidRDefault="00820D8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CC74A7" w14:textId="77777777" w:rsidR="00820D86" w:rsidRDefault="00820D86" w:rsidP="00044527">
            <w:r>
              <w:rPr>
                <w:sz w:val="16"/>
                <w:szCs w:val="16"/>
              </w:rPr>
              <w:t>CR on RLM test cases for NB-IoT over NTN</w:t>
            </w:r>
          </w:p>
        </w:tc>
        <w:tc>
          <w:tcPr>
            <w:tcW w:w="517" w:type="dxa"/>
          </w:tcPr>
          <w:p w14:paraId="06A41D9D" w14:textId="77777777" w:rsidR="00820D86" w:rsidRDefault="00820D8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10B593" w14:textId="77777777" w:rsidR="00820D86" w:rsidRDefault="00820D86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12A251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AE9D611" w14:textId="77777777" w:rsidR="00820D86" w:rsidRDefault="00820D86" w:rsidP="00044527">
            <w:r>
              <w:rPr>
                <w:sz w:val="16"/>
                <w:szCs w:val="16"/>
              </w:rPr>
              <w:t>R4-2417629</w:t>
            </w:r>
          </w:p>
        </w:tc>
        <w:tc>
          <w:tcPr>
            <w:tcW w:w="1597" w:type="dxa"/>
          </w:tcPr>
          <w:p w14:paraId="37C61F72" w14:textId="77777777" w:rsidR="00820D86" w:rsidRDefault="00820D86" w:rsidP="00044527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6B12704" w14:textId="77777777" w:rsidR="00820D86" w:rsidRDefault="00820D86" w:rsidP="00044527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5328CB0" w14:textId="77777777" w:rsidR="00820D86" w:rsidRDefault="00820D86" w:rsidP="00044527">
            <w:r>
              <w:rPr>
                <w:sz w:val="16"/>
                <w:szCs w:val="16"/>
              </w:rPr>
              <w:t>A.13.4.3.3, A.13.4.3.4, A.13.4.3.5, A.13.4.3.6</w:t>
            </w:r>
          </w:p>
        </w:tc>
        <w:tc>
          <w:tcPr>
            <w:tcW w:w="998" w:type="dxa"/>
          </w:tcPr>
          <w:p w14:paraId="4F4BF34F" w14:textId="77777777" w:rsidR="00820D86" w:rsidRDefault="00820D86" w:rsidP="00044527">
            <w:r>
              <w:rPr>
                <w:sz w:val="16"/>
                <w:szCs w:val="16"/>
              </w:rPr>
              <w:t xml:space="preserve">TS/TR ... CR ... ; 36.521-3; TS/TR ... CR ... </w:t>
            </w:r>
          </w:p>
        </w:tc>
      </w:tr>
      <w:tr w:rsidR="00820D86" w14:paraId="2FE0EE9A" w14:textId="77777777" w:rsidTr="00044527">
        <w:tc>
          <w:tcPr>
            <w:tcW w:w="879" w:type="dxa"/>
          </w:tcPr>
          <w:p w14:paraId="40984B6A" w14:textId="77777777" w:rsidR="00820D86" w:rsidRDefault="00820D86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D920337" w14:textId="77777777" w:rsidR="00820D86" w:rsidRDefault="00820D86" w:rsidP="00044527">
            <w:r>
              <w:rPr>
                <w:sz w:val="16"/>
                <w:szCs w:val="16"/>
              </w:rPr>
              <w:t>1314</w:t>
            </w:r>
          </w:p>
        </w:tc>
        <w:tc>
          <w:tcPr>
            <w:tcW w:w="517" w:type="dxa"/>
          </w:tcPr>
          <w:p w14:paraId="5592296C" w14:textId="77777777" w:rsidR="00820D86" w:rsidRDefault="00820D8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C0945" w14:textId="77777777" w:rsidR="00820D86" w:rsidRDefault="00820D86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0C91A0" w14:textId="77777777" w:rsidR="00820D86" w:rsidRDefault="00820D86" w:rsidP="00044527">
            <w:r>
              <w:rPr>
                <w:sz w:val="16"/>
                <w:szCs w:val="16"/>
              </w:rPr>
              <w:t xml:space="preserve">(LTE_NR_B41_Bn41_PC29dBm-Core) CR for TS 38.101-3: Add ACLR </w:t>
            </w:r>
            <w:r>
              <w:rPr>
                <w:sz w:val="16"/>
                <w:szCs w:val="16"/>
              </w:rPr>
              <w:lastRenderedPageBreak/>
              <w:t>requirement for PC1.5 intra-band contiguous EN-DC</w:t>
            </w:r>
          </w:p>
        </w:tc>
        <w:tc>
          <w:tcPr>
            <w:tcW w:w="517" w:type="dxa"/>
          </w:tcPr>
          <w:p w14:paraId="383BA71A" w14:textId="77777777" w:rsidR="00820D86" w:rsidRDefault="00820D86" w:rsidP="00044527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63867393" w14:textId="77777777" w:rsidR="00820D86" w:rsidRDefault="00820D86" w:rsidP="00044527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80CB428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682FA2" w14:textId="77777777" w:rsidR="00820D86" w:rsidRDefault="00820D86" w:rsidP="00044527">
            <w:r>
              <w:rPr>
                <w:sz w:val="16"/>
                <w:szCs w:val="16"/>
              </w:rPr>
              <w:t>R4-2418345</w:t>
            </w:r>
          </w:p>
        </w:tc>
        <w:tc>
          <w:tcPr>
            <w:tcW w:w="1597" w:type="dxa"/>
          </w:tcPr>
          <w:p w14:paraId="69F8302B" w14:textId="77777777" w:rsidR="00820D86" w:rsidRDefault="00820D86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5CC50C" w14:textId="77777777" w:rsidR="00820D86" w:rsidRDefault="00820D86" w:rsidP="00044527">
            <w:r>
              <w:rPr>
                <w:sz w:val="16"/>
                <w:szCs w:val="16"/>
              </w:rPr>
              <w:t>LTE_NR_B41_Bn41_PC29dBm-Core</w:t>
            </w:r>
          </w:p>
        </w:tc>
        <w:tc>
          <w:tcPr>
            <w:tcW w:w="2323" w:type="dxa"/>
          </w:tcPr>
          <w:p w14:paraId="0F005EFD" w14:textId="77777777" w:rsidR="00820D86" w:rsidRDefault="00820D86" w:rsidP="00044527">
            <w:r>
              <w:rPr>
                <w:sz w:val="16"/>
                <w:szCs w:val="16"/>
              </w:rPr>
              <w:t>6.5B2.1.3</w:t>
            </w:r>
          </w:p>
        </w:tc>
        <w:tc>
          <w:tcPr>
            <w:tcW w:w="998" w:type="dxa"/>
          </w:tcPr>
          <w:p w14:paraId="1C48CCAE" w14:textId="77777777" w:rsidR="00820D86" w:rsidRDefault="00820D86" w:rsidP="00044527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20D86" w14:paraId="05D3C4F0" w14:textId="77777777" w:rsidTr="00044527">
        <w:tc>
          <w:tcPr>
            <w:tcW w:w="879" w:type="dxa"/>
          </w:tcPr>
          <w:p w14:paraId="632E570B" w14:textId="77777777" w:rsidR="00820D86" w:rsidRDefault="00820D86" w:rsidP="00044527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3CE3DAE" w14:textId="77777777" w:rsidR="00820D86" w:rsidRDefault="00820D86" w:rsidP="00044527">
            <w:r>
              <w:rPr>
                <w:sz w:val="16"/>
                <w:szCs w:val="16"/>
              </w:rPr>
              <w:t>1315</w:t>
            </w:r>
          </w:p>
        </w:tc>
        <w:tc>
          <w:tcPr>
            <w:tcW w:w="517" w:type="dxa"/>
          </w:tcPr>
          <w:p w14:paraId="1A20F948" w14:textId="77777777" w:rsidR="00820D86" w:rsidRDefault="00820D8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7F40D" w14:textId="77777777" w:rsidR="00820D86" w:rsidRDefault="00820D86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2AA012" w14:textId="77777777" w:rsidR="00820D86" w:rsidRDefault="00820D86" w:rsidP="00044527">
            <w:r>
              <w:rPr>
                <w:sz w:val="16"/>
                <w:szCs w:val="16"/>
              </w:rPr>
              <w:t>(LTE_NR_B41_Bn41_PC29dBm-Core) CR for TS 38.101-3: Add ACLR requirement for PC1.5 intra-band contiguous EN-DC</w:t>
            </w:r>
          </w:p>
        </w:tc>
        <w:tc>
          <w:tcPr>
            <w:tcW w:w="517" w:type="dxa"/>
          </w:tcPr>
          <w:p w14:paraId="084B8412" w14:textId="77777777" w:rsidR="00820D86" w:rsidRDefault="00820D8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165C7D" w14:textId="77777777" w:rsidR="00820D86" w:rsidRDefault="00820D86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8E6F8DB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E5D468" w14:textId="77777777" w:rsidR="00820D86" w:rsidRDefault="00820D86" w:rsidP="00044527">
            <w:r>
              <w:rPr>
                <w:sz w:val="16"/>
                <w:szCs w:val="16"/>
              </w:rPr>
              <w:t>R4-2418346</w:t>
            </w:r>
          </w:p>
        </w:tc>
        <w:tc>
          <w:tcPr>
            <w:tcW w:w="1597" w:type="dxa"/>
          </w:tcPr>
          <w:p w14:paraId="3F127485" w14:textId="77777777" w:rsidR="00820D86" w:rsidRDefault="00820D86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20CEAE2" w14:textId="77777777" w:rsidR="00820D86" w:rsidRDefault="00820D86" w:rsidP="00044527">
            <w:r>
              <w:rPr>
                <w:sz w:val="16"/>
                <w:szCs w:val="16"/>
              </w:rPr>
              <w:t>LTE_NR_B41_Bn41_PC29dBm-Core</w:t>
            </w:r>
          </w:p>
        </w:tc>
        <w:tc>
          <w:tcPr>
            <w:tcW w:w="2323" w:type="dxa"/>
          </w:tcPr>
          <w:p w14:paraId="049BAE68" w14:textId="77777777" w:rsidR="00820D86" w:rsidRDefault="00820D86" w:rsidP="00044527">
            <w:r>
              <w:rPr>
                <w:sz w:val="16"/>
                <w:szCs w:val="16"/>
              </w:rPr>
              <w:t>6.5B2.1.3</w:t>
            </w:r>
          </w:p>
        </w:tc>
        <w:tc>
          <w:tcPr>
            <w:tcW w:w="998" w:type="dxa"/>
          </w:tcPr>
          <w:p w14:paraId="637E7823" w14:textId="77777777" w:rsidR="00820D86" w:rsidRDefault="00820D86" w:rsidP="0004452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20D86" w14:paraId="00C540DE" w14:textId="77777777" w:rsidTr="00044527">
        <w:tc>
          <w:tcPr>
            <w:tcW w:w="879" w:type="dxa"/>
          </w:tcPr>
          <w:p w14:paraId="2836E615" w14:textId="77777777" w:rsidR="00820D86" w:rsidRDefault="00820D86" w:rsidP="00044527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2584A0" w14:textId="77777777" w:rsidR="00820D86" w:rsidRDefault="00820D86" w:rsidP="00044527">
            <w:r>
              <w:rPr>
                <w:sz w:val="16"/>
                <w:szCs w:val="16"/>
              </w:rPr>
              <w:t>1316</w:t>
            </w:r>
          </w:p>
        </w:tc>
        <w:tc>
          <w:tcPr>
            <w:tcW w:w="517" w:type="dxa"/>
          </w:tcPr>
          <w:p w14:paraId="035DD588" w14:textId="77777777" w:rsidR="00820D86" w:rsidRDefault="00820D8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D568FF" w14:textId="77777777" w:rsidR="00820D86" w:rsidRDefault="00820D8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29C705" w14:textId="77777777" w:rsidR="00820D86" w:rsidRDefault="00820D86" w:rsidP="00044527">
            <w:r>
              <w:rPr>
                <w:sz w:val="16"/>
                <w:szCs w:val="16"/>
              </w:rPr>
              <w:t>(LTE_NR_B41_Bn41_PC29dBm-Core) CR for TS 38.101-3: Add ACLR requirement for PC1.5 intra-band contiguous EN-DC</w:t>
            </w:r>
          </w:p>
        </w:tc>
        <w:tc>
          <w:tcPr>
            <w:tcW w:w="517" w:type="dxa"/>
          </w:tcPr>
          <w:p w14:paraId="64C4D020" w14:textId="77777777" w:rsidR="00820D86" w:rsidRDefault="00820D8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713623" w14:textId="77777777" w:rsidR="00820D86" w:rsidRDefault="00820D86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B36C6BD" w14:textId="77777777" w:rsidR="00820D86" w:rsidRDefault="00820D8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731B65" w14:textId="77777777" w:rsidR="00820D86" w:rsidRDefault="00820D86" w:rsidP="00044527">
            <w:r>
              <w:rPr>
                <w:sz w:val="16"/>
                <w:szCs w:val="16"/>
              </w:rPr>
              <w:t>R4-2418347</w:t>
            </w:r>
          </w:p>
        </w:tc>
        <w:tc>
          <w:tcPr>
            <w:tcW w:w="1597" w:type="dxa"/>
          </w:tcPr>
          <w:p w14:paraId="2DEEF09F" w14:textId="77777777" w:rsidR="00820D86" w:rsidRDefault="00820D86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291D236" w14:textId="77777777" w:rsidR="00820D86" w:rsidRDefault="00820D86" w:rsidP="00044527">
            <w:r>
              <w:rPr>
                <w:sz w:val="16"/>
                <w:szCs w:val="16"/>
              </w:rPr>
              <w:t>LTE_NR_B41_Bn41_PC29dBm-Core</w:t>
            </w:r>
          </w:p>
        </w:tc>
        <w:tc>
          <w:tcPr>
            <w:tcW w:w="2323" w:type="dxa"/>
          </w:tcPr>
          <w:p w14:paraId="6F3A4246" w14:textId="77777777" w:rsidR="00820D86" w:rsidRDefault="00820D86" w:rsidP="00044527">
            <w:r>
              <w:rPr>
                <w:sz w:val="16"/>
                <w:szCs w:val="16"/>
              </w:rPr>
              <w:t>6.5B2.1.3</w:t>
            </w:r>
          </w:p>
        </w:tc>
        <w:tc>
          <w:tcPr>
            <w:tcW w:w="998" w:type="dxa"/>
          </w:tcPr>
          <w:p w14:paraId="290D5D69" w14:textId="77777777" w:rsidR="00820D86" w:rsidRDefault="00820D86" w:rsidP="0004452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A562F36" w14:textId="77777777" w:rsidR="00820D86" w:rsidRDefault="00820D86" w:rsidP="00820D86"/>
    <w:p w14:paraId="086F5BFC" w14:textId="77777777" w:rsidR="00E144C4" w:rsidRDefault="00E144C4" w:rsidP="00E144C4"/>
    <w:p w14:paraId="021F4F2F" w14:textId="4C73D25A" w:rsidR="00E144C4" w:rsidRDefault="00046A04" w:rsidP="00512C52">
      <w:pPr>
        <w:pStyle w:val="Heading2"/>
        <w:rPr>
          <w:rFonts w:cs="Arial"/>
          <w:noProof/>
        </w:rPr>
      </w:pPr>
      <w:r w:rsidRPr="00046A04">
        <w:rPr>
          <w:noProof/>
        </w:rPr>
        <w:t>RP-243028</w:t>
      </w:r>
    </w:p>
    <w:p w14:paraId="062D6E2F" w14:textId="7237993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6</w:t>
      </w:r>
    </w:p>
    <w:p w14:paraId="17E8A5B8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E01BB" w:rsidRPr="004E535C" w14:paraId="2E2E006A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C67B95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FD1A7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ADB4C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DBAE1B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B2FDD3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C07473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02FBB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73C524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5ED65D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5270EB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C2DDFD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CAD4B4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4ED42A" w14:textId="77777777" w:rsidR="00BE01BB" w:rsidRPr="00BF1EB6" w:rsidRDefault="00BE01BB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E01BB" w14:paraId="7B6CD2F3" w14:textId="77777777" w:rsidTr="00044527">
        <w:tc>
          <w:tcPr>
            <w:tcW w:w="879" w:type="dxa"/>
          </w:tcPr>
          <w:p w14:paraId="35D29BFB" w14:textId="77777777" w:rsidR="00BE01BB" w:rsidRDefault="00BE01BB" w:rsidP="0004452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BB6ABDF" w14:textId="77777777" w:rsidR="00BE01BB" w:rsidRDefault="00BE01BB" w:rsidP="00044527">
            <w:r>
              <w:rPr>
                <w:sz w:val="16"/>
                <w:szCs w:val="16"/>
              </w:rPr>
              <w:t>7362</w:t>
            </w:r>
          </w:p>
        </w:tc>
        <w:tc>
          <w:tcPr>
            <w:tcW w:w="517" w:type="dxa"/>
          </w:tcPr>
          <w:p w14:paraId="59EC72FC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0419D1" w14:textId="77777777" w:rsidR="00BE01BB" w:rsidRDefault="00BE01BB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5F52D3" w14:textId="77777777" w:rsidR="00BE01BB" w:rsidRDefault="00BE01BB" w:rsidP="00044527">
            <w:r>
              <w:rPr>
                <w:sz w:val="16"/>
                <w:szCs w:val="16"/>
              </w:rPr>
              <w:t>CR to add interruption requirement due to RLM/BFD measurement for deactivated PScell</w:t>
            </w:r>
          </w:p>
        </w:tc>
        <w:tc>
          <w:tcPr>
            <w:tcW w:w="517" w:type="dxa"/>
          </w:tcPr>
          <w:p w14:paraId="52F931B5" w14:textId="77777777" w:rsidR="00BE01BB" w:rsidRDefault="00BE01BB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F4CA6A" w14:textId="77777777" w:rsidR="00BE01BB" w:rsidRDefault="00BE01BB" w:rsidP="00044527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606204C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411CAA5" w14:textId="77777777" w:rsidR="00BE01BB" w:rsidRDefault="00BE01BB" w:rsidP="00044527">
            <w:r>
              <w:rPr>
                <w:sz w:val="16"/>
                <w:szCs w:val="16"/>
              </w:rPr>
              <w:t>R4-2419437</w:t>
            </w:r>
          </w:p>
        </w:tc>
        <w:tc>
          <w:tcPr>
            <w:tcW w:w="1597" w:type="dxa"/>
          </w:tcPr>
          <w:p w14:paraId="3997D6E9" w14:textId="77777777" w:rsidR="00BE01BB" w:rsidRDefault="00BE01BB" w:rsidP="0004452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1C809D" w14:textId="77777777" w:rsidR="00BE01BB" w:rsidRDefault="00BE01BB" w:rsidP="00044527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0D7EC3F5" w14:textId="77777777" w:rsidR="00BE01BB" w:rsidRDefault="00BE01BB" w:rsidP="00044527">
            <w:r>
              <w:rPr>
                <w:sz w:val="16"/>
                <w:szCs w:val="16"/>
              </w:rPr>
              <w:t>7.32.2.21</w:t>
            </w:r>
          </w:p>
        </w:tc>
        <w:tc>
          <w:tcPr>
            <w:tcW w:w="998" w:type="dxa"/>
          </w:tcPr>
          <w:p w14:paraId="533034F7" w14:textId="77777777" w:rsidR="00BE01BB" w:rsidRDefault="00BE01BB" w:rsidP="0004452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E01BB" w14:paraId="1BAFCE13" w14:textId="77777777" w:rsidTr="00044527">
        <w:tc>
          <w:tcPr>
            <w:tcW w:w="879" w:type="dxa"/>
          </w:tcPr>
          <w:p w14:paraId="18E5B1B6" w14:textId="77777777" w:rsidR="00BE01BB" w:rsidRDefault="00BE01BB" w:rsidP="00044527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EDF494A" w14:textId="77777777" w:rsidR="00BE01BB" w:rsidRDefault="00BE01BB" w:rsidP="00044527">
            <w:r>
              <w:rPr>
                <w:sz w:val="16"/>
                <w:szCs w:val="16"/>
              </w:rPr>
              <w:t>7363</w:t>
            </w:r>
          </w:p>
        </w:tc>
        <w:tc>
          <w:tcPr>
            <w:tcW w:w="517" w:type="dxa"/>
          </w:tcPr>
          <w:p w14:paraId="170B823D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901648" w14:textId="77777777" w:rsidR="00BE01BB" w:rsidRDefault="00BE01BB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B3A3DE" w14:textId="77777777" w:rsidR="00BE01BB" w:rsidRDefault="00BE01BB" w:rsidP="00044527">
            <w:r w:rsidRPr="007D684C">
              <w:rPr>
                <w:sz w:val="16"/>
                <w:szCs w:val="16"/>
              </w:rPr>
              <w:t>CR to add interruption requirement due to RLM/BFD measurement for deactivated PScell</w:t>
            </w:r>
          </w:p>
        </w:tc>
        <w:tc>
          <w:tcPr>
            <w:tcW w:w="517" w:type="dxa"/>
          </w:tcPr>
          <w:p w14:paraId="17A26214" w14:textId="77777777" w:rsidR="00BE01BB" w:rsidRDefault="00BE01BB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99585B" w14:textId="77777777" w:rsidR="00BE01BB" w:rsidRDefault="00BE01BB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4DF72A6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B3E311C" w14:textId="77777777" w:rsidR="00BE01BB" w:rsidRDefault="00BE01BB" w:rsidP="00044527">
            <w:r>
              <w:rPr>
                <w:sz w:val="16"/>
                <w:szCs w:val="16"/>
              </w:rPr>
              <w:t>R4-2419438</w:t>
            </w:r>
          </w:p>
        </w:tc>
        <w:tc>
          <w:tcPr>
            <w:tcW w:w="1597" w:type="dxa"/>
          </w:tcPr>
          <w:p w14:paraId="3BEEBABE" w14:textId="77777777" w:rsidR="00BE01BB" w:rsidRDefault="00BE01BB" w:rsidP="00044527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7ECE02" w14:textId="77777777" w:rsidR="00BE01BB" w:rsidRDefault="00BE01BB" w:rsidP="00044527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2BB20B67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C3EBD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36301A42" w14:textId="77777777" w:rsidTr="00044527">
        <w:tc>
          <w:tcPr>
            <w:tcW w:w="879" w:type="dxa"/>
          </w:tcPr>
          <w:p w14:paraId="42817A95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486B22" w14:textId="77777777" w:rsidR="00BE01BB" w:rsidRDefault="00BE01BB" w:rsidP="00044527">
            <w:r>
              <w:rPr>
                <w:sz w:val="16"/>
                <w:szCs w:val="16"/>
              </w:rPr>
              <w:t>5018</w:t>
            </w:r>
          </w:p>
        </w:tc>
        <w:tc>
          <w:tcPr>
            <w:tcW w:w="517" w:type="dxa"/>
          </w:tcPr>
          <w:p w14:paraId="014302B9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CC20FE" w14:textId="77777777" w:rsidR="00BE01BB" w:rsidRDefault="00BE01BB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1A6313" w14:textId="77777777" w:rsidR="00BE01BB" w:rsidRDefault="00BE01BB" w:rsidP="00044527">
            <w:r>
              <w:rPr>
                <w:sz w:val="16"/>
                <w:szCs w:val="16"/>
              </w:rPr>
              <w:t>(LTE_NR_DC_CA_enh) Removal of brackets for R16 SCell activation improvements</w:t>
            </w:r>
          </w:p>
        </w:tc>
        <w:tc>
          <w:tcPr>
            <w:tcW w:w="517" w:type="dxa"/>
          </w:tcPr>
          <w:p w14:paraId="4B57BB16" w14:textId="77777777" w:rsidR="00BE01BB" w:rsidRDefault="00BE01BB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10ACA" w14:textId="77777777" w:rsidR="00BE01BB" w:rsidRDefault="00BE01BB" w:rsidP="00044527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5F7D261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4EBBC3" w14:textId="77777777" w:rsidR="00BE01BB" w:rsidRDefault="00BE01BB" w:rsidP="00044527">
            <w:r>
              <w:rPr>
                <w:sz w:val="16"/>
                <w:szCs w:val="16"/>
              </w:rPr>
              <w:t>R4-2417929</w:t>
            </w:r>
          </w:p>
        </w:tc>
        <w:tc>
          <w:tcPr>
            <w:tcW w:w="1597" w:type="dxa"/>
          </w:tcPr>
          <w:p w14:paraId="1A861098" w14:textId="77777777" w:rsidR="00BE01BB" w:rsidRDefault="00BE01BB" w:rsidP="00044527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24374826" w14:textId="77777777" w:rsidR="00BE01BB" w:rsidRDefault="00BE01BB" w:rsidP="0004452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77D7A4BB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D78C5A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4C3C5D34" w14:textId="77777777" w:rsidTr="00044527">
        <w:tc>
          <w:tcPr>
            <w:tcW w:w="879" w:type="dxa"/>
          </w:tcPr>
          <w:p w14:paraId="6E6C2D57" w14:textId="77777777" w:rsidR="00BE01BB" w:rsidRDefault="00BE01BB" w:rsidP="00044527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7145ADE" w14:textId="77777777" w:rsidR="00BE01BB" w:rsidRDefault="00BE01BB" w:rsidP="00044527">
            <w:r>
              <w:rPr>
                <w:sz w:val="16"/>
                <w:szCs w:val="16"/>
              </w:rPr>
              <w:t>5019</w:t>
            </w:r>
          </w:p>
        </w:tc>
        <w:tc>
          <w:tcPr>
            <w:tcW w:w="517" w:type="dxa"/>
          </w:tcPr>
          <w:p w14:paraId="72EEBEA7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14FBDC" w14:textId="77777777" w:rsidR="00BE01BB" w:rsidRDefault="00BE01BB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F160A" w14:textId="77777777" w:rsidR="00BE01BB" w:rsidRDefault="00BE01BB" w:rsidP="00044527">
            <w:r>
              <w:rPr>
                <w:sz w:val="16"/>
                <w:szCs w:val="16"/>
              </w:rPr>
              <w:t>(LTE_NR_DC_CA_enh) Removal of brackets for R16 SCell activation improvements</w:t>
            </w:r>
          </w:p>
        </w:tc>
        <w:tc>
          <w:tcPr>
            <w:tcW w:w="517" w:type="dxa"/>
          </w:tcPr>
          <w:p w14:paraId="49CD65C8" w14:textId="77777777" w:rsidR="00BE01BB" w:rsidRDefault="00BE01BB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C695ED" w14:textId="77777777" w:rsidR="00BE01BB" w:rsidRDefault="00BE01BB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87290FF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314FB0" w14:textId="77777777" w:rsidR="00BE01BB" w:rsidRDefault="00BE01BB" w:rsidP="00044527">
            <w:r>
              <w:rPr>
                <w:sz w:val="16"/>
                <w:szCs w:val="16"/>
              </w:rPr>
              <w:t>R4-2417930</w:t>
            </w:r>
          </w:p>
        </w:tc>
        <w:tc>
          <w:tcPr>
            <w:tcW w:w="1597" w:type="dxa"/>
          </w:tcPr>
          <w:p w14:paraId="74CB16F5" w14:textId="77777777" w:rsidR="00BE01BB" w:rsidRDefault="00BE01BB" w:rsidP="00044527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2E3CB74E" w14:textId="77777777" w:rsidR="00BE01BB" w:rsidRDefault="00BE01BB" w:rsidP="0004452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A510061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88694C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19A1A958" w14:textId="77777777" w:rsidTr="00044527">
        <w:tc>
          <w:tcPr>
            <w:tcW w:w="879" w:type="dxa"/>
          </w:tcPr>
          <w:p w14:paraId="42D07081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78CBD2" w14:textId="77777777" w:rsidR="00BE01BB" w:rsidRDefault="00BE01BB" w:rsidP="00044527">
            <w:r>
              <w:rPr>
                <w:sz w:val="16"/>
                <w:szCs w:val="16"/>
              </w:rPr>
              <w:t>5020</w:t>
            </w:r>
          </w:p>
        </w:tc>
        <w:tc>
          <w:tcPr>
            <w:tcW w:w="517" w:type="dxa"/>
          </w:tcPr>
          <w:p w14:paraId="223011A8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20FC2" w14:textId="77777777" w:rsidR="00BE01BB" w:rsidRDefault="00BE01BB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C34205" w14:textId="77777777" w:rsidR="00BE01BB" w:rsidRDefault="00BE01BB" w:rsidP="00044527">
            <w:r>
              <w:rPr>
                <w:sz w:val="16"/>
                <w:szCs w:val="16"/>
              </w:rPr>
              <w:t>(LTE_NR_DC_CA_enh) Removal of brackets for R16 SCell activation improvements</w:t>
            </w:r>
          </w:p>
        </w:tc>
        <w:tc>
          <w:tcPr>
            <w:tcW w:w="517" w:type="dxa"/>
          </w:tcPr>
          <w:p w14:paraId="4FC88AAA" w14:textId="77777777" w:rsidR="00BE01BB" w:rsidRDefault="00BE01BB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7C7539" w14:textId="77777777" w:rsidR="00BE01BB" w:rsidRDefault="00BE01BB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A9E0E6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025C58D" w14:textId="77777777" w:rsidR="00BE01BB" w:rsidRDefault="00BE01BB" w:rsidP="00044527">
            <w:r>
              <w:rPr>
                <w:sz w:val="16"/>
                <w:szCs w:val="16"/>
              </w:rPr>
              <w:t>R4-2417931</w:t>
            </w:r>
          </w:p>
        </w:tc>
        <w:tc>
          <w:tcPr>
            <w:tcW w:w="1597" w:type="dxa"/>
          </w:tcPr>
          <w:p w14:paraId="64187E93" w14:textId="77777777" w:rsidR="00BE01BB" w:rsidRDefault="00BE01BB" w:rsidP="00044527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1ABCAAC4" w14:textId="77777777" w:rsidR="00BE01BB" w:rsidRDefault="00BE01BB" w:rsidP="00044527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2EFE11E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9C136A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5048B9F6" w14:textId="77777777" w:rsidTr="00044527">
        <w:tc>
          <w:tcPr>
            <w:tcW w:w="879" w:type="dxa"/>
          </w:tcPr>
          <w:p w14:paraId="69EA54A8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BE9A01" w14:textId="77777777" w:rsidR="00BE01BB" w:rsidRDefault="00BE01BB" w:rsidP="00044527">
            <w:r>
              <w:rPr>
                <w:sz w:val="16"/>
                <w:szCs w:val="16"/>
              </w:rPr>
              <w:t>5021</w:t>
            </w:r>
          </w:p>
        </w:tc>
        <w:tc>
          <w:tcPr>
            <w:tcW w:w="517" w:type="dxa"/>
          </w:tcPr>
          <w:p w14:paraId="7427048F" w14:textId="77777777" w:rsidR="00BE01BB" w:rsidRDefault="00BE01BB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E6C6E1" w14:textId="77777777" w:rsidR="00BE01BB" w:rsidRDefault="00BE01BB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6872FE" w14:textId="77777777" w:rsidR="00BE01BB" w:rsidRDefault="00BE01BB" w:rsidP="00044527">
            <w:r>
              <w:rPr>
                <w:sz w:val="16"/>
                <w:szCs w:val="16"/>
              </w:rPr>
              <w:t>(LTE_NR_DC_enh2-Core) Removal of brackets for R17 SCell activation improvements</w:t>
            </w:r>
          </w:p>
        </w:tc>
        <w:tc>
          <w:tcPr>
            <w:tcW w:w="517" w:type="dxa"/>
          </w:tcPr>
          <w:p w14:paraId="4110382A" w14:textId="77777777" w:rsidR="00BE01BB" w:rsidRDefault="00BE01BB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477E73" w14:textId="77777777" w:rsidR="00BE01BB" w:rsidRDefault="00BE01BB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FCAB76E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EEBAC89" w14:textId="77777777" w:rsidR="00BE01BB" w:rsidRDefault="00BE01BB" w:rsidP="00044527">
            <w:r>
              <w:rPr>
                <w:sz w:val="16"/>
                <w:szCs w:val="16"/>
              </w:rPr>
              <w:t>R4-2420111</w:t>
            </w:r>
          </w:p>
        </w:tc>
        <w:tc>
          <w:tcPr>
            <w:tcW w:w="1597" w:type="dxa"/>
          </w:tcPr>
          <w:p w14:paraId="7246D8BC" w14:textId="77777777" w:rsidR="00BE01BB" w:rsidRDefault="00BE01BB" w:rsidP="00044527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22F5A3C1" w14:textId="77777777" w:rsidR="00BE01BB" w:rsidRDefault="00BE01BB" w:rsidP="00044527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4497D58A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7F257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77F6E1B2" w14:textId="77777777" w:rsidTr="00044527">
        <w:tc>
          <w:tcPr>
            <w:tcW w:w="879" w:type="dxa"/>
          </w:tcPr>
          <w:p w14:paraId="111301B7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3579D0" w14:textId="77777777" w:rsidR="00BE01BB" w:rsidRDefault="00BE01BB" w:rsidP="00044527">
            <w:r>
              <w:rPr>
                <w:sz w:val="16"/>
                <w:szCs w:val="16"/>
              </w:rPr>
              <w:t>5022</w:t>
            </w:r>
          </w:p>
        </w:tc>
        <w:tc>
          <w:tcPr>
            <w:tcW w:w="517" w:type="dxa"/>
          </w:tcPr>
          <w:p w14:paraId="1B8EDA1C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22AD4" w14:textId="77777777" w:rsidR="00BE01BB" w:rsidRDefault="00BE01BB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41EBDF" w14:textId="77777777" w:rsidR="00BE01BB" w:rsidRDefault="00BE01BB" w:rsidP="00044527">
            <w:r>
              <w:rPr>
                <w:sz w:val="16"/>
                <w:szCs w:val="16"/>
              </w:rPr>
              <w:t>(LTE_NR_DC_enh2-Core) Removal of brackets for R17 SCell activation improvements</w:t>
            </w:r>
          </w:p>
        </w:tc>
        <w:tc>
          <w:tcPr>
            <w:tcW w:w="517" w:type="dxa"/>
          </w:tcPr>
          <w:p w14:paraId="3D029038" w14:textId="77777777" w:rsidR="00BE01BB" w:rsidRDefault="00BE01BB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6395C1" w14:textId="77777777" w:rsidR="00BE01BB" w:rsidRDefault="00BE01BB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574C5AF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BD0A9BB" w14:textId="77777777" w:rsidR="00BE01BB" w:rsidRDefault="00BE01BB" w:rsidP="00044527">
            <w:r>
              <w:rPr>
                <w:sz w:val="16"/>
                <w:szCs w:val="16"/>
              </w:rPr>
              <w:t>R4-2417933</w:t>
            </w:r>
          </w:p>
        </w:tc>
        <w:tc>
          <w:tcPr>
            <w:tcW w:w="1597" w:type="dxa"/>
          </w:tcPr>
          <w:p w14:paraId="0F0C5F00" w14:textId="77777777" w:rsidR="00BE01BB" w:rsidRDefault="00BE01BB" w:rsidP="00044527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68A54469" w14:textId="77777777" w:rsidR="00BE01BB" w:rsidRDefault="00BE01BB" w:rsidP="00044527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73E5FF0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35454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280AE88A" w14:textId="77777777" w:rsidTr="00044527">
        <w:tc>
          <w:tcPr>
            <w:tcW w:w="879" w:type="dxa"/>
          </w:tcPr>
          <w:p w14:paraId="553D58EE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8998A0" w14:textId="77777777" w:rsidR="00BE01BB" w:rsidRDefault="00BE01BB" w:rsidP="00044527">
            <w:r>
              <w:rPr>
                <w:sz w:val="16"/>
                <w:szCs w:val="16"/>
              </w:rPr>
              <w:t>5056</w:t>
            </w:r>
          </w:p>
        </w:tc>
        <w:tc>
          <w:tcPr>
            <w:tcW w:w="517" w:type="dxa"/>
          </w:tcPr>
          <w:p w14:paraId="12B0F6C3" w14:textId="77777777" w:rsidR="00BE01BB" w:rsidRDefault="00BE01BB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75901" w14:textId="77777777" w:rsidR="00BE01BB" w:rsidRDefault="00BE01BB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1E3DC1" w14:textId="77777777" w:rsidR="00BE01BB" w:rsidRDefault="00BE01BB" w:rsidP="00044527">
            <w:r>
              <w:rPr>
                <w:sz w:val="16"/>
                <w:szCs w:val="16"/>
              </w:rPr>
              <w:t>(LTE_NR_DC_enh2-Core) CR on alignment of RAN4 requirements with RAN2 procedures</w:t>
            </w:r>
          </w:p>
        </w:tc>
        <w:tc>
          <w:tcPr>
            <w:tcW w:w="517" w:type="dxa"/>
          </w:tcPr>
          <w:p w14:paraId="5033C60A" w14:textId="77777777" w:rsidR="00BE01BB" w:rsidRDefault="00BE01BB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15EEC" w14:textId="77777777" w:rsidR="00BE01BB" w:rsidRDefault="00BE01BB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FE37625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43877BB" w14:textId="77777777" w:rsidR="00BE01BB" w:rsidRDefault="00BE01BB" w:rsidP="00044527">
            <w:r>
              <w:rPr>
                <w:sz w:val="16"/>
                <w:szCs w:val="16"/>
              </w:rPr>
              <w:t>R4-2420200</w:t>
            </w:r>
          </w:p>
        </w:tc>
        <w:tc>
          <w:tcPr>
            <w:tcW w:w="1597" w:type="dxa"/>
          </w:tcPr>
          <w:p w14:paraId="15561861" w14:textId="77777777" w:rsidR="00BE01BB" w:rsidRDefault="00BE01BB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F1F3BE" w14:textId="77777777" w:rsidR="00BE01BB" w:rsidRDefault="00BE01BB" w:rsidP="00044527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372083D6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E6AFA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  <w:tr w:rsidR="00BE01BB" w14:paraId="2DF1FB83" w14:textId="77777777" w:rsidTr="00044527">
        <w:tc>
          <w:tcPr>
            <w:tcW w:w="879" w:type="dxa"/>
          </w:tcPr>
          <w:p w14:paraId="4587C961" w14:textId="77777777" w:rsidR="00BE01BB" w:rsidRDefault="00BE01BB" w:rsidP="00044527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456083" w14:textId="77777777" w:rsidR="00BE01BB" w:rsidRDefault="00BE01BB" w:rsidP="00044527">
            <w:r>
              <w:rPr>
                <w:sz w:val="16"/>
                <w:szCs w:val="16"/>
              </w:rPr>
              <w:t>5057</w:t>
            </w:r>
          </w:p>
        </w:tc>
        <w:tc>
          <w:tcPr>
            <w:tcW w:w="517" w:type="dxa"/>
          </w:tcPr>
          <w:p w14:paraId="51944600" w14:textId="77777777" w:rsidR="00BE01BB" w:rsidRDefault="00BE01BB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4E419F" w14:textId="77777777" w:rsidR="00BE01BB" w:rsidRDefault="00BE01BB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383F84" w14:textId="77777777" w:rsidR="00BE01BB" w:rsidRDefault="00BE01BB" w:rsidP="00044527">
            <w:r>
              <w:rPr>
                <w:sz w:val="16"/>
                <w:szCs w:val="16"/>
              </w:rPr>
              <w:t>(LTE_NR_DC_enh2-Core) CR on alignment of RAN4 requirements with RAN2 procedures</w:t>
            </w:r>
          </w:p>
        </w:tc>
        <w:tc>
          <w:tcPr>
            <w:tcW w:w="517" w:type="dxa"/>
          </w:tcPr>
          <w:p w14:paraId="29E95AC2" w14:textId="77777777" w:rsidR="00BE01BB" w:rsidRDefault="00BE01BB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4B99F7" w14:textId="77777777" w:rsidR="00BE01BB" w:rsidRDefault="00BE01BB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75EA29A" w14:textId="77777777" w:rsidR="00BE01BB" w:rsidRDefault="00BE01BB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490A9D0" w14:textId="77777777" w:rsidR="00BE01BB" w:rsidRDefault="00BE01BB" w:rsidP="00044527">
            <w:r>
              <w:rPr>
                <w:sz w:val="16"/>
                <w:szCs w:val="16"/>
              </w:rPr>
              <w:t>R4-2418380</w:t>
            </w:r>
          </w:p>
        </w:tc>
        <w:tc>
          <w:tcPr>
            <w:tcW w:w="1597" w:type="dxa"/>
          </w:tcPr>
          <w:p w14:paraId="4CCF6F6C" w14:textId="77777777" w:rsidR="00BE01BB" w:rsidRDefault="00BE01BB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CF25A6D" w14:textId="77777777" w:rsidR="00BE01BB" w:rsidRDefault="00BE01BB" w:rsidP="00044527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0883D96C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38C532" w14:textId="77777777" w:rsidR="00BE01BB" w:rsidRDefault="00BE01BB" w:rsidP="00044527">
            <w:pPr>
              <w:rPr>
                <w:sz w:val="16"/>
                <w:szCs w:val="16"/>
              </w:rPr>
            </w:pPr>
          </w:p>
        </w:tc>
      </w:tr>
    </w:tbl>
    <w:p w14:paraId="374A9D18" w14:textId="77777777" w:rsidR="00BE01BB" w:rsidRDefault="00BE01BB" w:rsidP="00BE01BB"/>
    <w:p w14:paraId="18059E8E" w14:textId="77777777" w:rsidR="00E144C4" w:rsidRDefault="00E144C4" w:rsidP="00E144C4"/>
    <w:p w14:paraId="03BBD266" w14:textId="33EE37E1" w:rsidR="00E144C4" w:rsidRDefault="00DE4ED7" w:rsidP="00512C52">
      <w:pPr>
        <w:pStyle w:val="Heading2"/>
        <w:rPr>
          <w:rFonts w:cs="Arial"/>
          <w:noProof/>
        </w:rPr>
      </w:pPr>
      <w:r w:rsidRPr="00DE4ED7">
        <w:rPr>
          <w:noProof/>
        </w:rPr>
        <w:t>RP-243029</w:t>
      </w:r>
    </w:p>
    <w:p w14:paraId="5783525E" w14:textId="65738BE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7</w:t>
      </w:r>
    </w:p>
    <w:p w14:paraId="63FBCCA5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504D" w:rsidRPr="004E535C" w14:paraId="1FFDC0CB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A4EE8E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60A48B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950BA3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EC4D53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85F2C37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300343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9ED8B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1ABCEB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CE71E4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F40EAB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E3A3F8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161FA9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C96392" w14:textId="77777777" w:rsidR="00C5504D" w:rsidRPr="00BF1EB6" w:rsidRDefault="00C5504D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504D" w14:paraId="7BBE9AE2" w14:textId="77777777" w:rsidTr="00044527">
        <w:tc>
          <w:tcPr>
            <w:tcW w:w="879" w:type="dxa"/>
          </w:tcPr>
          <w:p w14:paraId="64D9DCAC" w14:textId="77777777" w:rsidR="00C5504D" w:rsidRDefault="00C5504D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4F3A3C7" w14:textId="77777777" w:rsidR="00C5504D" w:rsidRDefault="00C5504D" w:rsidP="00044527">
            <w:r>
              <w:rPr>
                <w:sz w:val="16"/>
                <w:szCs w:val="16"/>
              </w:rPr>
              <w:t>6067</w:t>
            </w:r>
          </w:p>
        </w:tc>
        <w:tc>
          <w:tcPr>
            <w:tcW w:w="517" w:type="dxa"/>
          </w:tcPr>
          <w:p w14:paraId="61DED558" w14:textId="77777777" w:rsidR="00C5504D" w:rsidRDefault="00C5504D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AB78D2" w14:textId="77777777" w:rsidR="00C5504D" w:rsidRDefault="00C5504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46E0B1" w14:textId="77777777" w:rsidR="00C5504D" w:rsidRDefault="00C5504D" w:rsidP="00044527">
            <w:r>
              <w:rPr>
                <w:sz w:val="16"/>
                <w:szCs w:val="16"/>
              </w:rPr>
              <w:t>Adding missing performance requirements for 6/7/8 MHz channel bandwidths for LTE-based 5G terrestrial broadcast</w:t>
            </w:r>
          </w:p>
        </w:tc>
        <w:tc>
          <w:tcPr>
            <w:tcW w:w="517" w:type="dxa"/>
          </w:tcPr>
          <w:p w14:paraId="4F2695F4" w14:textId="77777777" w:rsidR="00C5504D" w:rsidRDefault="00C5504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539F90" w14:textId="77777777" w:rsidR="00C5504D" w:rsidRDefault="00C5504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1D1CB3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4E2BA25" w14:textId="77777777" w:rsidR="00C5504D" w:rsidRDefault="00C5504D" w:rsidP="00044527">
            <w:r>
              <w:rPr>
                <w:sz w:val="16"/>
                <w:szCs w:val="16"/>
              </w:rPr>
              <w:t>R4-2419893</w:t>
            </w:r>
          </w:p>
        </w:tc>
        <w:tc>
          <w:tcPr>
            <w:tcW w:w="1597" w:type="dxa"/>
          </w:tcPr>
          <w:p w14:paraId="390C0358" w14:textId="77777777" w:rsidR="00C5504D" w:rsidRDefault="00C5504D" w:rsidP="00044527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CE92202" w14:textId="77777777" w:rsidR="00C5504D" w:rsidRDefault="00C5504D" w:rsidP="00044527">
            <w:r>
              <w:rPr>
                <w:sz w:val="16"/>
                <w:szCs w:val="16"/>
              </w:rPr>
              <w:t>LTE_terr_bcast_bands_part2</w:t>
            </w:r>
          </w:p>
        </w:tc>
        <w:tc>
          <w:tcPr>
            <w:tcW w:w="2323" w:type="dxa"/>
          </w:tcPr>
          <w:p w14:paraId="36CA74CD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FC0A8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</w:tr>
      <w:tr w:rsidR="00C5504D" w14:paraId="629866E2" w14:textId="77777777" w:rsidTr="00044527">
        <w:tc>
          <w:tcPr>
            <w:tcW w:w="879" w:type="dxa"/>
          </w:tcPr>
          <w:p w14:paraId="5A48D699" w14:textId="77777777" w:rsidR="00C5504D" w:rsidRDefault="00C5504D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75D8738" w14:textId="77777777" w:rsidR="00C5504D" w:rsidRDefault="00C5504D" w:rsidP="00044527">
            <w:r>
              <w:rPr>
                <w:sz w:val="16"/>
                <w:szCs w:val="16"/>
              </w:rPr>
              <w:t>6072</w:t>
            </w:r>
          </w:p>
        </w:tc>
        <w:tc>
          <w:tcPr>
            <w:tcW w:w="517" w:type="dxa"/>
          </w:tcPr>
          <w:p w14:paraId="1A194ECE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F0F80C" w14:textId="77777777" w:rsidR="00C5504D" w:rsidRDefault="00C5504D" w:rsidP="00044527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5268BB93" w14:textId="77777777" w:rsidR="00C5504D" w:rsidRDefault="00C5504D" w:rsidP="00044527">
            <w:r>
              <w:rPr>
                <w:sz w:val="16"/>
                <w:szCs w:val="16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517" w:type="dxa"/>
          </w:tcPr>
          <w:p w14:paraId="16F0E0BA" w14:textId="77777777" w:rsidR="00C5504D" w:rsidRDefault="00C5504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EA0FBF" w14:textId="77777777" w:rsidR="00C5504D" w:rsidRDefault="00C5504D" w:rsidP="00044527">
            <w:r>
              <w:rPr>
                <w:sz w:val="16"/>
                <w:szCs w:val="16"/>
              </w:rPr>
              <w:t>14.26.0</w:t>
            </w:r>
          </w:p>
        </w:tc>
        <w:tc>
          <w:tcPr>
            <w:tcW w:w="758" w:type="dxa"/>
          </w:tcPr>
          <w:p w14:paraId="7B6AD37F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C40A96B" w14:textId="77777777" w:rsidR="00C5504D" w:rsidRDefault="00C5504D" w:rsidP="00044527">
            <w:r>
              <w:rPr>
                <w:sz w:val="16"/>
                <w:szCs w:val="16"/>
              </w:rPr>
              <w:t>R4-2419310</w:t>
            </w:r>
          </w:p>
        </w:tc>
        <w:tc>
          <w:tcPr>
            <w:tcW w:w="1597" w:type="dxa"/>
          </w:tcPr>
          <w:p w14:paraId="67B0587E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33FC5D1" w14:textId="77777777" w:rsidR="00C5504D" w:rsidRDefault="00C5504D" w:rsidP="00044527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7094E047" w14:textId="77777777" w:rsidR="00C5504D" w:rsidRDefault="00C5504D" w:rsidP="00044527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1A6CFFA7" w14:textId="77777777" w:rsidR="00C5504D" w:rsidRDefault="00C5504D" w:rsidP="00044527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C5504D" w14:paraId="4287DB49" w14:textId="77777777" w:rsidTr="00044527">
        <w:tc>
          <w:tcPr>
            <w:tcW w:w="879" w:type="dxa"/>
          </w:tcPr>
          <w:p w14:paraId="0BAFD54E" w14:textId="77777777" w:rsidR="00C5504D" w:rsidRDefault="00C5504D" w:rsidP="00044527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7396C5B5" w14:textId="77777777" w:rsidR="00C5504D" w:rsidRDefault="00C5504D" w:rsidP="00044527">
            <w:r>
              <w:rPr>
                <w:sz w:val="16"/>
                <w:szCs w:val="16"/>
              </w:rPr>
              <w:t>6073</w:t>
            </w:r>
          </w:p>
        </w:tc>
        <w:tc>
          <w:tcPr>
            <w:tcW w:w="517" w:type="dxa"/>
          </w:tcPr>
          <w:p w14:paraId="7A2BAFAE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FF9B05" w14:textId="77777777" w:rsidR="00C5504D" w:rsidRDefault="00C5504D" w:rsidP="0004452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EB15EB" w14:textId="77777777" w:rsidR="00C5504D" w:rsidRDefault="00C5504D" w:rsidP="00044527">
            <w:r>
              <w:rPr>
                <w:sz w:val="16"/>
                <w:szCs w:val="16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517" w:type="dxa"/>
          </w:tcPr>
          <w:p w14:paraId="55B478AA" w14:textId="77777777" w:rsidR="00C5504D" w:rsidRDefault="00C5504D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85F69E" w14:textId="77777777" w:rsidR="00C5504D" w:rsidRDefault="00C5504D" w:rsidP="00044527">
            <w:r>
              <w:rPr>
                <w:sz w:val="16"/>
                <w:szCs w:val="16"/>
              </w:rPr>
              <w:t>15.23.0</w:t>
            </w:r>
          </w:p>
        </w:tc>
        <w:tc>
          <w:tcPr>
            <w:tcW w:w="758" w:type="dxa"/>
          </w:tcPr>
          <w:p w14:paraId="3952B6B5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5381725" w14:textId="77777777" w:rsidR="00C5504D" w:rsidRDefault="00C5504D" w:rsidP="00044527">
            <w:r>
              <w:rPr>
                <w:sz w:val="16"/>
                <w:szCs w:val="16"/>
              </w:rPr>
              <w:t>R4-2419311</w:t>
            </w:r>
          </w:p>
        </w:tc>
        <w:tc>
          <w:tcPr>
            <w:tcW w:w="1597" w:type="dxa"/>
          </w:tcPr>
          <w:p w14:paraId="43DCB4AB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50BCFE1" w14:textId="77777777" w:rsidR="00C5504D" w:rsidRDefault="00C5504D" w:rsidP="00044527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3132905B" w14:textId="77777777" w:rsidR="00C5504D" w:rsidRDefault="00C5504D" w:rsidP="00044527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7BD8AD93" w14:textId="77777777" w:rsidR="00C5504D" w:rsidRDefault="00C5504D" w:rsidP="00044527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C5504D" w14:paraId="4EB1EEEA" w14:textId="77777777" w:rsidTr="00044527">
        <w:tc>
          <w:tcPr>
            <w:tcW w:w="879" w:type="dxa"/>
          </w:tcPr>
          <w:p w14:paraId="70F45529" w14:textId="77777777" w:rsidR="00C5504D" w:rsidRDefault="00C5504D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73F755" w14:textId="77777777" w:rsidR="00C5504D" w:rsidRDefault="00C5504D" w:rsidP="00044527">
            <w:r>
              <w:rPr>
                <w:sz w:val="16"/>
                <w:szCs w:val="16"/>
              </w:rPr>
              <w:t>6074</w:t>
            </w:r>
          </w:p>
        </w:tc>
        <w:tc>
          <w:tcPr>
            <w:tcW w:w="517" w:type="dxa"/>
          </w:tcPr>
          <w:p w14:paraId="43E47862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EB0EC9" w14:textId="77777777" w:rsidR="00C5504D" w:rsidRDefault="00C5504D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A2FDEE" w14:textId="77777777" w:rsidR="00C5504D" w:rsidRDefault="00C5504D" w:rsidP="00044527">
            <w:r>
              <w:rPr>
                <w:sz w:val="16"/>
                <w:szCs w:val="16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517" w:type="dxa"/>
          </w:tcPr>
          <w:p w14:paraId="29F43CD3" w14:textId="77777777" w:rsidR="00C5504D" w:rsidRDefault="00C5504D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CE2852" w14:textId="77777777" w:rsidR="00C5504D" w:rsidRDefault="00C5504D" w:rsidP="00044527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14ED9813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9EFD2E9" w14:textId="77777777" w:rsidR="00C5504D" w:rsidRDefault="00C5504D" w:rsidP="00044527">
            <w:r>
              <w:rPr>
                <w:sz w:val="16"/>
                <w:szCs w:val="16"/>
              </w:rPr>
              <w:t>R4-2419312</w:t>
            </w:r>
          </w:p>
        </w:tc>
        <w:tc>
          <w:tcPr>
            <w:tcW w:w="1597" w:type="dxa"/>
          </w:tcPr>
          <w:p w14:paraId="007B35D3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1CC98D3" w14:textId="77777777" w:rsidR="00C5504D" w:rsidRDefault="00C5504D" w:rsidP="00044527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710FA0D4" w14:textId="77777777" w:rsidR="00C5504D" w:rsidRDefault="00C5504D" w:rsidP="00044527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7F99E9F9" w14:textId="77777777" w:rsidR="00C5504D" w:rsidRDefault="00C5504D" w:rsidP="00044527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C5504D" w14:paraId="0B9AA7D0" w14:textId="77777777" w:rsidTr="00044527">
        <w:tc>
          <w:tcPr>
            <w:tcW w:w="879" w:type="dxa"/>
          </w:tcPr>
          <w:p w14:paraId="1B2771C8" w14:textId="77777777" w:rsidR="00C5504D" w:rsidRDefault="00C5504D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344D946" w14:textId="77777777" w:rsidR="00C5504D" w:rsidRDefault="00C5504D" w:rsidP="00044527">
            <w:r>
              <w:rPr>
                <w:sz w:val="16"/>
                <w:szCs w:val="16"/>
              </w:rPr>
              <w:t>6075</w:t>
            </w:r>
          </w:p>
        </w:tc>
        <w:tc>
          <w:tcPr>
            <w:tcW w:w="517" w:type="dxa"/>
          </w:tcPr>
          <w:p w14:paraId="1350478C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D575AB" w14:textId="77777777" w:rsidR="00C5504D" w:rsidRDefault="00C5504D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FD040" w14:textId="77777777" w:rsidR="00C5504D" w:rsidRDefault="00C5504D" w:rsidP="00044527">
            <w:r>
              <w:rPr>
                <w:sz w:val="16"/>
                <w:szCs w:val="16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517" w:type="dxa"/>
          </w:tcPr>
          <w:p w14:paraId="42B50AC1" w14:textId="77777777" w:rsidR="00C5504D" w:rsidRDefault="00C5504D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6A7058" w14:textId="77777777" w:rsidR="00C5504D" w:rsidRDefault="00C5504D" w:rsidP="00044527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C64BED4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FF9A335" w14:textId="77777777" w:rsidR="00C5504D" w:rsidRDefault="00C5504D" w:rsidP="00044527">
            <w:r>
              <w:rPr>
                <w:sz w:val="16"/>
                <w:szCs w:val="16"/>
              </w:rPr>
              <w:t>R4-2419313</w:t>
            </w:r>
          </w:p>
        </w:tc>
        <w:tc>
          <w:tcPr>
            <w:tcW w:w="1597" w:type="dxa"/>
          </w:tcPr>
          <w:p w14:paraId="16F6FA14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BE4923B" w14:textId="77777777" w:rsidR="00C5504D" w:rsidRDefault="00C5504D" w:rsidP="00044527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2ACAA76B" w14:textId="77777777" w:rsidR="00C5504D" w:rsidRDefault="00C5504D" w:rsidP="00044527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3B858060" w14:textId="77777777" w:rsidR="00C5504D" w:rsidRDefault="00C5504D" w:rsidP="00044527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C5504D" w14:paraId="39175C3C" w14:textId="77777777" w:rsidTr="00044527">
        <w:tc>
          <w:tcPr>
            <w:tcW w:w="879" w:type="dxa"/>
          </w:tcPr>
          <w:p w14:paraId="47248E3C" w14:textId="77777777" w:rsidR="00C5504D" w:rsidRDefault="00C5504D" w:rsidP="00044527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0716C10" w14:textId="77777777" w:rsidR="00C5504D" w:rsidRDefault="00C5504D" w:rsidP="00044527">
            <w:r>
              <w:rPr>
                <w:sz w:val="16"/>
                <w:szCs w:val="16"/>
              </w:rPr>
              <w:t>6076</w:t>
            </w:r>
          </w:p>
        </w:tc>
        <w:tc>
          <w:tcPr>
            <w:tcW w:w="517" w:type="dxa"/>
          </w:tcPr>
          <w:p w14:paraId="7A4B7A99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B4927" w14:textId="77777777" w:rsidR="00C5504D" w:rsidRDefault="00C5504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222387" w14:textId="77777777" w:rsidR="00C5504D" w:rsidRDefault="00C5504D" w:rsidP="00044527">
            <w:r>
              <w:rPr>
                <w:sz w:val="16"/>
                <w:szCs w:val="16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517" w:type="dxa"/>
          </w:tcPr>
          <w:p w14:paraId="42B9BB06" w14:textId="77777777" w:rsidR="00C5504D" w:rsidRDefault="00C5504D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48ABDF" w14:textId="77777777" w:rsidR="00C5504D" w:rsidRDefault="00C5504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0F669ED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4A4965" w14:textId="77777777" w:rsidR="00C5504D" w:rsidRDefault="00C5504D" w:rsidP="00044527">
            <w:r>
              <w:rPr>
                <w:sz w:val="16"/>
                <w:szCs w:val="16"/>
              </w:rPr>
              <w:t>R4-2419314</w:t>
            </w:r>
          </w:p>
        </w:tc>
        <w:tc>
          <w:tcPr>
            <w:tcW w:w="1597" w:type="dxa"/>
          </w:tcPr>
          <w:p w14:paraId="24EE662F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8D2EAC8" w14:textId="77777777" w:rsidR="00C5504D" w:rsidRDefault="00C5504D" w:rsidP="00044527"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 w14:paraId="7E85EAB5" w14:textId="77777777" w:rsidR="00C5504D" w:rsidRDefault="00C5504D" w:rsidP="00044527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728A276C" w14:textId="77777777" w:rsidR="00C5504D" w:rsidRDefault="00C5504D" w:rsidP="00044527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C5504D" w14:paraId="5C7D8E7E" w14:textId="77777777" w:rsidTr="00044527">
        <w:tc>
          <w:tcPr>
            <w:tcW w:w="879" w:type="dxa"/>
          </w:tcPr>
          <w:p w14:paraId="503A4954" w14:textId="77777777" w:rsidR="00C5504D" w:rsidRDefault="00C5504D" w:rsidP="00044527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71C0C0E" w14:textId="77777777" w:rsidR="00C5504D" w:rsidRDefault="00C5504D" w:rsidP="00044527">
            <w:r>
              <w:rPr>
                <w:sz w:val="16"/>
                <w:szCs w:val="16"/>
              </w:rPr>
              <w:t>1396</w:t>
            </w:r>
          </w:p>
        </w:tc>
        <w:tc>
          <w:tcPr>
            <w:tcW w:w="517" w:type="dxa"/>
          </w:tcPr>
          <w:p w14:paraId="3A076E8C" w14:textId="77777777" w:rsidR="00C5504D" w:rsidRDefault="00C5504D" w:rsidP="0004452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28B532" w14:textId="77777777" w:rsidR="00C5504D" w:rsidRDefault="00C5504D" w:rsidP="0004452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6BC0BD2" w14:textId="77777777" w:rsidR="00C5504D" w:rsidRDefault="00C5504D" w:rsidP="00044527">
            <w:r>
              <w:rPr>
                <w:sz w:val="16"/>
                <w:szCs w:val="16"/>
              </w:rPr>
              <w:t>(LTE-RF) CR to TS 36.141 on removal of references to empty Annex E</w:t>
            </w:r>
          </w:p>
        </w:tc>
        <w:tc>
          <w:tcPr>
            <w:tcW w:w="517" w:type="dxa"/>
          </w:tcPr>
          <w:p w14:paraId="471E23CC" w14:textId="77777777" w:rsidR="00C5504D" w:rsidRDefault="00C5504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01EE6" w14:textId="77777777" w:rsidR="00C5504D" w:rsidRDefault="00C5504D" w:rsidP="00044527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EBE5CEF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000E93" w14:textId="77777777" w:rsidR="00C5504D" w:rsidRDefault="00C5504D" w:rsidP="00044527">
            <w:r>
              <w:rPr>
                <w:sz w:val="16"/>
                <w:szCs w:val="16"/>
              </w:rPr>
              <w:t>R4-2419833</w:t>
            </w:r>
          </w:p>
        </w:tc>
        <w:tc>
          <w:tcPr>
            <w:tcW w:w="1597" w:type="dxa"/>
          </w:tcPr>
          <w:p w14:paraId="053BD767" w14:textId="77777777" w:rsidR="00C5504D" w:rsidRDefault="00C5504D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3C32E28" w14:textId="77777777" w:rsidR="00C5504D" w:rsidRDefault="00C5504D" w:rsidP="00044527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51CEA705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A59A2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</w:tr>
      <w:tr w:rsidR="00C5504D" w14:paraId="230EA172" w14:textId="77777777" w:rsidTr="00044527">
        <w:tc>
          <w:tcPr>
            <w:tcW w:w="879" w:type="dxa"/>
          </w:tcPr>
          <w:p w14:paraId="57D04E51" w14:textId="77777777" w:rsidR="00C5504D" w:rsidRDefault="00C5504D" w:rsidP="00044527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594B65" w14:textId="77777777" w:rsidR="00C5504D" w:rsidRDefault="00C5504D" w:rsidP="00044527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</w:tcPr>
          <w:p w14:paraId="15AE56F5" w14:textId="77777777" w:rsidR="00C5504D" w:rsidRDefault="00C5504D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4AB2D1" w14:textId="77777777" w:rsidR="00C5504D" w:rsidRDefault="00C5504D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AF682" w14:textId="77777777" w:rsidR="00C5504D" w:rsidRDefault="00C5504D" w:rsidP="00044527">
            <w:r>
              <w:rPr>
                <w:sz w:val="16"/>
                <w:szCs w:val="16"/>
              </w:rPr>
              <w:t>(LTE_NR_Simult_RxTx_R18) CR to correct the note index of CA_n3-n40-n41 in Table 6_2A_4_2_4_1 - TS38.101-1</w:t>
            </w:r>
          </w:p>
        </w:tc>
        <w:tc>
          <w:tcPr>
            <w:tcW w:w="517" w:type="dxa"/>
          </w:tcPr>
          <w:p w14:paraId="778FB95B" w14:textId="77777777" w:rsidR="00C5504D" w:rsidRDefault="00C5504D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C6D9FC" w14:textId="77777777" w:rsidR="00C5504D" w:rsidRDefault="00C5504D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AA5712F" w14:textId="77777777" w:rsidR="00C5504D" w:rsidRDefault="00C5504D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F413B4" w14:textId="77777777" w:rsidR="00C5504D" w:rsidRDefault="00C5504D" w:rsidP="00044527">
            <w:r>
              <w:rPr>
                <w:sz w:val="16"/>
                <w:szCs w:val="16"/>
              </w:rPr>
              <w:t>R4-2419320</w:t>
            </w:r>
          </w:p>
        </w:tc>
        <w:tc>
          <w:tcPr>
            <w:tcW w:w="1597" w:type="dxa"/>
          </w:tcPr>
          <w:p w14:paraId="19A4D55B" w14:textId="77777777" w:rsidR="00C5504D" w:rsidRDefault="00C5504D" w:rsidP="00044527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399CC4A" w14:textId="77777777" w:rsidR="00C5504D" w:rsidRDefault="00C5504D" w:rsidP="00044527">
            <w:r>
              <w:rPr>
                <w:sz w:val="16"/>
                <w:szCs w:val="16"/>
              </w:rPr>
              <w:t>LTE_NR_Simult_RxTx_R18</w:t>
            </w:r>
          </w:p>
        </w:tc>
        <w:tc>
          <w:tcPr>
            <w:tcW w:w="2323" w:type="dxa"/>
          </w:tcPr>
          <w:p w14:paraId="1E3F109F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6D6027" w14:textId="77777777" w:rsidR="00C5504D" w:rsidRDefault="00C5504D" w:rsidP="00044527">
            <w:pPr>
              <w:rPr>
                <w:sz w:val="16"/>
                <w:szCs w:val="16"/>
              </w:rPr>
            </w:pPr>
          </w:p>
        </w:tc>
      </w:tr>
    </w:tbl>
    <w:p w14:paraId="03544DD6" w14:textId="77777777" w:rsidR="00C5504D" w:rsidRDefault="00C5504D" w:rsidP="00C5504D"/>
    <w:p w14:paraId="26095C4C" w14:textId="77777777" w:rsidR="00E144C4" w:rsidRDefault="00E144C4" w:rsidP="00E144C4"/>
    <w:p w14:paraId="5C6A03EE" w14:textId="4D71C102" w:rsidR="00E144C4" w:rsidRDefault="00DE4ED7" w:rsidP="00512C52">
      <w:pPr>
        <w:pStyle w:val="Heading2"/>
        <w:rPr>
          <w:rFonts w:cs="Arial"/>
          <w:noProof/>
        </w:rPr>
      </w:pPr>
      <w:r w:rsidRPr="00DE4ED7">
        <w:rPr>
          <w:noProof/>
        </w:rPr>
        <w:t>RP-243030</w:t>
      </w:r>
    </w:p>
    <w:p w14:paraId="6A25A87C" w14:textId="21DD46D3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8</w:t>
      </w:r>
    </w:p>
    <w:p w14:paraId="41BD93E2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7376" w:rsidRPr="004E535C" w14:paraId="249ECB6F" w14:textId="77777777" w:rsidTr="000445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0B922A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309B5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C84449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F0950F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9359E8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ED03FC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BE80D7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61649E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5DB0D4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558E08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369AA8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D7D906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ADABA5" w14:textId="77777777" w:rsidR="00CB7376" w:rsidRPr="00BF1EB6" w:rsidRDefault="00CB7376" w:rsidP="0004452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7376" w14:paraId="736951E6" w14:textId="77777777" w:rsidTr="00044527">
        <w:tc>
          <w:tcPr>
            <w:tcW w:w="879" w:type="dxa"/>
          </w:tcPr>
          <w:p w14:paraId="7AEF29C7" w14:textId="77777777" w:rsidR="00CB7376" w:rsidRDefault="00CB7376" w:rsidP="0004452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422A9EF" w14:textId="77777777" w:rsidR="00CB7376" w:rsidRDefault="00CB7376" w:rsidP="00044527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00DE0C5F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8D441E" w14:textId="77777777" w:rsidR="00CB7376" w:rsidRDefault="00CB7376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7B282B" w14:textId="77777777" w:rsidR="00CB7376" w:rsidRDefault="00CB7376" w:rsidP="00044527">
            <w:r>
              <w:rPr>
                <w:sz w:val="16"/>
                <w:szCs w:val="16"/>
              </w:rPr>
              <w:t>[LTE410_Europe_PPDR-Core] CR to 38.104 on correction of Band 87 and 88 co-</w:t>
            </w:r>
            <w:r>
              <w:rPr>
                <w:sz w:val="16"/>
                <w:szCs w:val="16"/>
              </w:rPr>
              <w:lastRenderedPageBreak/>
              <w:t>existence and co-location requirements (Rel-16)</w:t>
            </w:r>
          </w:p>
        </w:tc>
        <w:tc>
          <w:tcPr>
            <w:tcW w:w="517" w:type="dxa"/>
          </w:tcPr>
          <w:p w14:paraId="26C09C77" w14:textId="77777777" w:rsidR="00CB7376" w:rsidRDefault="00CB7376" w:rsidP="00044527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463F4677" w14:textId="77777777" w:rsidR="00CB7376" w:rsidRDefault="00CB7376" w:rsidP="00044527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047F16C8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A999814" w14:textId="77777777" w:rsidR="00CB7376" w:rsidRDefault="00CB7376" w:rsidP="00044527">
            <w:r>
              <w:rPr>
                <w:sz w:val="16"/>
                <w:szCs w:val="16"/>
              </w:rPr>
              <w:t>R4-2419383</w:t>
            </w:r>
          </w:p>
        </w:tc>
        <w:tc>
          <w:tcPr>
            <w:tcW w:w="1597" w:type="dxa"/>
          </w:tcPr>
          <w:p w14:paraId="116BEB32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42A8BEB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1F469D66" w14:textId="77777777" w:rsidR="00CB7376" w:rsidRDefault="00CB7376" w:rsidP="00044527">
            <w:r>
              <w:rPr>
                <w:sz w:val="16"/>
                <w:szCs w:val="16"/>
              </w:rPr>
              <w:t>6.6.5.2.3, 6.6.5.2.4</w:t>
            </w:r>
          </w:p>
        </w:tc>
        <w:tc>
          <w:tcPr>
            <w:tcW w:w="998" w:type="dxa"/>
          </w:tcPr>
          <w:p w14:paraId="7311229A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38.141-1, 38.141-2 </w:t>
            </w:r>
            <w:r>
              <w:rPr>
                <w:sz w:val="16"/>
                <w:szCs w:val="16"/>
              </w:rPr>
              <w:lastRenderedPageBreak/>
              <w:t xml:space="preserve">CR 0473, 0611; TS/TR ... CR ... </w:t>
            </w:r>
          </w:p>
        </w:tc>
      </w:tr>
      <w:tr w:rsidR="00CB7376" w14:paraId="27528030" w14:textId="77777777" w:rsidTr="00044527">
        <w:tc>
          <w:tcPr>
            <w:tcW w:w="879" w:type="dxa"/>
          </w:tcPr>
          <w:p w14:paraId="2A77CA62" w14:textId="77777777" w:rsidR="00CB7376" w:rsidRDefault="00CB7376" w:rsidP="00044527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09BE5BF" w14:textId="77777777" w:rsidR="00CB7376" w:rsidRDefault="00CB7376" w:rsidP="00044527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07C9A98E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A65E8" w14:textId="77777777" w:rsidR="00CB7376" w:rsidRDefault="00CB7376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A44D66" w14:textId="77777777" w:rsidR="00CB7376" w:rsidRDefault="00CB7376" w:rsidP="00044527">
            <w:r>
              <w:rPr>
                <w:sz w:val="16"/>
                <w:szCs w:val="16"/>
              </w:rPr>
              <w:t>[LTE410_Europe_PPDR-Core] CR to 38.104 on correction of Band 87 and 88 co-existence and co-location requirements (Rel-17)</w:t>
            </w:r>
          </w:p>
        </w:tc>
        <w:tc>
          <w:tcPr>
            <w:tcW w:w="517" w:type="dxa"/>
          </w:tcPr>
          <w:p w14:paraId="723A0CE8" w14:textId="77777777" w:rsidR="00CB7376" w:rsidRDefault="00CB737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0E0BBB" w14:textId="77777777" w:rsidR="00CB7376" w:rsidRDefault="00CB7376" w:rsidP="00044527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DE4CAB2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D40C643" w14:textId="77777777" w:rsidR="00CB7376" w:rsidRDefault="00CB7376" w:rsidP="00044527">
            <w:r>
              <w:rPr>
                <w:sz w:val="16"/>
                <w:szCs w:val="16"/>
              </w:rPr>
              <w:t>R4-2419384</w:t>
            </w:r>
          </w:p>
        </w:tc>
        <w:tc>
          <w:tcPr>
            <w:tcW w:w="1597" w:type="dxa"/>
          </w:tcPr>
          <w:p w14:paraId="5902C9A3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FE4F20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692E6174" w14:textId="77777777" w:rsidR="00CB7376" w:rsidRDefault="00CB7376" w:rsidP="00044527">
            <w:r>
              <w:rPr>
                <w:sz w:val="16"/>
                <w:szCs w:val="16"/>
              </w:rPr>
              <w:t>6.6.5.2.3, 6.6.5.2.4</w:t>
            </w:r>
          </w:p>
        </w:tc>
        <w:tc>
          <w:tcPr>
            <w:tcW w:w="998" w:type="dxa"/>
          </w:tcPr>
          <w:p w14:paraId="335D8F62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38.141-1, 38.141-2 CR 0474, 0612; TS/TR ... CR ... </w:t>
            </w:r>
          </w:p>
        </w:tc>
      </w:tr>
      <w:tr w:rsidR="00CB7376" w14:paraId="102EDCC9" w14:textId="77777777" w:rsidTr="00044527">
        <w:tc>
          <w:tcPr>
            <w:tcW w:w="879" w:type="dxa"/>
          </w:tcPr>
          <w:p w14:paraId="230C8642" w14:textId="77777777" w:rsidR="00CB7376" w:rsidRDefault="00CB7376" w:rsidP="00044527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2875D21" w14:textId="77777777" w:rsidR="00CB7376" w:rsidRDefault="00CB7376" w:rsidP="00044527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0E0C9BF3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76E68" w14:textId="77777777" w:rsidR="00CB7376" w:rsidRDefault="00CB737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E336F1" w14:textId="77777777" w:rsidR="00CB7376" w:rsidRDefault="00CB7376" w:rsidP="00044527">
            <w:r>
              <w:rPr>
                <w:sz w:val="16"/>
                <w:szCs w:val="16"/>
              </w:rPr>
              <w:t>[LTE410_Europe_PPDR-Core] CR to 38.104 on correction of Band 87 and 88 co-existence and co-location requirements (Rel-18)</w:t>
            </w:r>
          </w:p>
        </w:tc>
        <w:tc>
          <w:tcPr>
            <w:tcW w:w="517" w:type="dxa"/>
          </w:tcPr>
          <w:p w14:paraId="44BF8701" w14:textId="77777777" w:rsidR="00CB7376" w:rsidRDefault="00CB737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AB07D6" w14:textId="77777777" w:rsidR="00CB7376" w:rsidRDefault="00CB7376" w:rsidP="00044527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584161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D11FA0" w14:textId="77777777" w:rsidR="00CB7376" w:rsidRDefault="00CB7376" w:rsidP="00044527">
            <w:r>
              <w:rPr>
                <w:sz w:val="16"/>
                <w:szCs w:val="16"/>
              </w:rPr>
              <w:t>R4-2419385</w:t>
            </w:r>
          </w:p>
        </w:tc>
        <w:tc>
          <w:tcPr>
            <w:tcW w:w="1597" w:type="dxa"/>
          </w:tcPr>
          <w:p w14:paraId="1BB71192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929DCB6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360527AE" w14:textId="77777777" w:rsidR="00CB7376" w:rsidRDefault="00CB7376" w:rsidP="00044527">
            <w:r>
              <w:rPr>
                <w:sz w:val="16"/>
                <w:szCs w:val="16"/>
              </w:rPr>
              <w:t>6.6.5.2.3, 6.6.5.2.4</w:t>
            </w:r>
          </w:p>
        </w:tc>
        <w:tc>
          <w:tcPr>
            <w:tcW w:w="998" w:type="dxa"/>
          </w:tcPr>
          <w:p w14:paraId="7ED017D2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38.141-1, 38.141-2 CR 0475, 0613; TS/TR ... CR ... </w:t>
            </w:r>
          </w:p>
        </w:tc>
      </w:tr>
      <w:tr w:rsidR="00CB7376" w14:paraId="72953437" w14:textId="77777777" w:rsidTr="00044527">
        <w:tc>
          <w:tcPr>
            <w:tcW w:w="879" w:type="dxa"/>
          </w:tcPr>
          <w:p w14:paraId="70D8CA7B" w14:textId="77777777" w:rsidR="00CB7376" w:rsidRDefault="00CB7376" w:rsidP="00044527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7DCCB1E" w14:textId="77777777" w:rsidR="00CB7376" w:rsidRDefault="00CB7376" w:rsidP="00044527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7C69103E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10C43" w14:textId="77777777" w:rsidR="00CB7376" w:rsidRDefault="00CB7376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605C59" w14:textId="77777777" w:rsidR="00CB7376" w:rsidRDefault="00CB7376" w:rsidP="00044527">
            <w:r>
              <w:rPr>
                <w:sz w:val="16"/>
                <w:szCs w:val="16"/>
              </w:rPr>
              <w:t>(LTE410_Europe_PPDR-Core) CR to Rel-17 38.106: Add missing LTE band 87 and band 88</w:t>
            </w:r>
          </w:p>
        </w:tc>
        <w:tc>
          <w:tcPr>
            <w:tcW w:w="517" w:type="dxa"/>
          </w:tcPr>
          <w:p w14:paraId="01C3C5C3" w14:textId="77777777" w:rsidR="00CB7376" w:rsidRDefault="00CB737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866E08" w14:textId="77777777" w:rsidR="00CB7376" w:rsidRDefault="00CB7376" w:rsidP="00044527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1637F87C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C4473C7" w14:textId="77777777" w:rsidR="00CB7376" w:rsidRDefault="00CB7376" w:rsidP="00044527">
            <w:r>
              <w:rPr>
                <w:sz w:val="16"/>
                <w:szCs w:val="16"/>
              </w:rPr>
              <w:t>R4-2418831</w:t>
            </w:r>
          </w:p>
        </w:tc>
        <w:tc>
          <w:tcPr>
            <w:tcW w:w="1597" w:type="dxa"/>
          </w:tcPr>
          <w:p w14:paraId="691A851D" w14:textId="77777777" w:rsidR="00CB7376" w:rsidRDefault="00CB7376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9719210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54FD3233" w14:textId="77777777" w:rsidR="00CB7376" w:rsidRDefault="00CB737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BA5D2" w14:textId="77777777" w:rsidR="00CB7376" w:rsidRDefault="00CB7376" w:rsidP="00044527">
            <w:pPr>
              <w:rPr>
                <w:sz w:val="16"/>
                <w:szCs w:val="16"/>
              </w:rPr>
            </w:pPr>
          </w:p>
        </w:tc>
      </w:tr>
      <w:tr w:rsidR="00CB7376" w14:paraId="7F040046" w14:textId="77777777" w:rsidTr="00044527">
        <w:tc>
          <w:tcPr>
            <w:tcW w:w="879" w:type="dxa"/>
          </w:tcPr>
          <w:p w14:paraId="61011465" w14:textId="77777777" w:rsidR="00CB7376" w:rsidRDefault="00CB7376" w:rsidP="00044527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1784E9F" w14:textId="77777777" w:rsidR="00CB7376" w:rsidRDefault="00CB7376" w:rsidP="00044527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7F6CDAC3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11631B" w14:textId="77777777" w:rsidR="00CB7376" w:rsidRDefault="00CB737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13AFFD" w14:textId="77777777" w:rsidR="00CB7376" w:rsidRDefault="00CB7376" w:rsidP="00044527">
            <w:r>
              <w:rPr>
                <w:sz w:val="16"/>
                <w:szCs w:val="16"/>
              </w:rPr>
              <w:t>(LTE410_Europe_PPDR-Core) CR to Rel-18 38.106: Add missing LTE band 87 and band 88</w:t>
            </w:r>
          </w:p>
        </w:tc>
        <w:tc>
          <w:tcPr>
            <w:tcW w:w="517" w:type="dxa"/>
          </w:tcPr>
          <w:p w14:paraId="2A536B0E" w14:textId="77777777" w:rsidR="00CB7376" w:rsidRDefault="00CB737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3ED260" w14:textId="77777777" w:rsidR="00CB7376" w:rsidRDefault="00CB7376" w:rsidP="00044527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E1981FE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39CD44D" w14:textId="77777777" w:rsidR="00CB7376" w:rsidRDefault="00CB7376" w:rsidP="00044527">
            <w:r>
              <w:rPr>
                <w:sz w:val="16"/>
                <w:szCs w:val="16"/>
              </w:rPr>
              <w:t>R4-2418832</w:t>
            </w:r>
          </w:p>
        </w:tc>
        <w:tc>
          <w:tcPr>
            <w:tcW w:w="1597" w:type="dxa"/>
          </w:tcPr>
          <w:p w14:paraId="72895E71" w14:textId="77777777" w:rsidR="00CB7376" w:rsidRDefault="00CB7376" w:rsidP="00044527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F91867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6129EAED" w14:textId="77777777" w:rsidR="00CB7376" w:rsidRDefault="00CB7376" w:rsidP="0004452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267931" w14:textId="77777777" w:rsidR="00CB7376" w:rsidRDefault="00CB7376" w:rsidP="00044527">
            <w:pPr>
              <w:rPr>
                <w:sz w:val="16"/>
                <w:szCs w:val="16"/>
              </w:rPr>
            </w:pPr>
          </w:p>
        </w:tc>
      </w:tr>
      <w:tr w:rsidR="00CB7376" w14:paraId="57BA369A" w14:textId="77777777" w:rsidTr="00044527">
        <w:tc>
          <w:tcPr>
            <w:tcW w:w="879" w:type="dxa"/>
          </w:tcPr>
          <w:p w14:paraId="578B7577" w14:textId="77777777" w:rsidR="00CB7376" w:rsidRDefault="00CB7376" w:rsidP="00044527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1C262FC6" w14:textId="77777777" w:rsidR="00CB7376" w:rsidRDefault="00CB7376" w:rsidP="00044527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000374BC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A1ED72" w14:textId="77777777" w:rsidR="00CB7376" w:rsidRDefault="00CB7376" w:rsidP="00044527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1EFB25" w14:textId="77777777" w:rsidR="00CB7376" w:rsidRDefault="00CB7376" w:rsidP="00044527">
            <w:r>
              <w:rPr>
                <w:sz w:val="16"/>
                <w:szCs w:val="16"/>
              </w:rPr>
              <w:t>[LTE410_Europe_PPDR-Core] CR to 38.174 on correction of Band 87 and 88 co-existence and co-location requirements (Rel-16)</w:t>
            </w:r>
          </w:p>
        </w:tc>
        <w:tc>
          <w:tcPr>
            <w:tcW w:w="517" w:type="dxa"/>
          </w:tcPr>
          <w:p w14:paraId="19957BBE" w14:textId="77777777" w:rsidR="00CB7376" w:rsidRDefault="00CB7376" w:rsidP="0004452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B8FA2F" w14:textId="77777777" w:rsidR="00CB7376" w:rsidRDefault="00CB7376" w:rsidP="00044527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162AA36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128C69A" w14:textId="77777777" w:rsidR="00CB7376" w:rsidRDefault="00CB7376" w:rsidP="00044527">
            <w:r>
              <w:rPr>
                <w:sz w:val="16"/>
                <w:szCs w:val="16"/>
              </w:rPr>
              <w:t>R4-2419386</w:t>
            </w:r>
          </w:p>
        </w:tc>
        <w:tc>
          <w:tcPr>
            <w:tcW w:w="1597" w:type="dxa"/>
          </w:tcPr>
          <w:p w14:paraId="2457D02C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D9F3BC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5F6865A3" w14:textId="77777777" w:rsidR="00CB7376" w:rsidRDefault="00CB7376" w:rsidP="00044527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430FFF19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38.176-1, 38.176-2 CR 0059, 0069 ; TS/TR ... CR ... </w:t>
            </w:r>
          </w:p>
        </w:tc>
      </w:tr>
      <w:tr w:rsidR="00CB7376" w14:paraId="7CE7A071" w14:textId="77777777" w:rsidTr="00044527">
        <w:tc>
          <w:tcPr>
            <w:tcW w:w="879" w:type="dxa"/>
          </w:tcPr>
          <w:p w14:paraId="1DCD8797" w14:textId="77777777" w:rsidR="00CB7376" w:rsidRDefault="00CB7376" w:rsidP="00044527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0D776EE" w14:textId="77777777" w:rsidR="00CB7376" w:rsidRDefault="00CB7376" w:rsidP="00044527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14FA88D1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5F733E" w14:textId="77777777" w:rsidR="00CB7376" w:rsidRDefault="00CB7376" w:rsidP="00044527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D51000" w14:textId="77777777" w:rsidR="00CB7376" w:rsidRDefault="00CB7376" w:rsidP="00044527">
            <w:r>
              <w:rPr>
                <w:sz w:val="16"/>
                <w:szCs w:val="16"/>
              </w:rPr>
              <w:t>[LTE410_Europe_PPDR-Core] CR to 38.174 on correction of Band 87 and 88 co-existence and co-location requirements (Rel-17)</w:t>
            </w:r>
          </w:p>
        </w:tc>
        <w:tc>
          <w:tcPr>
            <w:tcW w:w="517" w:type="dxa"/>
          </w:tcPr>
          <w:p w14:paraId="0AD3C138" w14:textId="77777777" w:rsidR="00CB7376" w:rsidRDefault="00CB737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A84680" w14:textId="77777777" w:rsidR="00CB7376" w:rsidRDefault="00CB7376" w:rsidP="00044527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AA58F70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C7CAE1A" w14:textId="77777777" w:rsidR="00CB7376" w:rsidRDefault="00CB7376" w:rsidP="00044527">
            <w:r>
              <w:rPr>
                <w:sz w:val="16"/>
                <w:szCs w:val="16"/>
              </w:rPr>
              <w:t>R4-2419387</w:t>
            </w:r>
          </w:p>
        </w:tc>
        <w:tc>
          <w:tcPr>
            <w:tcW w:w="1597" w:type="dxa"/>
          </w:tcPr>
          <w:p w14:paraId="0630034D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FB4B27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157F217D" w14:textId="77777777" w:rsidR="00CB7376" w:rsidRDefault="00CB7376" w:rsidP="00044527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493477E0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38.176-1, 38.176-2 CR 0060, 0070; TS/TR ... CR ... </w:t>
            </w:r>
          </w:p>
        </w:tc>
      </w:tr>
      <w:tr w:rsidR="00CB7376" w14:paraId="3D6A7128" w14:textId="77777777" w:rsidTr="00044527">
        <w:tc>
          <w:tcPr>
            <w:tcW w:w="879" w:type="dxa"/>
          </w:tcPr>
          <w:p w14:paraId="5D03079C" w14:textId="77777777" w:rsidR="00CB7376" w:rsidRDefault="00CB7376" w:rsidP="00044527">
            <w:r>
              <w:rPr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637" w:type="dxa"/>
          </w:tcPr>
          <w:p w14:paraId="5847CF8D" w14:textId="77777777" w:rsidR="00CB7376" w:rsidRDefault="00CB7376" w:rsidP="00044527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14:paraId="55F232EE" w14:textId="77777777" w:rsidR="00CB7376" w:rsidRDefault="00CB7376" w:rsidP="0004452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98C514" w14:textId="77777777" w:rsidR="00CB7376" w:rsidRDefault="00CB7376" w:rsidP="00044527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CD6A54" w14:textId="77777777" w:rsidR="00CB7376" w:rsidRDefault="00CB7376" w:rsidP="00044527">
            <w:r>
              <w:rPr>
                <w:sz w:val="16"/>
                <w:szCs w:val="16"/>
              </w:rPr>
              <w:t>[LTE410_Europe_PPDR-Core] CR to 38.174 on correction of Band 87 and 88 co-existence and co-location requirements (Rel-18)</w:t>
            </w:r>
          </w:p>
        </w:tc>
        <w:tc>
          <w:tcPr>
            <w:tcW w:w="517" w:type="dxa"/>
          </w:tcPr>
          <w:p w14:paraId="4574FF18" w14:textId="77777777" w:rsidR="00CB7376" w:rsidRDefault="00CB7376" w:rsidP="00044527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6B08BF" w14:textId="77777777" w:rsidR="00CB7376" w:rsidRDefault="00CB7376" w:rsidP="00044527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93B56BD" w14:textId="77777777" w:rsidR="00CB7376" w:rsidRDefault="00CB7376" w:rsidP="00044527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47B51D9" w14:textId="77777777" w:rsidR="00CB7376" w:rsidRDefault="00CB7376" w:rsidP="00044527">
            <w:r>
              <w:rPr>
                <w:sz w:val="16"/>
                <w:szCs w:val="16"/>
              </w:rPr>
              <w:t>R4-2419388</w:t>
            </w:r>
          </w:p>
        </w:tc>
        <w:tc>
          <w:tcPr>
            <w:tcW w:w="1597" w:type="dxa"/>
          </w:tcPr>
          <w:p w14:paraId="49FFCCB8" w14:textId="77777777" w:rsidR="00CB7376" w:rsidRDefault="00CB7376" w:rsidP="00044527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55D9558" w14:textId="77777777" w:rsidR="00CB7376" w:rsidRDefault="00CB7376" w:rsidP="00044527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22373D64" w14:textId="77777777" w:rsidR="00CB7376" w:rsidRDefault="00CB7376" w:rsidP="00044527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3C3AF8E0" w14:textId="77777777" w:rsidR="00CB7376" w:rsidRDefault="00CB7376" w:rsidP="00044527">
            <w:r>
              <w:rPr>
                <w:sz w:val="16"/>
                <w:szCs w:val="16"/>
              </w:rPr>
              <w:t xml:space="preserve">TS/TR ... CR ... ; TS 38.176-1, 38.176-2 CR 0061, 0071; TS/TR ... CR ... </w:t>
            </w:r>
          </w:p>
        </w:tc>
      </w:tr>
    </w:tbl>
    <w:p w14:paraId="3783E5D2" w14:textId="77777777" w:rsidR="00CB7376" w:rsidRDefault="00CB7376" w:rsidP="00CB7376"/>
    <w:p w14:paraId="2B2B8FCB" w14:textId="77777777" w:rsidR="00E144C4" w:rsidRDefault="00E144C4" w:rsidP="00E144C4"/>
    <w:p w14:paraId="40F2DDF3" w14:textId="079AFE09" w:rsidR="00E144C4" w:rsidRDefault="00DE4ED7" w:rsidP="00512C52">
      <w:pPr>
        <w:pStyle w:val="Heading2"/>
        <w:rPr>
          <w:rFonts w:cs="Arial"/>
          <w:noProof/>
        </w:rPr>
      </w:pPr>
      <w:r w:rsidRPr="00DE4ED7">
        <w:rPr>
          <w:noProof/>
        </w:rPr>
        <w:t>RP-24303</w:t>
      </w:r>
      <w:r>
        <w:rPr>
          <w:noProof/>
        </w:rPr>
        <w:t>1</w:t>
      </w:r>
    </w:p>
    <w:p w14:paraId="40399030" w14:textId="4C3DEB42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9</w:t>
      </w:r>
    </w:p>
    <w:p w14:paraId="7B5D644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906B3" w:rsidRPr="004E535C" w14:paraId="0A6DACAA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8CAD58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E2DE17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6ED905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88654A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A2A4DF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9BC274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7F7B89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B314BB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2F26B2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EC4F8E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B4F312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CDDD661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75FCBD" w14:textId="77777777" w:rsidR="004906B3" w:rsidRPr="00BF1EB6" w:rsidRDefault="004906B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906B3" w14:paraId="0A290F29" w14:textId="77777777" w:rsidTr="00824F62">
        <w:tc>
          <w:tcPr>
            <w:tcW w:w="879" w:type="dxa"/>
          </w:tcPr>
          <w:p w14:paraId="2C85AC9B" w14:textId="77777777" w:rsidR="004906B3" w:rsidRDefault="004906B3" w:rsidP="00824F62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F3B8EA7" w14:textId="77777777" w:rsidR="004906B3" w:rsidRDefault="004906B3" w:rsidP="00824F62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4ADC5610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DE82E7" w14:textId="77777777" w:rsidR="004906B3" w:rsidRDefault="004906B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507849" w14:textId="77777777" w:rsidR="004906B3" w:rsidRDefault="004906B3" w:rsidP="00824F62">
            <w:r w:rsidRPr="00EE2109">
              <w:rPr>
                <w:sz w:val="16"/>
                <w:szCs w:val="16"/>
              </w:rPr>
              <w:t>(LTE410_Europe_PPDR-Perf) CR to Rel-17 38.115-1: Add missing LTE band 87 and band 88</w:t>
            </w:r>
          </w:p>
        </w:tc>
        <w:tc>
          <w:tcPr>
            <w:tcW w:w="517" w:type="dxa"/>
          </w:tcPr>
          <w:p w14:paraId="3A237458" w14:textId="77777777" w:rsidR="004906B3" w:rsidRDefault="004906B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32D0E" w14:textId="77777777" w:rsidR="004906B3" w:rsidRDefault="004906B3" w:rsidP="00824F62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F54712A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86347E" w14:textId="77777777" w:rsidR="004906B3" w:rsidRDefault="004906B3" w:rsidP="00824F62">
            <w:r>
              <w:rPr>
                <w:sz w:val="16"/>
                <w:szCs w:val="16"/>
              </w:rPr>
              <w:t>R4-2418833</w:t>
            </w:r>
          </w:p>
        </w:tc>
        <w:tc>
          <w:tcPr>
            <w:tcW w:w="1597" w:type="dxa"/>
          </w:tcPr>
          <w:p w14:paraId="1898B69E" w14:textId="77777777" w:rsidR="004906B3" w:rsidRDefault="004906B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5A29401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3914C494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C62FEA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  <w:tr w:rsidR="004906B3" w14:paraId="27197811" w14:textId="77777777" w:rsidTr="00824F62">
        <w:tc>
          <w:tcPr>
            <w:tcW w:w="879" w:type="dxa"/>
          </w:tcPr>
          <w:p w14:paraId="643741C7" w14:textId="77777777" w:rsidR="004906B3" w:rsidRDefault="004906B3" w:rsidP="00824F62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6E35DBD" w14:textId="77777777" w:rsidR="004906B3" w:rsidRDefault="004906B3" w:rsidP="00824F62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4B8FEB75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48D280" w14:textId="77777777" w:rsidR="004906B3" w:rsidRDefault="004906B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C06106" w14:textId="77777777" w:rsidR="004906B3" w:rsidRDefault="004906B3" w:rsidP="00824F62">
            <w:r w:rsidRPr="00ED1E75">
              <w:rPr>
                <w:sz w:val="16"/>
                <w:szCs w:val="16"/>
              </w:rPr>
              <w:t>(LTE410_Europe_PPDR-Perf) CR to Rel-18 38.115-1: Add missing LTE band 87 and band 88</w:t>
            </w:r>
          </w:p>
        </w:tc>
        <w:tc>
          <w:tcPr>
            <w:tcW w:w="517" w:type="dxa"/>
          </w:tcPr>
          <w:p w14:paraId="66570C01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7460A0" w14:textId="77777777" w:rsidR="004906B3" w:rsidRDefault="004906B3" w:rsidP="00824F62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FABA0EE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649BD41" w14:textId="77777777" w:rsidR="004906B3" w:rsidRDefault="004906B3" w:rsidP="00824F62">
            <w:r>
              <w:rPr>
                <w:sz w:val="16"/>
                <w:szCs w:val="16"/>
              </w:rPr>
              <w:t>R4-2418834</w:t>
            </w:r>
          </w:p>
        </w:tc>
        <w:tc>
          <w:tcPr>
            <w:tcW w:w="1597" w:type="dxa"/>
          </w:tcPr>
          <w:p w14:paraId="75EE2493" w14:textId="77777777" w:rsidR="004906B3" w:rsidRDefault="004906B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BFE23EC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6FB4ECC6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EC522E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  <w:tr w:rsidR="004906B3" w14:paraId="797A3E15" w14:textId="77777777" w:rsidTr="00824F62">
        <w:tc>
          <w:tcPr>
            <w:tcW w:w="879" w:type="dxa"/>
          </w:tcPr>
          <w:p w14:paraId="171FF759" w14:textId="77777777" w:rsidR="004906B3" w:rsidRDefault="004906B3" w:rsidP="00824F6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060DCA3" w14:textId="77777777" w:rsidR="004906B3" w:rsidRDefault="004906B3" w:rsidP="00824F62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 w14:paraId="5EFD21BE" w14:textId="77777777" w:rsidR="004906B3" w:rsidRDefault="004906B3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046FA2" w14:textId="77777777" w:rsidR="004906B3" w:rsidRDefault="004906B3" w:rsidP="00824F6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3B6C20" w14:textId="77777777" w:rsidR="004906B3" w:rsidRDefault="004906B3" w:rsidP="00824F62">
            <w:r>
              <w:rPr>
                <w:sz w:val="16"/>
                <w:szCs w:val="16"/>
              </w:rPr>
              <w:t>(LTE410_Europe_PPDR-Perf) CR to TS 38.141-1 -bands 87-88 missing</w:t>
            </w:r>
          </w:p>
        </w:tc>
        <w:tc>
          <w:tcPr>
            <w:tcW w:w="517" w:type="dxa"/>
          </w:tcPr>
          <w:p w14:paraId="43AFCC09" w14:textId="77777777" w:rsidR="004906B3" w:rsidRDefault="004906B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3348E4" w14:textId="77777777" w:rsidR="004906B3" w:rsidRDefault="004906B3" w:rsidP="00824F62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C802194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9500EF" w14:textId="77777777" w:rsidR="004906B3" w:rsidRDefault="004906B3" w:rsidP="00824F62">
            <w:r>
              <w:rPr>
                <w:sz w:val="16"/>
                <w:szCs w:val="16"/>
              </w:rPr>
              <w:t>R4-2419837</w:t>
            </w:r>
          </w:p>
        </w:tc>
        <w:tc>
          <w:tcPr>
            <w:tcW w:w="1597" w:type="dxa"/>
          </w:tcPr>
          <w:p w14:paraId="5151A651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6654EE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24D510B2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E352A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  <w:tr w:rsidR="004906B3" w14:paraId="7F85F9FC" w14:textId="77777777" w:rsidTr="00824F62">
        <w:tc>
          <w:tcPr>
            <w:tcW w:w="879" w:type="dxa"/>
          </w:tcPr>
          <w:p w14:paraId="61ACA3D0" w14:textId="77777777" w:rsidR="004906B3" w:rsidRDefault="004906B3" w:rsidP="00824F6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71549E4" w14:textId="77777777" w:rsidR="004906B3" w:rsidRDefault="004906B3" w:rsidP="00824F62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46C075D0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747910" w14:textId="77777777" w:rsidR="004906B3" w:rsidRDefault="004906B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55461B" w14:textId="77777777" w:rsidR="004906B3" w:rsidRPr="002D4115" w:rsidRDefault="004906B3" w:rsidP="00824F62">
            <w:pPr>
              <w:rPr>
                <w:sz w:val="16"/>
                <w:szCs w:val="16"/>
              </w:rPr>
            </w:pPr>
            <w:r w:rsidRPr="002D4115">
              <w:rPr>
                <w:sz w:val="16"/>
                <w:szCs w:val="16"/>
              </w:rPr>
              <w:t>(LTE410_Europe_PPDR-Perf) CR to TS 38.141-1 –bands 87-88 missing</w:t>
            </w:r>
          </w:p>
        </w:tc>
        <w:tc>
          <w:tcPr>
            <w:tcW w:w="517" w:type="dxa"/>
          </w:tcPr>
          <w:p w14:paraId="356F7E35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498F99" w14:textId="77777777" w:rsidR="004906B3" w:rsidRDefault="004906B3" w:rsidP="00824F6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E1699FA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41DEAE7" w14:textId="77777777" w:rsidR="004906B3" w:rsidRDefault="004906B3" w:rsidP="00824F62">
            <w:r>
              <w:rPr>
                <w:sz w:val="16"/>
                <w:szCs w:val="16"/>
              </w:rPr>
              <w:t>R4-2418927</w:t>
            </w:r>
          </w:p>
        </w:tc>
        <w:tc>
          <w:tcPr>
            <w:tcW w:w="1597" w:type="dxa"/>
          </w:tcPr>
          <w:p w14:paraId="1AC98D04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13397E9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7357AE17" w14:textId="77777777" w:rsidR="004906B3" w:rsidRDefault="004906B3" w:rsidP="00824F62">
            <w:r>
              <w:rPr>
                <w:sz w:val="16"/>
                <w:szCs w:val="16"/>
              </w:rPr>
              <w:t>6.6.5.5.1.3, 6.6.5.5.1.4</w:t>
            </w:r>
          </w:p>
        </w:tc>
        <w:tc>
          <w:tcPr>
            <w:tcW w:w="998" w:type="dxa"/>
          </w:tcPr>
          <w:p w14:paraId="05BEB081" w14:textId="77777777" w:rsidR="004906B3" w:rsidRDefault="004906B3" w:rsidP="00824F62">
            <w:r>
              <w:rPr>
                <w:sz w:val="16"/>
                <w:szCs w:val="16"/>
              </w:rPr>
              <w:t xml:space="preserve">TS 38.104 ; TS 38.141-2 ; TS/TR ... CR ... </w:t>
            </w:r>
          </w:p>
        </w:tc>
      </w:tr>
      <w:tr w:rsidR="004906B3" w14:paraId="57C91BFD" w14:textId="77777777" w:rsidTr="00824F62">
        <w:tc>
          <w:tcPr>
            <w:tcW w:w="879" w:type="dxa"/>
          </w:tcPr>
          <w:p w14:paraId="51D4306E" w14:textId="77777777" w:rsidR="004906B3" w:rsidRDefault="004906B3" w:rsidP="00824F6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452DDC7" w14:textId="77777777" w:rsidR="004906B3" w:rsidRDefault="004906B3" w:rsidP="00824F62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0A12F1C4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D190D9" w14:textId="77777777" w:rsidR="004906B3" w:rsidRDefault="004906B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AE817D" w14:textId="77777777" w:rsidR="004906B3" w:rsidRDefault="004906B3" w:rsidP="00824F62">
            <w:r w:rsidRPr="00720450">
              <w:rPr>
                <w:sz w:val="16"/>
                <w:szCs w:val="16"/>
              </w:rPr>
              <w:t>(LTE410_Europe_PPDR-Perf) CR to TS 38.141-1 –bands 87-88 missing</w:t>
            </w:r>
          </w:p>
        </w:tc>
        <w:tc>
          <w:tcPr>
            <w:tcW w:w="517" w:type="dxa"/>
          </w:tcPr>
          <w:p w14:paraId="66AA7C23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6941DA" w14:textId="77777777" w:rsidR="004906B3" w:rsidRDefault="004906B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2101AB2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EDCD19D" w14:textId="77777777" w:rsidR="004906B3" w:rsidRDefault="004906B3" w:rsidP="00824F62">
            <w:r>
              <w:rPr>
                <w:sz w:val="16"/>
                <w:szCs w:val="16"/>
              </w:rPr>
              <w:t>R4-2418928</w:t>
            </w:r>
          </w:p>
        </w:tc>
        <w:tc>
          <w:tcPr>
            <w:tcW w:w="1597" w:type="dxa"/>
          </w:tcPr>
          <w:p w14:paraId="586261A7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4939E7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013F44E3" w14:textId="77777777" w:rsidR="004906B3" w:rsidRDefault="004906B3" w:rsidP="00824F62">
            <w:r>
              <w:rPr>
                <w:sz w:val="16"/>
                <w:szCs w:val="16"/>
              </w:rPr>
              <w:t>6.6.5.5.1.3, 6.6.5.5.1.4</w:t>
            </w:r>
          </w:p>
        </w:tc>
        <w:tc>
          <w:tcPr>
            <w:tcW w:w="998" w:type="dxa"/>
          </w:tcPr>
          <w:p w14:paraId="73427681" w14:textId="77777777" w:rsidR="004906B3" w:rsidRDefault="004906B3" w:rsidP="00824F62">
            <w:r>
              <w:rPr>
                <w:sz w:val="16"/>
                <w:szCs w:val="16"/>
              </w:rPr>
              <w:t xml:space="preserve">TS 38.104 ; TS 38.141-2 ; TS/TR ... CR ... </w:t>
            </w:r>
          </w:p>
        </w:tc>
      </w:tr>
      <w:tr w:rsidR="004906B3" w14:paraId="13D08D3F" w14:textId="77777777" w:rsidTr="00824F62">
        <w:tc>
          <w:tcPr>
            <w:tcW w:w="879" w:type="dxa"/>
          </w:tcPr>
          <w:p w14:paraId="5943984B" w14:textId="77777777" w:rsidR="004906B3" w:rsidRDefault="004906B3" w:rsidP="00824F6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13657DB" w14:textId="77777777" w:rsidR="004906B3" w:rsidRDefault="004906B3" w:rsidP="00824F62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6CD52188" w14:textId="77777777" w:rsidR="004906B3" w:rsidRDefault="004906B3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4485B" w14:textId="77777777" w:rsidR="004906B3" w:rsidRDefault="004906B3" w:rsidP="00824F6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089EE7" w14:textId="77777777" w:rsidR="004906B3" w:rsidRDefault="004906B3" w:rsidP="00824F62">
            <w:r>
              <w:rPr>
                <w:sz w:val="16"/>
                <w:szCs w:val="16"/>
              </w:rPr>
              <w:t>(LTE410_Europe_PPDR-Perf) CR to TS 38.141-2 -bands 87-88 missing</w:t>
            </w:r>
          </w:p>
        </w:tc>
        <w:tc>
          <w:tcPr>
            <w:tcW w:w="517" w:type="dxa"/>
          </w:tcPr>
          <w:p w14:paraId="0CC4E793" w14:textId="77777777" w:rsidR="004906B3" w:rsidRDefault="004906B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F4BC34" w14:textId="77777777" w:rsidR="004906B3" w:rsidRDefault="004906B3" w:rsidP="00824F62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FE513DF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2382AF3" w14:textId="77777777" w:rsidR="004906B3" w:rsidRDefault="004906B3" w:rsidP="00824F62">
            <w:r>
              <w:rPr>
                <w:sz w:val="16"/>
                <w:szCs w:val="16"/>
              </w:rPr>
              <w:t>R4-2419896</w:t>
            </w:r>
          </w:p>
        </w:tc>
        <w:tc>
          <w:tcPr>
            <w:tcW w:w="1597" w:type="dxa"/>
          </w:tcPr>
          <w:p w14:paraId="6FD49D6B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A7F680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28A8643E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1A6CE6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  <w:tr w:rsidR="004906B3" w14:paraId="724F553B" w14:textId="77777777" w:rsidTr="00824F62">
        <w:tc>
          <w:tcPr>
            <w:tcW w:w="879" w:type="dxa"/>
          </w:tcPr>
          <w:p w14:paraId="42C76D9F" w14:textId="77777777" w:rsidR="004906B3" w:rsidRDefault="004906B3" w:rsidP="00824F62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77C54E64" w14:textId="77777777" w:rsidR="004906B3" w:rsidRDefault="004906B3" w:rsidP="00824F62"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 w14:paraId="675D462A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9B292" w14:textId="77777777" w:rsidR="004906B3" w:rsidRDefault="004906B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244171" w14:textId="77777777" w:rsidR="004906B3" w:rsidRPr="008E1CA0" w:rsidRDefault="004906B3" w:rsidP="00824F62">
            <w:pPr>
              <w:rPr>
                <w:sz w:val="16"/>
                <w:szCs w:val="16"/>
              </w:rPr>
            </w:pPr>
            <w:r w:rsidRPr="008E1CA0">
              <w:rPr>
                <w:sz w:val="16"/>
                <w:szCs w:val="16"/>
              </w:rPr>
              <w:t>(LTE410_Europe_PPDR-Perf) CR to TS 38.141-2 –bands 87-88 missing</w:t>
            </w:r>
          </w:p>
        </w:tc>
        <w:tc>
          <w:tcPr>
            <w:tcW w:w="517" w:type="dxa"/>
          </w:tcPr>
          <w:p w14:paraId="65EF3A95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A746A1" w14:textId="77777777" w:rsidR="004906B3" w:rsidRDefault="004906B3" w:rsidP="00824F6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D4D573F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B18CDAD" w14:textId="77777777" w:rsidR="004906B3" w:rsidRDefault="004906B3" w:rsidP="00824F62">
            <w:r>
              <w:rPr>
                <w:sz w:val="16"/>
                <w:szCs w:val="16"/>
              </w:rPr>
              <w:t>R4-2418930</w:t>
            </w:r>
          </w:p>
        </w:tc>
        <w:tc>
          <w:tcPr>
            <w:tcW w:w="1597" w:type="dxa"/>
          </w:tcPr>
          <w:p w14:paraId="41972BC2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767702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5EC07725" w14:textId="77777777" w:rsidR="004906B3" w:rsidRDefault="004906B3" w:rsidP="00824F62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18A7A41B" w14:textId="77777777" w:rsidR="004906B3" w:rsidRDefault="004906B3" w:rsidP="00824F62">
            <w:r>
              <w:rPr>
                <w:sz w:val="16"/>
                <w:szCs w:val="16"/>
              </w:rPr>
              <w:t xml:space="preserve">TS 38.104 ; TS 38.141-1 ; TS/TR ... CR ... </w:t>
            </w:r>
          </w:p>
        </w:tc>
      </w:tr>
      <w:tr w:rsidR="004906B3" w14:paraId="3025ADA8" w14:textId="77777777" w:rsidTr="00824F62">
        <w:tc>
          <w:tcPr>
            <w:tcW w:w="879" w:type="dxa"/>
          </w:tcPr>
          <w:p w14:paraId="6885A5D4" w14:textId="77777777" w:rsidR="004906B3" w:rsidRDefault="004906B3" w:rsidP="00824F6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A379758" w14:textId="77777777" w:rsidR="004906B3" w:rsidRDefault="004906B3" w:rsidP="00824F62"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 w14:paraId="71B6094C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F8BE3" w14:textId="77777777" w:rsidR="004906B3" w:rsidRDefault="004906B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F6773A" w14:textId="77777777" w:rsidR="004906B3" w:rsidRPr="008E1CA0" w:rsidRDefault="004906B3" w:rsidP="00824F62">
            <w:pPr>
              <w:rPr>
                <w:sz w:val="16"/>
                <w:szCs w:val="16"/>
              </w:rPr>
            </w:pPr>
            <w:r w:rsidRPr="008E1CA0">
              <w:rPr>
                <w:sz w:val="16"/>
                <w:szCs w:val="16"/>
              </w:rPr>
              <w:t>(LTE410_Europe_PPDR-Perf) CR to TS 38.141-2 –bands 87-88 missing</w:t>
            </w:r>
          </w:p>
        </w:tc>
        <w:tc>
          <w:tcPr>
            <w:tcW w:w="517" w:type="dxa"/>
          </w:tcPr>
          <w:p w14:paraId="3A48DE56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86633C" w14:textId="77777777" w:rsidR="004906B3" w:rsidRDefault="004906B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99AE0A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0B6AD26" w14:textId="77777777" w:rsidR="004906B3" w:rsidRDefault="004906B3" w:rsidP="00824F62">
            <w:r>
              <w:rPr>
                <w:sz w:val="16"/>
                <w:szCs w:val="16"/>
              </w:rPr>
              <w:t>R4-2418931</w:t>
            </w:r>
          </w:p>
        </w:tc>
        <w:tc>
          <w:tcPr>
            <w:tcW w:w="1597" w:type="dxa"/>
          </w:tcPr>
          <w:p w14:paraId="7B1D337D" w14:textId="77777777" w:rsidR="004906B3" w:rsidRDefault="004906B3" w:rsidP="00824F6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4D3474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6EE216B0" w14:textId="77777777" w:rsidR="004906B3" w:rsidRDefault="004906B3" w:rsidP="00824F62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728D41E4" w14:textId="77777777" w:rsidR="004906B3" w:rsidRDefault="004906B3" w:rsidP="00824F62">
            <w:r>
              <w:rPr>
                <w:sz w:val="16"/>
                <w:szCs w:val="16"/>
              </w:rPr>
              <w:t xml:space="preserve">TS 38.104 ; TS 38.141-1 ; TS/TR ... CR ... </w:t>
            </w:r>
          </w:p>
        </w:tc>
      </w:tr>
      <w:tr w:rsidR="004906B3" w14:paraId="5CACF412" w14:textId="77777777" w:rsidTr="00824F62">
        <w:tc>
          <w:tcPr>
            <w:tcW w:w="879" w:type="dxa"/>
          </w:tcPr>
          <w:p w14:paraId="3083DA2D" w14:textId="77777777" w:rsidR="004906B3" w:rsidRDefault="004906B3" w:rsidP="00824F62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D55C983" w14:textId="77777777" w:rsidR="004906B3" w:rsidRDefault="004906B3" w:rsidP="00824F62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6F208645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C038B" w14:textId="77777777" w:rsidR="004906B3" w:rsidRDefault="004906B3" w:rsidP="00824F6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B0DCB7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38.176-1: missing Band 87 and 88 co-existence and co-location requirements, Rel-16</w:t>
            </w:r>
          </w:p>
        </w:tc>
        <w:tc>
          <w:tcPr>
            <w:tcW w:w="517" w:type="dxa"/>
          </w:tcPr>
          <w:p w14:paraId="6A101D90" w14:textId="77777777" w:rsidR="004906B3" w:rsidRDefault="004906B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B094A" w14:textId="77777777" w:rsidR="004906B3" w:rsidRDefault="004906B3" w:rsidP="00824F62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4B0058B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D17F09" w14:textId="77777777" w:rsidR="004906B3" w:rsidRDefault="004906B3" w:rsidP="00824F62">
            <w:r>
              <w:rPr>
                <w:sz w:val="16"/>
                <w:szCs w:val="16"/>
              </w:rPr>
              <w:t>R4-2419689</w:t>
            </w:r>
          </w:p>
        </w:tc>
        <w:tc>
          <w:tcPr>
            <w:tcW w:w="1597" w:type="dxa"/>
          </w:tcPr>
          <w:p w14:paraId="3303586F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645DD6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7F70A777" w14:textId="77777777" w:rsidR="004906B3" w:rsidRDefault="004906B3" w:rsidP="00824F62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1FD5806F" w14:textId="77777777" w:rsidR="004906B3" w:rsidRDefault="004906B3" w:rsidP="00824F62">
            <w:r>
              <w:rPr>
                <w:sz w:val="16"/>
                <w:szCs w:val="16"/>
              </w:rPr>
              <w:t xml:space="preserve">TS 38.104, TS 38.106, TS 38.174; TS38.115-2,TS38.141-2, TS38.176-2; TS/TR ... CR ... </w:t>
            </w:r>
          </w:p>
        </w:tc>
      </w:tr>
      <w:tr w:rsidR="004906B3" w14:paraId="08EE967A" w14:textId="77777777" w:rsidTr="00824F62">
        <w:tc>
          <w:tcPr>
            <w:tcW w:w="879" w:type="dxa"/>
          </w:tcPr>
          <w:p w14:paraId="721C36E5" w14:textId="77777777" w:rsidR="004906B3" w:rsidRDefault="004906B3" w:rsidP="00824F62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3F72DFA9" w14:textId="77777777" w:rsidR="004906B3" w:rsidRDefault="004906B3" w:rsidP="00824F62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34FB2299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6B1702" w14:textId="77777777" w:rsidR="004906B3" w:rsidRDefault="004906B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5E6FE2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38.176-1: missing Band 87 and 88 co-existence and co-location requirements, Rel-17</w:t>
            </w:r>
          </w:p>
        </w:tc>
        <w:tc>
          <w:tcPr>
            <w:tcW w:w="517" w:type="dxa"/>
          </w:tcPr>
          <w:p w14:paraId="55F707DE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F5B687" w14:textId="77777777" w:rsidR="004906B3" w:rsidRDefault="004906B3" w:rsidP="00824F62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6D681B94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F6E1FF" w14:textId="77777777" w:rsidR="004906B3" w:rsidRDefault="004906B3" w:rsidP="00824F62">
            <w:r>
              <w:rPr>
                <w:sz w:val="16"/>
                <w:szCs w:val="16"/>
              </w:rPr>
              <w:t>R4-2419690</w:t>
            </w:r>
          </w:p>
        </w:tc>
        <w:tc>
          <w:tcPr>
            <w:tcW w:w="1597" w:type="dxa"/>
          </w:tcPr>
          <w:p w14:paraId="1348C1F1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44E6E8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135B4081" w14:textId="77777777" w:rsidR="004906B3" w:rsidRDefault="004906B3" w:rsidP="00824F62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2EC64FC2" w14:textId="77777777" w:rsidR="004906B3" w:rsidRDefault="004906B3" w:rsidP="00824F62">
            <w:r>
              <w:rPr>
                <w:sz w:val="16"/>
                <w:szCs w:val="16"/>
              </w:rPr>
              <w:t xml:space="preserve">TS 38.104, TS 38.106, TS 38.174; TS38.115-2,TS38.141-2, TS38.176-2; TS/TR ... CR ... </w:t>
            </w:r>
          </w:p>
        </w:tc>
      </w:tr>
      <w:tr w:rsidR="004906B3" w14:paraId="4B0F330B" w14:textId="77777777" w:rsidTr="00824F62">
        <w:tc>
          <w:tcPr>
            <w:tcW w:w="879" w:type="dxa"/>
          </w:tcPr>
          <w:p w14:paraId="440F875C" w14:textId="77777777" w:rsidR="004906B3" w:rsidRDefault="004906B3" w:rsidP="00824F62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2C8A160" w14:textId="77777777" w:rsidR="004906B3" w:rsidRDefault="004906B3" w:rsidP="00824F62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05E3A842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BAB14A" w14:textId="77777777" w:rsidR="004906B3" w:rsidRDefault="004906B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301808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38.176-1: missing Band 87 and 88 co-existence and co-location requirements, Rel-18</w:t>
            </w:r>
          </w:p>
        </w:tc>
        <w:tc>
          <w:tcPr>
            <w:tcW w:w="517" w:type="dxa"/>
          </w:tcPr>
          <w:p w14:paraId="0216D4EF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F38920" w14:textId="77777777" w:rsidR="004906B3" w:rsidRDefault="004906B3" w:rsidP="00824F62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9E06239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0250E22" w14:textId="77777777" w:rsidR="004906B3" w:rsidRDefault="004906B3" w:rsidP="00824F62">
            <w:r>
              <w:rPr>
                <w:sz w:val="16"/>
                <w:szCs w:val="16"/>
              </w:rPr>
              <w:t>R4-2419691</w:t>
            </w:r>
          </w:p>
        </w:tc>
        <w:tc>
          <w:tcPr>
            <w:tcW w:w="1597" w:type="dxa"/>
          </w:tcPr>
          <w:p w14:paraId="789BF7A1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77CE0F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1928BE96" w14:textId="77777777" w:rsidR="004906B3" w:rsidRDefault="004906B3" w:rsidP="00824F62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4B244F9E" w14:textId="77777777" w:rsidR="004906B3" w:rsidRDefault="004906B3" w:rsidP="00824F62">
            <w:r>
              <w:rPr>
                <w:sz w:val="16"/>
                <w:szCs w:val="16"/>
              </w:rPr>
              <w:t xml:space="preserve">TS 38.104, TS 38.106, TS 38.174; TS38.115-2,TS38.141-2, TS38.176-2; TS/TR ... CR ... </w:t>
            </w:r>
          </w:p>
        </w:tc>
      </w:tr>
      <w:tr w:rsidR="004906B3" w14:paraId="04BBA6B6" w14:textId="77777777" w:rsidTr="00824F62">
        <w:tc>
          <w:tcPr>
            <w:tcW w:w="879" w:type="dxa"/>
          </w:tcPr>
          <w:p w14:paraId="21261440" w14:textId="77777777" w:rsidR="004906B3" w:rsidRDefault="004906B3" w:rsidP="00824F62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4CE39A44" w14:textId="77777777" w:rsidR="004906B3" w:rsidRDefault="004906B3" w:rsidP="00824F62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52A1F353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0A214" w14:textId="77777777" w:rsidR="004906B3" w:rsidRDefault="004906B3" w:rsidP="00824F6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569475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38.176-2: missing Band 87 and 88 co-existence and co-location requirements, Rel-16</w:t>
            </w:r>
          </w:p>
        </w:tc>
        <w:tc>
          <w:tcPr>
            <w:tcW w:w="517" w:type="dxa"/>
          </w:tcPr>
          <w:p w14:paraId="158A3961" w14:textId="77777777" w:rsidR="004906B3" w:rsidRDefault="004906B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7EEDD" w14:textId="77777777" w:rsidR="004906B3" w:rsidRDefault="004906B3" w:rsidP="00824F62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B239010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5AB8B7" w14:textId="77777777" w:rsidR="004906B3" w:rsidRDefault="004906B3" w:rsidP="00824F62">
            <w:r>
              <w:rPr>
                <w:sz w:val="16"/>
                <w:szCs w:val="16"/>
              </w:rPr>
              <w:t>R4-2419692</w:t>
            </w:r>
          </w:p>
        </w:tc>
        <w:tc>
          <w:tcPr>
            <w:tcW w:w="1597" w:type="dxa"/>
          </w:tcPr>
          <w:p w14:paraId="196D048C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542DF4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66739ADE" w14:textId="77777777" w:rsidR="004906B3" w:rsidRDefault="004906B3" w:rsidP="00824F62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7C091D72" w14:textId="77777777" w:rsidR="004906B3" w:rsidRDefault="004906B3" w:rsidP="00824F62">
            <w:r>
              <w:rPr>
                <w:sz w:val="16"/>
                <w:szCs w:val="16"/>
              </w:rPr>
              <w:t>TS 38.104, TS 38.106, TS 38.174; TS38.115-2,TS38.141-2, TS38.176-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4906B3" w14:paraId="684178CC" w14:textId="77777777" w:rsidTr="00824F62">
        <w:tc>
          <w:tcPr>
            <w:tcW w:w="879" w:type="dxa"/>
          </w:tcPr>
          <w:p w14:paraId="2DF7572E" w14:textId="77777777" w:rsidR="004906B3" w:rsidRDefault="004906B3" w:rsidP="00824F62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04D848FF" w14:textId="77777777" w:rsidR="004906B3" w:rsidRDefault="004906B3" w:rsidP="00824F62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78750479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398BBF" w14:textId="77777777" w:rsidR="004906B3" w:rsidRDefault="004906B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B2E68C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38.176-2: missing Band 87 and 88 co-existence and co-location requirements, Rel-17</w:t>
            </w:r>
          </w:p>
        </w:tc>
        <w:tc>
          <w:tcPr>
            <w:tcW w:w="517" w:type="dxa"/>
          </w:tcPr>
          <w:p w14:paraId="18433944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F8A637" w14:textId="77777777" w:rsidR="004906B3" w:rsidRDefault="004906B3" w:rsidP="00824F62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0F0D74E2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249C0F8" w14:textId="77777777" w:rsidR="004906B3" w:rsidRDefault="004906B3" w:rsidP="00824F62">
            <w:r>
              <w:rPr>
                <w:sz w:val="16"/>
                <w:szCs w:val="16"/>
              </w:rPr>
              <w:t>R4-2419693</w:t>
            </w:r>
          </w:p>
        </w:tc>
        <w:tc>
          <w:tcPr>
            <w:tcW w:w="1597" w:type="dxa"/>
          </w:tcPr>
          <w:p w14:paraId="327CACC8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FD4174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55C5064F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8FF89E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  <w:tr w:rsidR="004906B3" w14:paraId="5CF7C1BA" w14:textId="77777777" w:rsidTr="00824F62">
        <w:tc>
          <w:tcPr>
            <w:tcW w:w="879" w:type="dxa"/>
          </w:tcPr>
          <w:p w14:paraId="32C41B2E" w14:textId="77777777" w:rsidR="004906B3" w:rsidRDefault="004906B3" w:rsidP="00824F62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85381DD" w14:textId="77777777" w:rsidR="004906B3" w:rsidRDefault="004906B3" w:rsidP="00824F62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26A9C012" w14:textId="77777777" w:rsidR="004906B3" w:rsidRDefault="004906B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3A42A3" w14:textId="77777777" w:rsidR="004906B3" w:rsidRDefault="004906B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1B47B9" w14:textId="77777777" w:rsidR="004906B3" w:rsidRDefault="004906B3" w:rsidP="00824F62">
            <w:r>
              <w:rPr>
                <w:sz w:val="16"/>
                <w:szCs w:val="16"/>
              </w:rPr>
              <w:t>(LTE410_Europe_PPDR-Perf) CR to 38.176-2: missing Band 87 and 88 co-existence and co-location requirements, Rel-18</w:t>
            </w:r>
          </w:p>
        </w:tc>
        <w:tc>
          <w:tcPr>
            <w:tcW w:w="517" w:type="dxa"/>
          </w:tcPr>
          <w:p w14:paraId="509B5C3F" w14:textId="77777777" w:rsidR="004906B3" w:rsidRDefault="004906B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2EC722" w14:textId="77777777" w:rsidR="004906B3" w:rsidRDefault="004906B3" w:rsidP="00824F62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49A52EB" w14:textId="77777777" w:rsidR="004906B3" w:rsidRDefault="004906B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F6BED0C" w14:textId="77777777" w:rsidR="004906B3" w:rsidRDefault="004906B3" w:rsidP="00824F62">
            <w:r>
              <w:rPr>
                <w:sz w:val="16"/>
                <w:szCs w:val="16"/>
              </w:rPr>
              <w:t>R4-2419694</w:t>
            </w:r>
          </w:p>
        </w:tc>
        <w:tc>
          <w:tcPr>
            <w:tcW w:w="1597" w:type="dxa"/>
          </w:tcPr>
          <w:p w14:paraId="3A719983" w14:textId="77777777" w:rsidR="004906B3" w:rsidRDefault="004906B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1AFA40" w14:textId="77777777" w:rsidR="004906B3" w:rsidRDefault="004906B3" w:rsidP="00824F62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2CFF43EA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DD399B" w14:textId="77777777" w:rsidR="004906B3" w:rsidRDefault="004906B3" w:rsidP="00824F62">
            <w:pPr>
              <w:rPr>
                <w:sz w:val="16"/>
                <w:szCs w:val="16"/>
              </w:rPr>
            </w:pPr>
          </w:p>
        </w:tc>
      </w:tr>
    </w:tbl>
    <w:p w14:paraId="27CFF548" w14:textId="77777777" w:rsidR="004906B3" w:rsidRDefault="004906B3" w:rsidP="004906B3"/>
    <w:p w14:paraId="4C7F45A6" w14:textId="77777777" w:rsidR="00E144C4" w:rsidRDefault="00E144C4" w:rsidP="00E144C4"/>
    <w:p w14:paraId="0A6927D2" w14:textId="329277B9" w:rsidR="00E144C4" w:rsidRDefault="00DE4ED7" w:rsidP="00512C52">
      <w:pPr>
        <w:pStyle w:val="Heading2"/>
        <w:rPr>
          <w:rFonts w:cs="Arial"/>
          <w:noProof/>
        </w:rPr>
      </w:pPr>
      <w:bookmarkStart w:id="2" w:name="_Hlk165992669"/>
      <w:r w:rsidRPr="00DE4ED7">
        <w:rPr>
          <w:noProof/>
        </w:rPr>
        <w:t>RP-24303</w:t>
      </w:r>
      <w:r>
        <w:rPr>
          <w:noProof/>
        </w:rPr>
        <w:t>2</w:t>
      </w:r>
    </w:p>
    <w:p w14:paraId="7F294C1F" w14:textId="277D704C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10</w:t>
      </w:r>
    </w:p>
    <w:p w14:paraId="6E5A413D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21A82" w:rsidRPr="004E535C" w14:paraId="1735D6DD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2EF311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2F926B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10D209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5681D4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BF84B2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5282F8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749EC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5BB6E1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83AEE7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D9B39A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CBF310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3877AB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53A035" w14:textId="77777777" w:rsidR="00921A82" w:rsidRPr="00BF1EB6" w:rsidRDefault="00921A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21A82" w14:paraId="08C8229D" w14:textId="77777777" w:rsidTr="00824F62">
        <w:tc>
          <w:tcPr>
            <w:tcW w:w="879" w:type="dxa"/>
          </w:tcPr>
          <w:p w14:paraId="0780AC50" w14:textId="77777777" w:rsidR="00921A82" w:rsidRDefault="00921A8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5F2C3C" w14:textId="77777777" w:rsidR="00921A82" w:rsidRDefault="00921A82" w:rsidP="00824F62">
            <w:r>
              <w:rPr>
                <w:sz w:val="16"/>
                <w:szCs w:val="16"/>
              </w:rPr>
              <w:t>5033</w:t>
            </w:r>
          </w:p>
        </w:tc>
        <w:tc>
          <w:tcPr>
            <w:tcW w:w="517" w:type="dxa"/>
          </w:tcPr>
          <w:p w14:paraId="5430FC52" w14:textId="77777777" w:rsidR="00921A82" w:rsidRDefault="00921A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4CBFCF" w14:textId="77777777" w:rsidR="00921A82" w:rsidRDefault="00921A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676939" w14:textId="77777777" w:rsidR="00921A82" w:rsidRDefault="00921A82" w:rsidP="00824F62">
            <w:r>
              <w:rPr>
                <w:sz w:val="16"/>
                <w:szCs w:val="16"/>
              </w:rPr>
              <w:t>Corrections for inter-band SSB-less SCell activation TCs</w:t>
            </w:r>
          </w:p>
        </w:tc>
        <w:tc>
          <w:tcPr>
            <w:tcW w:w="517" w:type="dxa"/>
          </w:tcPr>
          <w:p w14:paraId="0F3CA7D2" w14:textId="77777777" w:rsidR="00921A82" w:rsidRDefault="00921A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FEDD5C" w14:textId="77777777" w:rsidR="00921A82" w:rsidRDefault="00921A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07EE37E" w14:textId="77777777" w:rsidR="00921A82" w:rsidRDefault="00921A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EEA4724" w14:textId="77777777" w:rsidR="00921A82" w:rsidRDefault="00921A82" w:rsidP="00824F62">
            <w:r>
              <w:rPr>
                <w:sz w:val="16"/>
                <w:szCs w:val="16"/>
              </w:rPr>
              <w:t>R4-2420196</w:t>
            </w:r>
          </w:p>
        </w:tc>
        <w:tc>
          <w:tcPr>
            <w:tcW w:w="1597" w:type="dxa"/>
          </w:tcPr>
          <w:p w14:paraId="7CB81F45" w14:textId="77777777" w:rsidR="00921A82" w:rsidRDefault="00921A82" w:rsidP="00824F6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E94892F" w14:textId="77777777" w:rsidR="00921A82" w:rsidRDefault="00921A82" w:rsidP="00824F62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635FB84C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2E2ED9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</w:tr>
      <w:tr w:rsidR="00921A82" w14:paraId="1BFCB6F2" w14:textId="77777777" w:rsidTr="00824F62">
        <w:tc>
          <w:tcPr>
            <w:tcW w:w="879" w:type="dxa"/>
          </w:tcPr>
          <w:p w14:paraId="00E4841B" w14:textId="77777777" w:rsidR="00921A82" w:rsidRDefault="00921A8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ACB395" w14:textId="77777777" w:rsidR="00921A82" w:rsidRDefault="00921A82" w:rsidP="00824F62">
            <w:r>
              <w:rPr>
                <w:sz w:val="16"/>
                <w:szCs w:val="16"/>
              </w:rPr>
              <w:t>5178</w:t>
            </w:r>
          </w:p>
        </w:tc>
        <w:tc>
          <w:tcPr>
            <w:tcW w:w="517" w:type="dxa"/>
          </w:tcPr>
          <w:p w14:paraId="517248AD" w14:textId="77777777" w:rsidR="00921A82" w:rsidRDefault="00921A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5AE938" w14:textId="77777777" w:rsidR="00921A82" w:rsidRDefault="00921A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B1D10D" w14:textId="77777777" w:rsidR="00921A82" w:rsidRDefault="00921A82" w:rsidP="00824F62">
            <w:r>
              <w:rPr>
                <w:sz w:val="16"/>
                <w:szCs w:val="16"/>
              </w:rPr>
              <w:t>CR on core part of R18 NES</w:t>
            </w:r>
          </w:p>
        </w:tc>
        <w:tc>
          <w:tcPr>
            <w:tcW w:w="517" w:type="dxa"/>
          </w:tcPr>
          <w:p w14:paraId="3AADB30B" w14:textId="77777777" w:rsidR="00921A82" w:rsidRDefault="00921A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A863D" w14:textId="77777777" w:rsidR="00921A82" w:rsidRDefault="00921A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2BC9272" w14:textId="77777777" w:rsidR="00921A82" w:rsidRDefault="00921A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74B19C6" w14:textId="77777777" w:rsidR="00921A82" w:rsidRDefault="00921A82" w:rsidP="00824F62">
            <w:r>
              <w:rPr>
                <w:sz w:val="16"/>
                <w:szCs w:val="16"/>
              </w:rPr>
              <w:t>R4-2419273</w:t>
            </w:r>
          </w:p>
        </w:tc>
        <w:tc>
          <w:tcPr>
            <w:tcW w:w="1597" w:type="dxa"/>
          </w:tcPr>
          <w:p w14:paraId="27288C3C" w14:textId="77777777" w:rsidR="00921A82" w:rsidRDefault="00921A8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998A254" w14:textId="77777777" w:rsidR="00921A82" w:rsidRDefault="00921A82" w:rsidP="00824F62"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 w14:paraId="4F9843C3" w14:textId="77777777" w:rsidR="00921A82" w:rsidRDefault="00921A82" w:rsidP="00824F62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1F6C621D" w14:textId="77777777" w:rsidR="00921A82" w:rsidRDefault="00921A82" w:rsidP="00824F6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21A82" w14:paraId="760A900B" w14:textId="77777777" w:rsidTr="00824F62">
        <w:tc>
          <w:tcPr>
            <w:tcW w:w="879" w:type="dxa"/>
          </w:tcPr>
          <w:p w14:paraId="49033589" w14:textId="77777777" w:rsidR="00921A82" w:rsidRDefault="00921A8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299786" w14:textId="77777777" w:rsidR="00921A82" w:rsidRDefault="00921A82" w:rsidP="00824F62">
            <w:r>
              <w:rPr>
                <w:sz w:val="16"/>
                <w:szCs w:val="16"/>
              </w:rPr>
              <w:t>5179</w:t>
            </w:r>
          </w:p>
        </w:tc>
        <w:tc>
          <w:tcPr>
            <w:tcW w:w="517" w:type="dxa"/>
          </w:tcPr>
          <w:p w14:paraId="25A69F7C" w14:textId="77777777" w:rsidR="00921A82" w:rsidRDefault="00921A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12D8B" w14:textId="77777777" w:rsidR="00921A82" w:rsidRDefault="00921A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7CEAA3" w14:textId="77777777" w:rsidR="00921A82" w:rsidRDefault="00921A82" w:rsidP="00824F62">
            <w:r>
              <w:rPr>
                <w:sz w:val="16"/>
                <w:szCs w:val="16"/>
              </w:rPr>
              <w:t>CR on perf part of R18 NES</w:t>
            </w:r>
          </w:p>
        </w:tc>
        <w:tc>
          <w:tcPr>
            <w:tcW w:w="517" w:type="dxa"/>
          </w:tcPr>
          <w:p w14:paraId="7A425171" w14:textId="77777777" w:rsidR="00921A82" w:rsidRDefault="00921A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3B6146" w14:textId="77777777" w:rsidR="00921A82" w:rsidRDefault="00921A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A0F92C5" w14:textId="77777777" w:rsidR="00921A82" w:rsidRDefault="00921A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7E6F53" w14:textId="77777777" w:rsidR="00921A82" w:rsidRDefault="00921A82" w:rsidP="00824F62">
            <w:r>
              <w:rPr>
                <w:sz w:val="16"/>
                <w:szCs w:val="16"/>
              </w:rPr>
              <w:t>R4-2420197</w:t>
            </w:r>
          </w:p>
        </w:tc>
        <w:tc>
          <w:tcPr>
            <w:tcW w:w="1597" w:type="dxa"/>
          </w:tcPr>
          <w:p w14:paraId="5781A23C" w14:textId="77777777" w:rsidR="00921A82" w:rsidRDefault="00921A8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339C4E5" w14:textId="77777777" w:rsidR="00921A82" w:rsidRDefault="00921A82" w:rsidP="00824F62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7A434AA6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93AAC2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</w:tr>
      <w:tr w:rsidR="00921A82" w14:paraId="74BB83DB" w14:textId="77777777" w:rsidTr="00824F62">
        <w:tc>
          <w:tcPr>
            <w:tcW w:w="879" w:type="dxa"/>
          </w:tcPr>
          <w:p w14:paraId="0E44DF5A" w14:textId="77777777" w:rsidR="00921A82" w:rsidRDefault="00921A8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3932BA" w14:textId="77777777" w:rsidR="00921A82" w:rsidRDefault="00921A82" w:rsidP="00824F62">
            <w:r>
              <w:rPr>
                <w:sz w:val="16"/>
                <w:szCs w:val="16"/>
              </w:rPr>
              <w:t>5199</w:t>
            </w:r>
          </w:p>
        </w:tc>
        <w:tc>
          <w:tcPr>
            <w:tcW w:w="517" w:type="dxa"/>
          </w:tcPr>
          <w:p w14:paraId="445BB16F" w14:textId="77777777" w:rsidR="00921A82" w:rsidRDefault="00921A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B2BB15" w14:textId="77777777" w:rsidR="00921A82" w:rsidRDefault="00921A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BFD13F" w14:textId="77777777" w:rsidR="00921A82" w:rsidRDefault="00921A82" w:rsidP="00824F62">
            <w:r>
              <w:rPr>
                <w:sz w:val="16"/>
                <w:szCs w:val="16"/>
              </w:rPr>
              <w:t>38.133 CR on handover delays for NES-based CHO</w:t>
            </w:r>
          </w:p>
        </w:tc>
        <w:tc>
          <w:tcPr>
            <w:tcW w:w="517" w:type="dxa"/>
          </w:tcPr>
          <w:p w14:paraId="3CCB35B4" w14:textId="77777777" w:rsidR="00921A82" w:rsidRDefault="00921A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80FBC" w14:textId="77777777" w:rsidR="00921A82" w:rsidRDefault="00921A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DE074DE" w14:textId="77777777" w:rsidR="00921A82" w:rsidRDefault="00921A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6F02CC3" w14:textId="77777777" w:rsidR="00921A82" w:rsidRDefault="00921A82" w:rsidP="00824F62">
            <w:r>
              <w:rPr>
                <w:sz w:val="16"/>
                <w:szCs w:val="16"/>
              </w:rPr>
              <w:t>R4-2420220</w:t>
            </w:r>
          </w:p>
        </w:tc>
        <w:tc>
          <w:tcPr>
            <w:tcW w:w="1597" w:type="dxa"/>
          </w:tcPr>
          <w:p w14:paraId="16F1EC97" w14:textId="77777777" w:rsidR="00921A82" w:rsidRDefault="00921A82" w:rsidP="00824F62">
            <w:r>
              <w:rPr>
                <w:sz w:val="16"/>
                <w:szCs w:val="16"/>
              </w:rPr>
              <w:t>Nokia, Nokia Shanghai Bell, Huawei, CMCC, vivo</w:t>
            </w:r>
          </w:p>
        </w:tc>
        <w:tc>
          <w:tcPr>
            <w:tcW w:w="1122" w:type="dxa"/>
          </w:tcPr>
          <w:p w14:paraId="5A0E15BA" w14:textId="77777777" w:rsidR="00921A82" w:rsidRDefault="00921A82" w:rsidP="00824F62"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 w14:paraId="6964553D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6E8BD" w14:textId="77777777" w:rsidR="00921A82" w:rsidRDefault="00921A82" w:rsidP="00824F62">
            <w:pPr>
              <w:rPr>
                <w:sz w:val="16"/>
                <w:szCs w:val="16"/>
              </w:rPr>
            </w:pPr>
          </w:p>
        </w:tc>
      </w:tr>
    </w:tbl>
    <w:p w14:paraId="58BE69A9" w14:textId="77777777" w:rsidR="00921A82" w:rsidRDefault="00921A82" w:rsidP="00921A82"/>
    <w:p w14:paraId="7CFC90B5" w14:textId="77777777" w:rsidR="00E144C4" w:rsidRDefault="00E144C4" w:rsidP="00E144C4"/>
    <w:bookmarkEnd w:id="2"/>
    <w:p w14:paraId="054BF531" w14:textId="11B5D804" w:rsidR="00E144C4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lastRenderedPageBreak/>
        <w:t>RP-24303</w:t>
      </w:r>
      <w:r>
        <w:rPr>
          <w:noProof/>
        </w:rPr>
        <w:t>3</w:t>
      </w:r>
    </w:p>
    <w:p w14:paraId="4E0A19D7" w14:textId="11E6CC6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11</w:t>
      </w:r>
    </w:p>
    <w:p w14:paraId="748E1A0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47D87" w:rsidRPr="004E535C" w14:paraId="23CFA6E9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1FDF59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C85AE1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536C30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6A506B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9BF0AF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6D6549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350B9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CCB3AE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15F851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E44106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9F57ED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FCE349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A8263C" w14:textId="77777777" w:rsidR="00A47D87" w:rsidRPr="00BF1EB6" w:rsidRDefault="00A47D87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47D87" w14:paraId="72D48168" w14:textId="77777777" w:rsidTr="00824F62">
        <w:tc>
          <w:tcPr>
            <w:tcW w:w="879" w:type="dxa"/>
          </w:tcPr>
          <w:p w14:paraId="70430DAF" w14:textId="77777777" w:rsidR="00A47D87" w:rsidRDefault="00A47D87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70F8FF" w14:textId="77777777" w:rsidR="00A47D87" w:rsidRDefault="00A47D87" w:rsidP="00824F62">
            <w:r>
              <w:rPr>
                <w:sz w:val="16"/>
                <w:szCs w:val="16"/>
              </w:rPr>
              <w:t>5000</w:t>
            </w:r>
          </w:p>
        </w:tc>
        <w:tc>
          <w:tcPr>
            <w:tcW w:w="517" w:type="dxa"/>
          </w:tcPr>
          <w:p w14:paraId="240D2362" w14:textId="77777777" w:rsidR="00A47D87" w:rsidRDefault="00A47D87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32ACA" w14:textId="77777777" w:rsidR="00A47D87" w:rsidRDefault="00A47D87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5D461A" w14:textId="77777777" w:rsidR="00A47D87" w:rsidRDefault="00A47D87" w:rsidP="00824F62">
            <w:r>
              <w:rPr>
                <w:sz w:val="16"/>
                <w:szCs w:val="16"/>
              </w:rPr>
              <w:t>(NonCol_intraB_ENDC_NR_CA-Core) CR on interruption requirements for intra-band CADC</w:t>
            </w:r>
          </w:p>
        </w:tc>
        <w:tc>
          <w:tcPr>
            <w:tcW w:w="517" w:type="dxa"/>
          </w:tcPr>
          <w:p w14:paraId="06570833" w14:textId="77777777" w:rsidR="00A47D87" w:rsidRDefault="00A47D87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E23B35" w14:textId="77777777" w:rsidR="00A47D87" w:rsidRDefault="00A47D87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9064050" w14:textId="77777777" w:rsidR="00A47D87" w:rsidRDefault="00A47D87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DE11A7" w14:textId="77777777" w:rsidR="00A47D87" w:rsidRDefault="00A47D87" w:rsidP="00824F62">
            <w:r>
              <w:rPr>
                <w:sz w:val="16"/>
                <w:szCs w:val="16"/>
              </w:rPr>
              <w:t>R4-2417731</w:t>
            </w:r>
          </w:p>
        </w:tc>
        <w:tc>
          <w:tcPr>
            <w:tcW w:w="1597" w:type="dxa"/>
          </w:tcPr>
          <w:p w14:paraId="355836A5" w14:textId="77777777" w:rsidR="00A47D87" w:rsidRDefault="00A47D87" w:rsidP="00824F6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4351EE7" w14:textId="77777777" w:rsidR="00A47D87" w:rsidRDefault="00A47D87" w:rsidP="00824F62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54EF37EB" w14:textId="77777777" w:rsidR="00A47D87" w:rsidRDefault="00A47D87" w:rsidP="00824F62">
            <w:r>
              <w:rPr>
                <w:sz w:val="16"/>
                <w:szCs w:val="16"/>
              </w:rPr>
              <w:t>8.2.1.2.3, 8.2.1.2.4, 8.2.2.2.1, 8.2.2.2.2, 8.2.2.2.3</w:t>
            </w:r>
          </w:p>
        </w:tc>
        <w:tc>
          <w:tcPr>
            <w:tcW w:w="998" w:type="dxa"/>
          </w:tcPr>
          <w:p w14:paraId="78410E74" w14:textId="77777777" w:rsidR="00A47D87" w:rsidRDefault="00A47D87" w:rsidP="00824F6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47D87" w14:paraId="2692CCCD" w14:textId="77777777" w:rsidTr="00824F62">
        <w:tc>
          <w:tcPr>
            <w:tcW w:w="879" w:type="dxa"/>
          </w:tcPr>
          <w:p w14:paraId="5D7569FE" w14:textId="77777777" w:rsidR="00A47D87" w:rsidRDefault="00A47D87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700ECF" w14:textId="77777777" w:rsidR="00A47D87" w:rsidRDefault="00A47D87" w:rsidP="00824F62">
            <w:r>
              <w:rPr>
                <w:sz w:val="16"/>
                <w:szCs w:val="16"/>
              </w:rPr>
              <w:t>5034</w:t>
            </w:r>
          </w:p>
        </w:tc>
        <w:tc>
          <w:tcPr>
            <w:tcW w:w="517" w:type="dxa"/>
          </w:tcPr>
          <w:p w14:paraId="71F51DB9" w14:textId="77777777" w:rsidR="00A47D87" w:rsidRDefault="00A47D87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22C3B" w14:textId="77777777" w:rsidR="00A47D87" w:rsidRDefault="00A47D87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E7AE2D" w14:textId="77777777" w:rsidR="00A47D87" w:rsidRDefault="00A47D87" w:rsidP="00824F62">
            <w:r>
              <w:rPr>
                <w:sz w:val="16"/>
                <w:szCs w:val="16"/>
              </w:rPr>
              <w:t>38.133 CR on intra-band non-collocated EN-DC and NRCA</w:t>
            </w:r>
          </w:p>
        </w:tc>
        <w:tc>
          <w:tcPr>
            <w:tcW w:w="517" w:type="dxa"/>
          </w:tcPr>
          <w:p w14:paraId="3A11A68D" w14:textId="77777777" w:rsidR="00A47D87" w:rsidRDefault="00A47D87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2F3D86" w14:textId="77777777" w:rsidR="00A47D87" w:rsidRDefault="00A47D87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9581066" w14:textId="77777777" w:rsidR="00A47D87" w:rsidRDefault="00A47D87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7A0746" w14:textId="77777777" w:rsidR="00A47D87" w:rsidRDefault="00A47D87" w:rsidP="00824F62">
            <w:r>
              <w:rPr>
                <w:sz w:val="16"/>
                <w:szCs w:val="16"/>
              </w:rPr>
              <w:t>R4-2418074</w:t>
            </w:r>
          </w:p>
        </w:tc>
        <w:tc>
          <w:tcPr>
            <w:tcW w:w="1597" w:type="dxa"/>
          </w:tcPr>
          <w:p w14:paraId="5E75E9C3" w14:textId="77777777" w:rsidR="00A47D87" w:rsidRDefault="00A47D87" w:rsidP="00824F6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95B5CE" w14:textId="77777777" w:rsidR="00A47D87" w:rsidRDefault="00A47D87" w:rsidP="00824F62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466C831E" w14:textId="77777777" w:rsidR="00A47D87" w:rsidRDefault="00A47D87" w:rsidP="00824F62">
            <w:r>
              <w:rPr>
                <w:sz w:val="16"/>
                <w:szCs w:val="16"/>
              </w:rPr>
              <w:t>7.5.2, 7.6.2, 7.6.4</w:t>
            </w:r>
          </w:p>
        </w:tc>
        <w:tc>
          <w:tcPr>
            <w:tcW w:w="998" w:type="dxa"/>
          </w:tcPr>
          <w:p w14:paraId="4BEEE34D" w14:textId="77777777" w:rsidR="00A47D87" w:rsidRDefault="00A47D87" w:rsidP="00824F6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47D87" w14:paraId="1A3A1924" w14:textId="77777777" w:rsidTr="00824F62">
        <w:tc>
          <w:tcPr>
            <w:tcW w:w="879" w:type="dxa"/>
          </w:tcPr>
          <w:p w14:paraId="68C7A76B" w14:textId="77777777" w:rsidR="00A47D87" w:rsidRDefault="00A47D87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6E90A2" w14:textId="77777777" w:rsidR="00A47D87" w:rsidRDefault="00A47D87" w:rsidP="00824F62">
            <w:r>
              <w:rPr>
                <w:sz w:val="16"/>
                <w:szCs w:val="16"/>
              </w:rPr>
              <w:t>5123</w:t>
            </w:r>
          </w:p>
        </w:tc>
        <w:tc>
          <w:tcPr>
            <w:tcW w:w="517" w:type="dxa"/>
          </w:tcPr>
          <w:p w14:paraId="02AF6BC0" w14:textId="77777777" w:rsidR="00A47D87" w:rsidRDefault="00A47D87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C55083" w14:textId="77777777" w:rsidR="00A47D87" w:rsidRDefault="00A47D87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AE6811" w14:textId="77777777" w:rsidR="00A47D87" w:rsidRDefault="00A47D87" w:rsidP="00824F62">
            <w:r>
              <w:rPr>
                <w:sz w:val="16"/>
                <w:szCs w:val="16"/>
              </w:rPr>
              <w:t>Correction on SCell activation delay for UE supporting intra-band non-collocated</w:t>
            </w:r>
          </w:p>
        </w:tc>
        <w:tc>
          <w:tcPr>
            <w:tcW w:w="517" w:type="dxa"/>
          </w:tcPr>
          <w:p w14:paraId="47DB20AD" w14:textId="77777777" w:rsidR="00A47D87" w:rsidRDefault="00A47D87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817825" w14:textId="77777777" w:rsidR="00A47D87" w:rsidRDefault="00A47D87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DEB017A" w14:textId="77777777" w:rsidR="00A47D87" w:rsidRDefault="00A47D87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BA47D96" w14:textId="77777777" w:rsidR="00A47D87" w:rsidRDefault="00A47D87" w:rsidP="00824F62">
            <w:r>
              <w:rPr>
                <w:sz w:val="16"/>
                <w:szCs w:val="16"/>
              </w:rPr>
              <w:t>R4-2418660</w:t>
            </w:r>
          </w:p>
        </w:tc>
        <w:tc>
          <w:tcPr>
            <w:tcW w:w="1597" w:type="dxa"/>
          </w:tcPr>
          <w:p w14:paraId="0072BC49" w14:textId="77777777" w:rsidR="00A47D87" w:rsidRDefault="00A47D87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ADF95C" w14:textId="77777777" w:rsidR="00A47D87" w:rsidRDefault="00A47D87" w:rsidP="00824F62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49442B25" w14:textId="77777777" w:rsidR="00A47D87" w:rsidRDefault="00A47D87" w:rsidP="00824F62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5737FEE2" w14:textId="77777777" w:rsidR="00A47D87" w:rsidRDefault="00A47D87" w:rsidP="00824F62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47D87" w14:paraId="2BD1B0A0" w14:textId="77777777" w:rsidTr="00824F62">
        <w:tc>
          <w:tcPr>
            <w:tcW w:w="879" w:type="dxa"/>
          </w:tcPr>
          <w:p w14:paraId="41E34947" w14:textId="77777777" w:rsidR="00A47D87" w:rsidRDefault="00A47D87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7F0268" w14:textId="77777777" w:rsidR="00A47D87" w:rsidRDefault="00A47D87" w:rsidP="00824F62">
            <w:r>
              <w:rPr>
                <w:sz w:val="16"/>
                <w:szCs w:val="16"/>
              </w:rPr>
              <w:t>5183</w:t>
            </w:r>
          </w:p>
        </w:tc>
        <w:tc>
          <w:tcPr>
            <w:tcW w:w="517" w:type="dxa"/>
          </w:tcPr>
          <w:p w14:paraId="6E8C32E9" w14:textId="77777777" w:rsidR="00A47D87" w:rsidRDefault="00A47D87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9FA66" w14:textId="77777777" w:rsidR="00A47D87" w:rsidRDefault="00A47D87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57E84F" w14:textId="77777777" w:rsidR="00A47D87" w:rsidRDefault="00A47D87" w:rsidP="00824F62">
            <w:r>
              <w:rPr>
                <w:sz w:val="16"/>
                <w:szCs w:val="16"/>
              </w:rPr>
              <w:t>CR on core part of R18 NonCol_intraB_ENDC_NR_CA</w:t>
            </w:r>
          </w:p>
        </w:tc>
        <w:tc>
          <w:tcPr>
            <w:tcW w:w="517" w:type="dxa"/>
          </w:tcPr>
          <w:p w14:paraId="5A77DC97" w14:textId="77777777" w:rsidR="00A47D87" w:rsidRDefault="00A47D87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56680B" w14:textId="77777777" w:rsidR="00A47D87" w:rsidRDefault="00A47D87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4E24A02" w14:textId="77777777" w:rsidR="00A47D87" w:rsidRDefault="00A47D87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83E0AAA" w14:textId="77777777" w:rsidR="00A47D87" w:rsidRDefault="00A47D87" w:rsidP="00824F62">
            <w:r>
              <w:rPr>
                <w:sz w:val="16"/>
                <w:szCs w:val="16"/>
              </w:rPr>
              <w:t>R4-2419278</w:t>
            </w:r>
          </w:p>
        </w:tc>
        <w:tc>
          <w:tcPr>
            <w:tcW w:w="1597" w:type="dxa"/>
          </w:tcPr>
          <w:p w14:paraId="5F2BF0BA" w14:textId="77777777" w:rsidR="00A47D87" w:rsidRDefault="00A47D87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3BEE8A9" w14:textId="77777777" w:rsidR="00A47D87" w:rsidRDefault="00A47D87" w:rsidP="00824F62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3DF0741C" w14:textId="77777777" w:rsidR="00A47D87" w:rsidRDefault="00A47D87" w:rsidP="00824F62">
            <w:r>
              <w:rPr>
                <w:sz w:val="16"/>
                <w:szCs w:val="16"/>
              </w:rPr>
              <w:t>8.5.5.1, 8.5.6.1</w:t>
            </w:r>
          </w:p>
        </w:tc>
        <w:tc>
          <w:tcPr>
            <w:tcW w:w="998" w:type="dxa"/>
          </w:tcPr>
          <w:p w14:paraId="4CA33268" w14:textId="77777777" w:rsidR="00A47D87" w:rsidRDefault="00A47D87" w:rsidP="00824F6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671B2BB" w14:textId="77777777" w:rsidR="00A47D87" w:rsidRDefault="00A47D87" w:rsidP="00A47D87"/>
    <w:p w14:paraId="7D70A5D6" w14:textId="77777777" w:rsidR="00E144C4" w:rsidRDefault="00E144C4" w:rsidP="00E144C4"/>
    <w:p w14:paraId="3C7450A3" w14:textId="27C2DAC8" w:rsidR="00480259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t>RP-243034</w:t>
      </w:r>
    </w:p>
    <w:p w14:paraId="55465841" w14:textId="0D51146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12</w:t>
      </w:r>
    </w:p>
    <w:p w14:paraId="06B49AB2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E4BE2" w:rsidRPr="004E535C" w14:paraId="62F48049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339E57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E4314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701714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3238AD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B51998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A3A068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4D747E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7B0740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D1F74B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08D84E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5EFCEE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1A1313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5A86DD" w14:textId="77777777" w:rsidR="00EE4BE2" w:rsidRPr="00BF1EB6" w:rsidRDefault="00EE4BE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E4BE2" w14:paraId="11D345A2" w14:textId="77777777" w:rsidTr="00824F62">
        <w:tc>
          <w:tcPr>
            <w:tcW w:w="879" w:type="dxa"/>
          </w:tcPr>
          <w:p w14:paraId="58EA4C9B" w14:textId="77777777" w:rsidR="00EE4BE2" w:rsidRDefault="00EE4BE2" w:rsidP="00824F6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F89B937" w14:textId="77777777" w:rsidR="00EE4BE2" w:rsidRDefault="00EE4BE2" w:rsidP="00824F62"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 w14:paraId="519343D4" w14:textId="77777777" w:rsidR="00EE4BE2" w:rsidRDefault="00EE4BE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9DF57C" w14:textId="77777777" w:rsidR="00EE4BE2" w:rsidRDefault="00EE4BE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DF44E0" w14:textId="77777777" w:rsidR="00EE4BE2" w:rsidRDefault="00EE4BE2" w:rsidP="00824F62">
            <w:r>
              <w:rPr>
                <w:sz w:val="16"/>
                <w:szCs w:val="16"/>
              </w:rPr>
              <w:t xml:space="preserve">CR to TS 38.101-4 corrections of PDSCH and corresponding HARQ-ACK </w:t>
            </w:r>
            <w:r>
              <w:rPr>
                <w:sz w:val="16"/>
                <w:szCs w:val="16"/>
              </w:rPr>
              <w:lastRenderedPageBreak/>
              <w:t>relationship for 30D4S6U TDD pattern for ATG</w:t>
            </w:r>
          </w:p>
        </w:tc>
        <w:tc>
          <w:tcPr>
            <w:tcW w:w="517" w:type="dxa"/>
          </w:tcPr>
          <w:p w14:paraId="1F62335F" w14:textId="77777777" w:rsidR="00EE4BE2" w:rsidRDefault="00EE4BE2" w:rsidP="00824F62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15598FDE" w14:textId="77777777" w:rsidR="00EE4BE2" w:rsidRDefault="00EE4BE2" w:rsidP="00824F6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7F0EEA6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1001638" w14:textId="77777777" w:rsidR="00EE4BE2" w:rsidRDefault="00EE4BE2" w:rsidP="00824F62">
            <w:r>
              <w:rPr>
                <w:sz w:val="16"/>
                <w:szCs w:val="16"/>
              </w:rPr>
              <w:t>R4-2419880</w:t>
            </w:r>
          </w:p>
        </w:tc>
        <w:tc>
          <w:tcPr>
            <w:tcW w:w="1597" w:type="dxa"/>
          </w:tcPr>
          <w:p w14:paraId="5B6139DC" w14:textId="77777777" w:rsidR="00EE4BE2" w:rsidRDefault="00EE4BE2" w:rsidP="00824F6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F58CC1" w14:textId="77777777" w:rsidR="00EE4BE2" w:rsidRDefault="00EE4BE2" w:rsidP="00824F62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5625AE2A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976A3B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</w:tr>
      <w:tr w:rsidR="00EE4BE2" w14:paraId="03C144F4" w14:textId="77777777" w:rsidTr="00824F62">
        <w:tc>
          <w:tcPr>
            <w:tcW w:w="879" w:type="dxa"/>
          </w:tcPr>
          <w:p w14:paraId="7123166A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1FD40C" w14:textId="77777777" w:rsidR="00EE4BE2" w:rsidRDefault="00EE4BE2" w:rsidP="00824F62">
            <w:r>
              <w:rPr>
                <w:sz w:val="16"/>
                <w:szCs w:val="16"/>
              </w:rPr>
              <w:t>4994</w:t>
            </w:r>
          </w:p>
        </w:tc>
        <w:tc>
          <w:tcPr>
            <w:tcW w:w="517" w:type="dxa"/>
          </w:tcPr>
          <w:p w14:paraId="6216ADCB" w14:textId="77777777" w:rsidR="00EE4BE2" w:rsidRDefault="00EE4BE2" w:rsidP="00824F6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1631FE" w14:textId="77777777" w:rsidR="00EE4BE2" w:rsidRDefault="00EE4BE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88B0AB" w14:textId="77777777" w:rsidR="00EE4BE2" w:rsidRDefault="00EE4BE2" w:rsidP="00824F62">
            <w:r>
              <w:rPr>
                <w:sz w:val="16"/>
                <w:szCs w:val="16"/>
              </w:rPr>
              <w:t>(NR_ATG-Core) CR to TS 38.133 on core maintenance for R18 ATG</w:t>
            </w:r>
          </w:p>
        </w:tc>
        <w:tc>
          <w:tcPr>
            <w:tcW w:w="517" w:type="dxa"/>
          </w:tcPr>
          <w:p w14:paraId="3FEE7054" w14:textId="77777777" w:rsidR="00EE4BE2" w:rsidRDefault="00EE4BE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58290C" w14:textId="77777777" w:rsidR="00EE4BE2" w:rsidRDefault="00EE4BE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62B85BC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B61EA4" w14:textId="77777777" w:rsidR="00EE4BE2" w:rsidRDefault="00EE4BE2" w:rsidP="00824F62">
            <w:r>
              <w:rPr>
                <w:sz w:val="16"/>
                <w:szCs w:val="16"/>
              </w:rPr>
              <w:t>R4-2420246</w:t>
            </w:r>
          </w:p>
        </w:tc>
        <w:tc>
          <w:tcPr>
            <w:tcW w:w="1597" w:type="dxa"/>
          </w:tcPr>
          <w:p w14:paraId="3BC24CE6" w14:textId="77777777" w:rsidR="00EE4BE2" w:rsidRDefault="00EE4BE2" w:rsidP="00824F6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80CECCC" w14:textId="77777777" w:rsidR="00EE4BE2" w:rsidRDefault="00EE4BE2" w:rsidP="00824F62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12E50E67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66330C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</w:tr>
      <w:tr w:rsidR="00EE4BE2" w14:paraId="725A59ED" w14:textId="77777777" w:rsidTr="00824F62">
        <w:tc>
          <w:tcPr>
            <w:tcW w:w="879" w:type="dxa"/>
          </w:tcPr>
          <w:p w14:paraId="287F0634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1DD042" w14:textId="77777777" w:rsidR="00EE4BE2" w:rsidRDefault="00EE4BE2" w:rsidP="00824F62">
            <w:r>
              <w:rPr>
                <w:sz w:val="16"/>
                <w:szCs w:val="16"/>
              </w:rPr>
              <w:t>5108</w:t>
            </w:r>
          </w:p>
        </w:tc>
        <w:tc>
          <w:tcPr>
            <w:tcW w:w="517" w:type="dxa"/>
          </w:tcPr>
          <w:p w14:paraId="0ECB45E0" w14:textId="77777777" w:rsidR="00EE4BE2" w:rsidRDefault="00EE4BE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446A4F" w14:textId="77777777" w:rsidR="00EE4BE2" w:rsidRDefault="00EE4BE2" w:rsidP="00824F6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AF1A91" w14:textId="77777777" w:rsidR="00EE4BE2" w:rsidRDefault="00EE4BE2" w:rsidP="00824F62">
            <w:r>
              <w:rPr>
                <w:sz w:val="16"/>
                <w:szCs w:val="16"/>
              </w:rPr>
              <w:t>(NR_2step_RACH-Perf) Correction to 2-step RACH RRM RMCs and test cases_R16</w:t>
            </w:r>
          </w:p>
        </w:tc>
        <w:tc>
          <w:tcPr>
            <w:tcW w:w="517" w:type="dxa"/>
          </w:tcPr>
          <w:p w14:paraId="069AD331" w14:textId="77777777" w:rsidR="00EE4BE2" w:rsidRDefault="00EE4BE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4C036" w14:textId="77777777" w:rsidR="00EE4BE2" w:rsidRDefault="00EE4BE2" w:rsidP="00824F62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576EC769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E4E148" w14:textId="77777777" w:rsidR="00EE4BE2" w:rsidRDefault="00EE4BE2" w:rsidP="00824F62">
            <w:r>
              <w:rPr>
                <w:sz w:val="16"/>
                <w:szCs w:val="16"/>
              </w:rPr>
              <w:t>R4-2420162</w:t>
            </w:r>
          </w:p>
        </w:tc>
        <w:tc>
          <w:tcPr>
            <w:tcW w:w="1597" w:type="dxa"/>
          </w:tcPr>
          <w:p w14:paraId="1AA374B4" w14:textId="77777777" w:rsidR="00EE4BE2" w:rsidRDefault="00EE4BE2" w:rsidP="00824F62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0BC0E64D" w14:textId="77777777" w:rsidR="00EE4BE2" w:rsidRDefault="00EE4BE2" w:rsidP="00824F6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024FC156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B8BDE8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</w:tr>
      <w:tr w:rsidR="00EE4BE2" w14:paraId="07A75268" w14:textId="77777777" w:rsidTr="00824F62">
        <w:tc>
          <w:tcPr>
            <w:tcW w:w="879" w:type="dxa"/>
          </w:tcPr>
          <w:p w14:paraId="0F38D87B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D59212" w14:textId="77777777" w:rsidR="00EE4BE2" w:rsidRDefault="00EE4BE2" w:rsidP="00824F62">
            <w:r>
              <w:rPr>
                <w:sz w:val="16"/>
                <w:szCs w:val="16"/>
              </w:rPr>
              <w:t>5109</w:t>
            </w:r>
          </w:p>
        </w:tc>
        <w:tc>
          <w:tcPr>
            <w:tcW w:w="517" w:type="dxa"/>
          </w:tcPr>
          <w:p w14:paraId="26517689" w14:textId="77777777" w:rsidR="00EE4BE2" w:rsidRDefault="00EE4BE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3D2FE0" w14:textId="77777777" w:rsidR="00EE4BE2" w:rsidRDefault="00EE4BE2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627081" w14:textId="77777777" w:rsidR="00EE4BE2" w:rsidRDefault="00EE4BE2" w:rsidP="00824F62">
            <w:r>
              <w:rPr>
                <w:sz w:val="16"/>
                <w:szCs w:val="16"/>
              </w:rPr>
              <w:t>(NR_2step_RACH-Perf) Correction to 2-step RACH RRM RMCs and test cases_R17</w:t>
            </w:r>
          </w:p>
        </w:tc>
        <w:tc>
          <w:tcPr>
            <w:tcW w:w="517" w:type="dxa"/>
          </w:tcPr>
          <w:p w14:paraId="5782CD51" w14:textId="77777777" w:rsidR="00EE4BE2" w:rsidRDefault="00EE4BE2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0B8F11" w14:textId="77777777" w:rsidR="00EE4BE2" w:rsidRDefault="00EE4BE2" w:rsidP="00824F6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67C5591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EB8613" w14:textId="77777777" w:rsidR="00EE4BE2" w:rsidRDefault="00EE4BE2" w:rsidP="00824F62">
            <w:r>
              <w:rPr>
                <w:sz w:val="16"/>
                <w:szCs w:val="16"/>
              </w:rPr>
              <w:t>R4-2418635</w:t>
            </w:r>
          </w:p>
        </w:tc>
        <w:tc>
          <w:tcPr>
            <w:tcW w:w="1597" w:type="dxa"/>
          </w:tcPr>
          <w:p w14:paraId="48835E0B" w14:textId="77777777" w:rsidR="00EE4BE2" w:rsidRDefault="00EE4BE2" w:rsidP="00824F62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72BBAF59" w14:textId="77777777" w:rsidR="00EE4BE2" w:rsidRDefault="00EE4BE2" w:rsidP="00824F6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2542E3FE" w14:textId="77777777" w:rsidR="00EE4BE2" w:rsidRDefault="00EE4BE2" w:rsidP="00824F62">
            <w:r>
              <w:rPr>
                <w:sz w:val="16"/>
                <w:szCs w:val="16"/>
              </w:rPr>
              <w:t>A.3.20.2.1, A.3.20.2.2, A.3.20.3.1, A.3.20.3.2, 4.3.2.2.3, 4.3.2.2.4, 5.3.2.2.3, 5.3.2.2.4, 6.3.2.2.3, 6.3.2.2.4, 7.3.2.2.3, 7.3.2.2.4</w:t>
            </w:r>
          </w:p>
        </w:tc>
        <w:tc>
          <w:tcPr>
            <w:tcW w:w="998" w:type="dxa"/>
          </w:tcPr>
          <w:p w14:paraId="12314817" w14:textId="77777777" w:rsidR="00EE4BE2" w:rsidRDefault="00EE4BE2" w:rsidP="00824F6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E4BE2" w14:paraId="33DAA360" w14:textId="77777777" w:rsidTr="00824F62">
        <w:tc>
          <w:tcPr>
            <w:tcW w:w="879" w:type="dxa"/>
          </w:tcPr>
          <w:p w14:paraId="39110E2A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592571" w14:textId="77777777" w:rsidR="00EE4BE2" w:rsidRDefault="00EE4BE2" w:rsidP="00824F62">
            <w:r>
              <w:rPr>
                <w:sz w:val="16"/>
                <w:szCs w:val="16"/>
              </w:rPr>
              <w:t>5110</w:t>
            </w:r>
          </w:p>
        </w:tc>
        <w:tc>
          <w:tcPr>
            <w:tcW w:w="517" w:type="dxa"/>
          </w:tcPr>
          <w:p w14:paraId="1CFE4522" w14:textId="77777777" w:rsidR="00EE4BE2" w:rsidRDefault="00EE4BE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AEDE19" w14:textId="77777777" w:rsidR="00EE4BE2" w:rsidRDefault="00EE4BE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8B607E" w14:textId="77777777" w:rsidR="00EE4BE2" w:rsidRDefault="00EE4BE2" w:rsidP="00824F62">
            <w:r>
              <w:rPr>
                <w:sz w:val="16"/>
                <w:szCs w:val="16"/>
              </w:rPr>
              <w:t>(NR_2step_RACH-Perf) Correction to 2-step RACH RRM RMCs and test cases_R18</w:t>
            </w:r>
          </w:p>
        </w:tc>
        <w:tc>
          <w:tcPr>
            <w:tcW w:w="517" w:type="dxa"/>
          </w:tcPr>
          <w:p w14:paraId="5A017B78" w14:textId="77777777" w:rsidR="00EE4BE2" w:rsidRDefault="00EE4BE2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EA7F31" w14:textId="77777777" w:rsidR="00EE4BE2" w:rsidRDefault="00EE4BE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01E310D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14C86AD" w14:textId="77777777" w:rsidR="00EE4BE2" w:rsidRDefault="00EE4BE2" w:rsidP="00824F62">
            <w:r>
              <w:rPr>
                <w:sz w:val="16"/>
                <w:szCs w:val="16"/>
              </w:rPr>
              <w:t>R4-2418636</w:t>
            </w:r>
          </w:p>
        </w:tc>
        <w:tc>
          <w:tcPr>
            <w:tcW w:w="1597" w:type="dxa"/>
          </w:tcPr>
          <w:p w14:paraId="1FD79B94" w14:textId="77777777" w:rsidR="00EE4BE2" w:rsidRDefault="00EE4BE2" w:rsidP="00824F62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D7832A4" w14:textId="77777777" w:rsidR="00EE4BE2" w:rsidRDefault="00EE4BE2" w:rsidP="00824F6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773B880E" w14:textId="77777777" w:rsidR="00EE4BE2" w:rsidRDefault="00EE4BE2" w:rsidP="00824F62">
            <w:r>
              <w:rPr>
                <w:sz w:val="16"/>
                <w:szCs w:val="16"/>
              </w:rPr>
              <w:t>A.3.20.2.1, A.3.20.2.2, A.3.20.3.1, A.3.20.3.2, 4.3.2.2.3, 4.3.2.2.4, 5.3.2.2.3, 5.3.2.2.4, 6.3.2.2.3, 6.3.2.2.4, 7.3.2.2.3, 7.3.2.2.4</w:t>
            </w:r>
          </w:p>
        </w:tc>
        <w:tc>
          <w:tcPr>
            <w:tcW w:w="998" w:type="dxa"/>
          </w:tcPr>
          <w:p w14:paraId="41DF700E" w14:textId="77777777" w:rsidR="00EE4BE2" w:rsidRDefault="00EE4BE2" w:rsidP="00824F6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E4BE2" w14:paraId="4A4238A0" w14:textId="77777777" w:rsidTr="00824F62">
        <w:tc>
          <w:tcPr>
            <w:tcW w:w="879" w:type="dxa"/>
          </w:tcPr>
          <w:p w14:paraId="65BA6EFE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40ED4D" w14:textId="77777777" w:rsidR="00EE4BE2" w:rsidRDefault="00EE4BE2" w:rsidP="00824F62">
            <w:r>
              <w:rPr>
                <w:sz w:val="16"/>
                <w:szCs w:val="16"/>
              </w:rPr>
              <w:t>5180</w:t>
            </w:r>
          </w:p>
        </w:tc>
        <w:tc>
          <w:tcPr>
            <w:tcW w:w="517" w:type="dxa"/>
          </w:tcPr>
          <w:p w14:paraId="21DC7373" w14:textId="77777777" w:rsidR="00EE4BE2" w:rsidRDefault="00EE4BE2" w:rsidP="00824F6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45B967" w14:textId="77777777" w:rsidR="00EE4BE2" w:rsidRDefault="00EE4BE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E667DB" w14:textId="77777777" w:rsidR="00EE4BE2" w:rsidRDefault="00EE4BE2" w:rsidP="00824F62">
            <w:r>
              <w:rPr>
                <w:sz w:val="16"/>
                <w:szCs w:val="16"/>
              </w:rPr>
              <w:t>CR on core part of R18 ATG</w:t>
            </w:r>
          </w:p>
        </w:tc>
        <w:tc>
          <w:tcPr>
            <w:tcW w:w="517" w:type="dxa"/>
          </w:tcPr>
          <w:p w14:paraId="442B0251" w14:textId="77777777" w:rsidR="00EE4BE2" w:rsidRDefault="00EE4BE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04BB63" w14:textId="77777777" w:rsidR="00EE4BE2" w:rsidRDefault="00EE4BE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D959642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B26541" w14:textId="77777777" w:rsidR="00EE4BE2" w:rsidRDefault="00EE4BE2" w:rsidP="00824F62">
            <w:r>
              <w:rPr>
                <w:sz w:val="16"/>
                <w:szCs w:val="16"/>
              </w:rPr>
              <w:t>R4-2420210</w:t>
            </w:r>
          </w:p>
        </w:tc>
        <w:tc>
          <w:tcPr>
            <w:tcW w:w="1597" w:type="dxa"/>
          </w:tcPr>
          <w:p w14:paraId="3CE32B15" w14:textId="77777777" w:rsidR="00EE4BE2" w:rsidRDefault="00EE4BE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F88E81" w14:textId="77777777" w:rsidR="00EE4BE2" w:rsidRDefault="00EE4BE2" w:rsidP="00824F62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677FEECF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F97675" w14:textId="77777777" w:rsidR="00EE4BE2" w:rsidRDefault="00EE4BE2" w:rsidP="00824F62">
            <w:pPr>
              <w:rPr>
                <w:sz w:val="16"/>
                <w:szCs w:val="16"/>
              </w:rPr>
            </w:pPr>
          </w:p>
        </w:tc>
      </w:tr>
      <w:tr w:rsidR="00EE4BE2" w14:paraId="3A07F37D" w14:textId="77777777" w:rsidTr="00824F62">
        <w:tc>
          <w:tcPr>
            <w:tcW w:w="879" w:type="dxa"/>
          </w:tcPr>
          <w:p w14:paraId="69832EF5" w14:textId="77777777" w:rsidR="00EE4BE2" w:rsidRDefault="00EE4BE2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AD6F3A" w14:textId="77777777" w:rsidR="00EE4BE2" w:rsidRDefault="00EE4BE2" w:rsidP="00824F62">
            <w:r>
              <w:rPr>
                <w:sz w:val="16"/>
                <w:szCs w:val="16"/>
              </w:rPr>
              <w:t>5181</w:t>
            </w:r>
          </w:p>
        </w:tc>
        <w:tc>
          <w:tcPr>
            <w:tcW w:w="517" w:type="dxa"/>
          </w:tcPr>
          <w:p w14:paraId="6090F86F" w14:textId="77777777" w:rsidR="00EE4BE2" w:rsidRDefault="00EE4BE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79789" w14:textId="77777777" w:rsidR="00EE4BE2" w:rsidRDefault="00EE4BE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9D3B1C" w14:textId="77777777" w:rsidR="00EE4BE2" w:rsidRDefault="00EE4BE2" w:rsidP="00824F62">
            <w:r>
              <w:rPr>
                <w:sz w:val="16"/>
                <w:szCs w:val="16"/>
              </w:rPr>
              <w:t>CR on perf part of R18 ATG</w:t>
            </w:r>
          </w:p>
        </w:tc>
        <w:tc>
          <w:tcPr>
            <w:tcW w:w="517" w:type="dxa"/>
          </w:tcPr>
          <w:p w14:paraId="48F180EE" w14:textId="77777777" w:rsidR="00EE4BE2" w:rsidRDefault="00EE4BE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EC098B" w14:textId="77777777" w:rsidR="00EE4BE2" w:rsidRDefault="00EE4BE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1370698" w14:textId="77777777" w:rsidR="00EE4BE2" w:rsidRDefault="00EE4BE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704BAAD" w14:textId="77777777" w:rsidR="00EE4BE2" w:rsidRDefault="00EE4BE2" w:rsidP="00824F62">
            <w:r>
              <w:rPr>
                <w:sz w:val="16"/>
                <w:szCs w:val="16"/>
              </w:rPr>
              <w:t>R4-2419276</w:t>
            </w:r>
          </w:p>
        </w:tc>
        <w:tc>
          <w:tcPr>
            <w:tcW w:w="1597" w:type="dxa"/>
          </w:tcPr>
          <w:p w14:paraId="0B7A674D" w14:textId="77777777" w:rsidR="00EE4BE2" w:rsidRDefault="00EE4BE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D9B08A" w14:textId="77777777" w:rsidR="00EE4BE2" w:rsidRDefault="00EE4BE2" w:rsidP="00824F62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4756877B" w14:textId="77777777" w:rsidR="00EE4BE2" w:rsidRDefault="00EE4BE2" w:rsidP="00824F62">
            <w:r>
              <w:rPr>
                <w:sz w:val="16"/>
                <w:szCs w:val="16"/>
              </w:rPr>
              <w:t>A.19.1.1.2, A.19.1.3.3, A.19.2.2.1.2, A.19.2.2.2.2, A.19.2.3.1.1.1, A.19.2.3.1.1.2, A.19.2.3.1.2.1</w:t>
            </w:r>
          </w:p>
        </w:tc>
        <w:tc>
          <w:tcPr>
            <w:tcW w:w="998" w:type="dxa"/>
          </w:tcPr>
          <w:p w14:paraId="5D986282" w14:textId="77777777" w:rsidR="00EE4BE2" w:rsidRDefault="00EE4BE2" w:rsidP="00824F6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5E14C937" w14:textId="77777777" w:rsidR="00EE4BE2" w:rsidRDefault="00EE4BE2" w:rsidP="00EE4BE2"/>
    <w:p w14:paraId="504FDE8D" w14:textId="77777777" w:rsidR="00480259" w:rsidRDefault="00480259" w:rsidP="00480259"/>
    <w:p w14:paraId="0CA1275D" w14:textId="2572CE96" w:rsidR="00480259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t>RP-24303</w:t>
      </w:r>
      <w:r>
        <w:rPr>
          <w:noProof/>
        </w:rPr>
        <w:t>5</w:t>
      </w:r>
    </w:p>
    <w:p w14:paraId="1D6FE1BF" w14:textId="1B9C504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13</w:t>
      </w:r>
    </w:p>
    <w:p w14:paraId="6834106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36673" w:rsidRPr="004E535C" w14:paraId="61B4DD89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E6868A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C43D04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6596FA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5DA41A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6D4486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EAA2AB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6F59BB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D22C15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F1F09B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A82F05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209BF2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0B778C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F5E73D" w14:textId="77777777" w:rsidR="00636673" w:rsidRPr="00BF1EB6" w:rsidRDefault="00636673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36673" w14:paraId="413960EB" w14:textId="77777777" w:rsidTr="00824F62">
        <w:tc>
          <w:tcPr>
            <w:tcW w:w="879" w:type="dxa"/>
          </w:tcPr>
          <w:p w14:paraId="72A3AA75" w14:textId="77777777" w:rsidR="00636673" w:rsidRDefault="00636673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CF349B" w14:textId="77777777" w:rsidR="00636673" w:rsidRDefault="00636673" w:rsidP="00824F62">
            <w:r>
              <w:rPr>
                <w:sz w:val="16"/>
                <w:szCs w:val="16"/>
              </w:rPr>
              <w:t>2553</w:t>
            </w:r>
          </w:p>
        </w:tc>
        <w:tc>
          <w:tcPr>
            <w:tcW w:w="517" w:type="dxa"/>
          </w:tcPr>
          <w:p w14:paraId="2721D994" w14:textId="77777777" w:rsidR="00636673" w:rsidRDefault="0063667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A4D03E" w14:textId="77777777" w:rsidR="00636673" w:rsidRDefault="0063667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D5AD52" w14:textId="77777777" w:rsidR="00636673" w:rsidRDefault="00636673" w:rsidP="00824F62">
            <w:r>
              <w:rPr>
                <w:sz w:val="16"/>
                <w:szCs w:val="16"/>
              </w:rPr>
              <w:t>(NR_CADC_R17_2BDL_xBUL-Core) CR on 38.101-1 [R17] Some corrections on the MSD table</w:t>
            </w:r>
          </w:p>
        </w:tc>
        <w:tc>
          <w:tcPr>
            <w:tcW w:w="517" w:type="dxa"/>
          </w:tcPr>
          <w:p w14:paraId="3166F19D" w14:textId="77777777" w:rsidR="00636673" w:rsidRDefault="0063667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FF12C" w14:textId="77777777" w:rsidR="00636673" w:rsidRDefault="00636673" w:rsidP="00824F6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6E3F65A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6EE4F1" w14:textId="77777777" w:rsidR="00636673" w:rsidRDefault="00636673" w:rsidP="00824F62">
            <w:r>
              <w:rPr>
                <w:sz w:val="16"/>
                <w:szCs w:val="16"/>
              </w:rPr>
              <w:t>R4-2418681</w:t>
            </w:r>
          </w:p>
        </w:tc>
        <w:tc>
          <w:tcPr>
            <w:tcW w:w="1597" w:type="dxa"/>
          </w:tcPr>
          <w:p w14:paraId="1351A9FA" w14:textId="77777777" w:rsidR="00636673" w:rsidRDefault="0063667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EF286AE" w14:textId="77777777" w:rsidR="00636673" w:rsidRDefault="00636673" w:rsidP="00824F62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9259727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249A1F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</w:tr>
      <w:tr w:rsidR="00636673" w14:paraId="05BDC7E4" w14:textId="77777777" w:rsidTr="00824F62">
        <w:tc>
          <w:tcPr>
            <w:tcW w:w="879" w:type="dxa"/>
          </w:tcPr>
          <w:p w14:paraId="5147E00D" w14:textId="77777777" w:rsidR="00636673" w:rsidRDefault="00636673" w:rsidP="00824F62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D6B33E7" w14:textId="77777777" w:rsidR="00636673" w:rsidRDefault="00636673" w:rsidP="00824F62">
            <w:r>
              <w:rPr>
                <w:sz w:val="16"/>
                <w:szCs w:val="16"/>
              </w:rPr>
              <w:t>2554</w:t>
            </w:r>
          </w:p>
        </w:tc>
        <w:tc>
          <w:tcPr>
            <w:tcW w:w="517" w:type="dxa"/>
          </w:tcPr>
          <w:p w14:paraId="24B31550" w14:textId="77777777" w:rsidR="00636673" w:rsidRDefault="0063667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5633A" w14:textId="77777777" w:rsidR="00636673" w:rsidRDefault="0063667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FC4E48" w14:textId="77777777" w:rsidR="00636673" w:rsidRDefault="00636673" w:rsidP="00824F62">
            <w:r>
              <w:rPr>
                <w:sz w:val="16"/>
                <w:szCs w:val="16"/>
              </w:rPr>
              <w:t>(NR_CADC_R17_2BDL_xBUL-Core) CR on 38.101-1 [R18] Some corrections on the MSD table</w:t>
            </w:r>
          </w:p>
        </w:tc>
        <w:tc>
          <w:tcPr>
            <w:tcW w:w="517" w:type="dxa"/>
          </w:tcPr>
          <w:p w14:paraId="5754126C" w14:textId="77777777" w:rsidR="00636673" w:rsidRDefault="0063667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39326" w14:textId="77777777" w:rsidR="00636673" w:rsidRDefault="0063667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440F172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7B77AE" w14:textId="77777777" w:rsidR="00636673" w:rsidRDefault="00636673" w:rsidP="00824F62">
            <w:r>
              <w:rPr>
                <w:sz w:val="16"/>
                <w:szCs w:val="16"/>
              </w:rPr>
              <w:t>R4-2418682</w:t>
            </w:r>
          </w:p>
        </w:tc>
        <w:tc>
          <w:tcPr>
            <w:tcW w:w="1597" w:type="dxa"/>
          </w:tcPr>
          <w:p w14:paraId="4DAB432C" w14:textId="77777777" w:rsidR="00636673" w:rsidRDefault="0063667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E3CDD94" w14:textId="77777777" w:rsidR="00636673" w:rsidRDefault="00636673" w:rsidP="00824F62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400D5480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6F9541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</w:tr>
      <w:tr w:rsidR="00636673" w14:paraId="585635B5" w14:textId="77777777" w:rsidTr="00824F62">
        <w:tc>
          <w:tcPr>
            <w:tcW w:w="879" w:type="dxa"/>
          </w:tcPr>
          <w:p w14:paraId="5CAA312B" w14:textId="77777777" w:rsidR="00636673" w:rsidRDefault="00636673" w:rsidP="00824F62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82D396F" w14:textId="77777777" w:rsidR="00636673" w:rsidRDefault="00636673" w:rsidP="00824F62"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</w:tcPr>
          <w:p w14:paraId="4A00FFA3" w14:textId="77777777" w:rsidR="00636673" w:rsidRDefault="0063667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5BDF6B" w14:textId="77777777" w:rsidR="00636673" w:rsidRDefault="0063667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96BF20" w14:textId="77777777" w:rsidR="00636673" w:rsidRDefault="00636673" w:rsidP="00824F62">
            <w:r>
              <w:rPr>
                <w:sz w:val="16"/>
                <w:szCs w:val="16"/>
              </w:rPr>
              <w:t>(NR_CA_R18_Intra-Core) Corrections on intra-band contiguous CA configurations for CA_n258</w:t>
            </w:r>
          </w:p>
        </w:tc>
        <w:tc>
          <w:tcPr>
            <w:tcW w:w="517" w:type="dxa"/>
          </w:tcPr>
          <w:p w14:paraId="302EEB65" w14:textId="77777777" w:rsidR="00636673" w:rsidRDefault="0063667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94115" w14:textId="77777777" w:rsidR="00636673" w:rsidRDefault="0063667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5128FBA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420CF41" w14:textId="77777777" w:rsidR="00636673" w:rsidRDefault="00636673" w:rsidP="00824F62">
            <w:r>
              <w:rPr>
                <w:sz w:val="16"/>
                <w:szCs w:val="16"/>
              </w:rPr>
              <w:t>R4-2419566</w:t>
            </w:r>
          </w:p>
        </w:tc>
        <w:tc>
          <w:tcPr>
            <w:tcW w:w="1597" w:type="dxa"/>
          </w:tcPr>
          <w:p w14:paraId="49BBADAE" w14:textId="77777777" w:rsidR="00636673" w:rsidRDefault="0063667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002C779" w14:textId="77777777" w:rsidR="00636673" w:rsidRDefault="00636673" w:rsidP="00824F62">
            <w:r>
              <w:rPr>
                <w:sz w:val="16"/>
                <w:szCs w:val="16"/>
              </w:rPr>
              <w:t>NR_CA_R18_Intra-Core</w:t>
            </w:r>
          </w:p>
        </w:tc>
        <w:tc>
          <w:tcPr>
            <w:tcW w:w="2323" w:type="dxa"/>
          </w:tcPr>
          <w:p w14:paraId="45AB4FF0" w14:textId="77777777" w:rsidR="00636673" w:rsidRDefault="00636673" w:rsidP="00824F62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58268201" w14:textId="77777777" w:rsidR="00636673" w:rsidRDefault="00636673" w:rsidP="00824F62">
            <w:r>
              <w:rPr>
                <w:sz w:val="16"/>
                <w:szCs w:val="16"/>
              </w:rPr>
              <w:t xml:space="preserve">TS/TR ... CR ... ; TS/TR ... CR ... TS 38.521-2; TS/TR ... CR ... </w:t>
            </w:r>
          </w:p>
        </w:tc>
      </w:tr>
      <w:tr w:rsidR="00636673" w14:paraId="66B44F68" w14:textId="77777777" w:rsidTr="00824F62">
        <w:tc>
          <w:tcPr>
            <w:tcW w:w="879" w:type="dxa"/>
          </w:tcPr>
          <w:p w14:paraId="7E573652" w14:textId="77777777" w:rsidR="00636673" w:rsidRDefault="00636673" w:rsidP="00824F6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2CBD242" w14:textId="77777777" w:rsidR="00636673" w:rsidRDefault="00636673" w:rsidP="00824F62">
            <w:r>
              <w:rPr>
                <w:sz w:val="16"/>
                <w:szCs w:val="16"/>
              </w:rPr>
              <w:t>1331</w:t>
            </w:r>
          </w:p>
        </w:tc>
        <w:tc>
          <w:tcPr>
            <w:tcW w:w="517" w:type="dxa"/>
          </w:tcPr>
          <w:p w14:paraId="104E3287" w14:textId="77777777" w:rsidR="00636673" w:rsidRDefault="0063667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F524F5" w14:textId="77777777" w:rsidR="00636673" w:rsidRDefault="00636673" w:rsidP="00824F6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97A285" w14:textId="77777777" w:rsidR="00636673" w:rsidRDefault="00636673" w:rsidP="00824F62">
            <w:r>
              <w:rPr>
                <w:sz w:val="16"/>
                <w:szCs w:val="16"/>
              </w:rPr>
              <w:t>(NR_CADC_R17_3BDL_2BUL-Core) Updates on NR CA band for inter-band CA between FR1 and FR2 with three bands</w:t>
            </w:r>
          </w:p>
        </w:tc>
        <w:tc>
          <w:tcPr>
            <w:tcW w:w="517" w:type="dxa"/>
          </w:tcPr>
          <w:p w14:paraId="2142A827" w14:textId="77777777" w:rsidR="00636673" w:rsidRDefault="0063667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399FDC" w14:textId="77777777" w:rsidR="00636673" w:rsidRDefault="00636673" w:rsidP="00824F6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EB67D88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9FAB69B" w14:textId="77777777" w:rsidR="00636673" w:rsidRDefault="00636673" w:rsidP="00824F62">
            <w:r>
              <w:rPr>
                <w:sz w:val="16"/>
                <w:szCs w:val="16"/>
              </w:rPr>
              <w:t>R4-2419572</w:t>
            </w:r>
          </w:p>
        </w:tc>
        <w:tc>
          <w:tcPr>
            <w:tcW w:w="1597" w:type="dxa"/>
          </w:tcPr>
          <w:p w14:paraId="423C16E0" w14:textId="77777777" w:rsidR="00636673" w:rsidRDefault="0063667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6465C8E" w14:textId="77777777" w:rsidR="00636673" w:rsidRDefault="00636673" w:rsidP="00824F62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24596A83" w14:textId="77777777" w:rsidR="00636673" w:rsidRDefault="00636673" w:rsidP="00824F62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1557DC8A" w14:textId="77777777" w:rsidR="00636673" w:rsidRDefault="00636673" w:rsidP="00824F62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636673" w14:paraId="0EB7DDF1" w14:textId="77777777" w:rsidTr="00824F62">
        <w:tc>
          <w:tcPr>
            <w:tcW w:w="879" w:type="dxa"/>
          </w:tcPr>
          <w:p w14:paraId="2E57283E" w14:textId="77777777" w:rsidR="00636673" w:rsidRDefault="00636673" w:rsidP="00824F6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0AF95BC" w14:textId="77777777" w:rsidR="00636673" w:rsidRDefault="00636673" w:rsidP="00824F62">
            <w:r>
              <w:rPr>
                <w:sz w:val="16"/>
                <w:szCs w:val="16"/>
              </w:rPr>
              <w:t>1332</w:t>
            </w:r>
          </w:p>
        </w:tc>
        <w:tc>
          <w:tcPr>
            <w:tcW w:w="517" w:type="dxa"/>
          </w:tcPr>
          <w:p w14:paraId="4B102483" w14:textId="77777777" w:rsidR="00636673" w:rsidRDefault="00636673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59FEA" w14:textId="77777777" w:rsidR="00636673" w:rsidRDefault="0063667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E4A42F" w14:textId="77777777" w:rsidR="00636673" w:rsidRDefault="00636673" w:rsidP="00824F62">
            <w:r>
              <w:rPr>
                <w:sz w:val="16"/>
                <w:szCs w:val="16"/>
              </w:rPr>
              <w:t>(NR_CADC_R17_3BDL_2BUL-Core) Updates on NR CA band for inter-band CA between FR1 and FR2 with three bands_R18_CAT_A</w:t>
            </w:r>
          </w:p>
        </w:tc>
        <w:tc>
          <w:tcPr>
            <w:tcW w:w="517" w:type="dxa"/>
          </w:tcPr>
          <w:p w14:paraId="5E7B602F" w14:textId="77777777" w:rsidR="00636673" w:rsidRDefault="00636673" w:rsidP="00824F6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25E55C" w14:textId="77777777" w:rsidR="00636673" w:rsidRDefault="0063667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EDCCA25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743D179" w14:textId="77777777" w:rsidR="00636673" w:rsidRDefault="00636673" w:rsidP="00824F62">
            <w:r>
              <w:rPr>
                <w:sz w:val="16"/>
                <w:szCs w:val="16"/>
              </w:rPr>
              <w:t>R4-2419573</w:t>
            </w:r>
          </w:p>
        </w:tc>
        <w:tc>
          <w:tcPr>
            <w:tcW w:w="1597" w:type="dxa"/>
          </w:tcPr>
          <w:p w14:paraId="4FC7D53D" w14:textId="77777777" w:rsidR="00636673" w:rsidRDefault="00636673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04C6D89" w14:textId="77777777" w:rsidR="00636673" w:rsidRDefault="00636673" w:rsidP="00824F62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4F12FB95" w14:textId="77777777" w:rsidR="00636673" w:rsidRDefault="00636673" w:rsidP="00824F62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264A62AA" w14:textId="77777777" w:rsidR="00636673" w:rsidRDefault="00636673" w:rsidP="00824F62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636673" w14:paraId="43500E69" w14:textId="77777777" w:rsidTr="00824F62">
        <w:tc>
          <w:tcPr>
            <w:tcW w:w="879" w:type="dxa"/>
          </w:tcPr>
          <w:p w14:paraId="3ECA1349" w14:textId="77777777" w:rsidR="00636673" w:rsidRDefault="00636673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529BDA" w14:textId="77777777" w:rsidR="00636673" w:rsidRDefault="00636673" w:rsidP="00824F62">
            <w:r>
              <w:rPr>
                <w:sz w:val="16"/>
                <w:szCs w:val="16"/>
              </w:rPr>
              <w:t>5062</w:t>
            </w:r>
          </w:p>
        </w:tc>
        <w:tc>
          <w:tcPr>
            <w:tcW w:w="517" w:type="dxa"/>
          </w:tcPr>
          <w:p w14:paraId="2131ED36" w14:textId="77777777" w:rsidR="00636673" w:rsidRDefault="00636673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66037E" w14:textId="77777777" w:rsidR="00636673" w:rsidRDefault="0063667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A0A834" w14:textId="77777777" w:rsidR="00636673" w:rsidRDefault="00636673" w:rsidP="00824F62">
            <w:r>
              <w:rPr>
                <w:sz w:val="16"/>
                <w:szCs w:val="16"/>
              </w:rPr>
              <w:t>Clarification for HO within NR_BWP_wor-Core</w:t>
            </w:r>
          </w:p>
        </w:tc>
        <w:tc>
          <w:tcPr>
            <w:tcW w:w="517" w:type="dxa"/>
          </w:tcPr>
          <w:p w14:paraId="6D61ABE7" w14:textId="77777777" w:rsidR="00636673" w:rsidRDefault="0063667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0CB507" w14:textId="77777777" w:rsidR="00636673" w:rsidRDefault="0063667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D89ADFA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5E420E5" w14:textId="77777777" w:rsidR="00636673" w:rsidRDefault="00636673" w:rsidP="00824F62">
            <w:r>
              <w:rPr>
                <w:sz w:val="16"/>
                <w:szCs w:val="16"/>
              </w:rPr>
              <w:t>R4-2420186</w:t>
            </w:r>
          </w:p>
        </w:tc>
        <w:tc>
          <w:tcPr>
            <w:tcW w:w="1597" w:type="dxa"/>
          </w:tcPr>
          <w:p w14:paraId="5BCEB932" w14:textId="77777777" w:rsidR="00636673" w:rsidRDefault="00636673" w:rsidP="00824F62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4A3A25C" w14:textId="77777777" w:rsidR="00636673" w:rsidRDefault="00636673" w:rsidP="00824F62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34986C2E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7AE27F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</w:tr>
      <w:tr w:rsidR="00636673" w14:paraId="590D45F1" w14:textId="77777777" w:rsidTr="00824F62">
        <w:tc>
          <w:tcPr>
            <w:tcW w:w="879" w:type="dxa"/>
          </w:tcPr>
          <w:p w14:paraId="714597AD" w14:textId="77777777" w:rsidR="00636673" w:rsidRDefault="00636673" w:rsidP="00824F6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D8B745" w14:textId="77777777" w:rsidR="00636673" w:rsidRDefault="00636673" w:rsidP="00824F62">
            <w:r>
              <w:rPr>
                <w:sz w:val="16"/>
                <w:szCs w:val="16"/>
              </w:rPr>
              <w:t>5168</w:t>
            </w:r>
          </w:p>
        </w:tc>
        <w:tc>
          <w:tcPr>
            <w:tcW w:w="517" w:type="dxa"/>
          </w:tcPr>
          <w:p w14:paraId="35FB8970" w14:textId="77777777" w:rsidR="00636673" w:rsidRDefault="00636673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D47072" w14:textId="77777777" w:rsidR="00636673" w:rsidRDefault="00636673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EA8854" w14:textId="77777777" w:rsidR="00636673" w:rsidRDefault="00636673" w:rsidP="00824F62">
            <w:r>
              <w:rPr>
                <w:sz w:val="16"/>
                <w:szCs w:val="16"/>
              </w:rPr>
              <w:t>CR on TCs for option C for BWP without restriction</w:t>
            </w:r>
          </w:p>
        </w:tc>
        <w:tc>
          <w:tcPr>
            <w:tcW w:w="517" w:type="dxa"/>
          </w:tcPr>
          <w:p w14:paraId="257CB9DC" w14:textId="77777777" w:rsidR="00636673" w:rsidRDefault="00636673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F3015E" w14:textId="77777777" w:rsidR="00636673" w:rsidRDefault="00636673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18841D3" w14:textId="77777777" w:rsidR="00636673" w:rsidRDefault="00636673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3520AD9" w14:textId="77777777" w:rsidR="00636673" w:rsidRDefault="00636673" w:rsidP="00824F62">
            <w:r>
              <w:rPr>
                <w:sz w:val="16"/>
                <w:szCs w:val="16"/>
              </w:rPr>
              <w:t>R4-2420164</w:t>
            </w:r>
          </w:p>
        </w:tc>
        <w:tc>
          <w:tcPr>
            <w:tcW w:w="1597" w:type="dxa"/>
          </w:tcPr>
          <w:p w14:paraId="2D7726D0" w14:textId="77777777" w:rsidR="00636673" w:rsidRDefault="00636673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18B654" w14:textId="77777777" w:rsidR="00636673" w:rsidRDefault="00636673" w:rsidP="00824F62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02179A46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6162B" w14:textId="77777777" w:rsidR="00636673" w:rsidRDefault="00636673" w:rsidP="00824F62">
            <w:pPr>
              <w:rPr>
                <w:sz w:val="16"/>
                <w:szCs w:val="16"/>
              </w:rPr>
            </w:pPr>
          </w:p>
        </w:tc>
      </w:tr>
    </w:tbl>
    <w:p w14:paraId="6D41029E" w14:textId="77777777" w:rsidR="00636673" w:rsidRDefault="00636673" w:rsidP="00636673"/>
    <w:p w14:paraId="413B0FA1" w14:textId="77777777" w:rsidR="00480259" w:rsidRDefault="00480259" w:rsidP="00480259"/>
    <w:p w14:paraId="7136C4F2" w14:textId="3ACAB5C4" w:rsidR="00480259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t>RP-24303</w:t>
      </w:r>
      <w:r>
        <w:rPr>
          <w:noProof/>
        </w:rPr>
        <w:t>6</w:t>
      </w:r>
    </w:p>
    <w:p w14:paraId="5D2E65FB" w14:textId="51DF08F2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14</w:t>
      </w:r>
    </w:p>
    <w:p w14:paraId="580B47F1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0782" w:rsidRPr="004E535C" w14:paraId="57C4A7AA" w14:textId="77777777" w:rsidTr="00824F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AB426A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1FAC4F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221756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E60068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AA582A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0540E9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981BEF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74923D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1B1604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28417D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652E6D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B307E7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430FDE" w14:textId="77777777" w:rsidR="00340782" w:rsidRPr="00BF1EB6" w:rsidRDefault="00340782" w:rsidP="00824F6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0782" w14:paraId="3094CDC6" w14:textId="77777777" w:rsidTr="00824F62">
        <w:tc>
          <w:tcPr>
            <w:tcW w:w="879" w:type="dxa"/>
          </w:tcPr>
          <w:p w14:paraId="2E6113E1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D446086" w14:textId="77777777" w:rsidR="00340782" w:rsidRDefault="00340782" w:rsidP="00824F62">
            <w:r>
              <w:rPr>
                <w:sz w:val="16"/>
                <w:szCs w:val="16"/>
              </w:rPr>
              <w:t>2536</w:t>
            </w:r>
          </w:p>
        </w:tc>
        <w:tc>
          <w:tcPr>
            <w:tcW w:w="517" w:type="dxa"/>
          </w:tcPr>
          <w:p w14:paraId="2337E0F4" w14:textId="77777777" w:rsidR="00340782" w:rsidRDefault="003407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BDB62D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02A567" w14:textId="77777777" w:rsidR="00340782" w:rsidRDefault="00340782" w:rsidP="00824F62">
            <w:r>
              <w:rPr>
                <w:sz w:val="16"/>
                <w:szCs w:val="16"/>
              </w:rPr>
              <w:t>CR Bugfix 38101-1-i70_s0505A03-0505A03</w:t>
            </w:r>
          </w:p>
        </w:tc>
        <w:tc>
          <w:tcPr>
            <w:tcW w:w="517" w:type="dxa"/>
          </w:tcPr>
          <w:p w14:paraId="3E903E14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A610E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95A1D1F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11BE93C" w14:textId="77777777" w:rsidR="00340782" w:rsidRDefault="00340782" w:rsidP="00824F62">
            <w:r>
              <w:rPr>
                <w:sz w:val="16"/>
                <w:szCs w:val="16"/>
              </w:rPr>
              <w:t>R4-2418046</w:t>
            </w:r>
          </w:p>
        </w:tc>
        <w:tc>
          <w:tcPr>
            <w:tcW w:w="1597" w:type="dxa"/>
          </w:tcPr>
          <w:p w14:paraId="26CF5467" w14:textId="77777777" w:rsidR="00340782" w:rsidRDefault="00340782" w:rsidP="00824F6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AE5B055" w14:textId="77777777" w:rsidR="00340782" w:rsidRDefault="00340782" w:rsidP="00824F62">
            <w:r>
              <w:rPr>
                <w:sz w:val="16"/>
                <w:szCs w:val="16"/>
              </w:rPr>
              <w:t>NR_CADC_R18_yBDL_xBUL, NR_CADC_R18_2BDL_xBUL, NR_CADC_R18_3BDL_xBUL</w:t>
            </w:r>
          </w:p>
        </w:tc>
        <w:tc>
          <w:tcPr>
            <w:tcW w:w="2323" w:type="dxa"/>
          </w:tcPr>
          <w:p w14:paraId="58AAAC12" w14:textId="77777777" w:rsidR="00340782" w:rsidRDefault="00340782" w:rsidP="00824F62">
            <w:r>
              <w:rPr>
                <w:sz w:val="16"/>
                <w:szCs w:val="16"/>
              </w:rPr>
              <w:t>5.5A.3.1, 5.5A.3.2, 5.5A.3.3</w:t>
            </w:r>
          </w:p>
        </w:tc>
        <w:tc>
          <w:tcPr>
            <w:tcW w:w="998" w:type="dxa"/>
          </w:tcPr>
          <w:p w14:paraId="26980216" w14:textId="77777777" w:rsidR="00340782" w:rsidRDefault="00340782" w:rsidP="00824F62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340782" w14:paraId="0A5E6F16" w14:textId="77777777" w:rsidTr="00824F62">
        <w:tc>
          <w:tcPr>
            <w:tcW w:w="879" w:type="dxa"/>
          </w:tcPr>
          <w:p w14:paraId="57A6FF38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99DC76" w14:textId="77777777" w:rsidR="00340782" w:rsidRDefault="00340782" w:rsidP="00824F62">
            <w:r>
              <w:rPr>
                <w:sz w:val="16"/>
                <w:szCs w:val="16"/>
              </w:rPr>
              <w:t>2537</w:t>
            </w:r>
          </w:p>
        </w:tc>
        <w:tc>
          <w:tcPr>
            <w:tcW w:w="517" w:type="dxa"/>
          </w:tcPr>
          <w:p w14:paraId="75AB81E4" w14:textId="77777777" w:rsidR="00340782" w:rsidRDefault="003407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A2FEAA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109CE5" w14:textId="77777777" w:rsidR="00340782" w:rsidRDefault="00340782" w:rsidP="00824F62">
            <w:r>
              <w:rPr>
                <w:sz w:val="16"/>
                <w:szCs w:val="16"/>
              </w:rPr>
              <w:t>(NR_CADC_R18_2BDL_xBUL) CR for 38.101-1: CA_n77-n85 PC3 IMD MSD correction</w:t>
            </w:r>
          </w:p>
        </w:tc>
        <w:tc>
          <w:tcPr>
            <w:tcW w:w="517" w:type="dxa"/>
          </w:tcPr>
          <w:p w14:paraId="075FCE91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44E32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BB88C82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1F347D9" w14:textId="77777777" w:rsidR="00340782" w:rsidRDefault="00340782" w:rsidP="00824F62">
            <w:r>
              <w:rPr>
                <w:sz w:val="16"/>
                <w:szCs w:val="16"/>
              </w:rPr>
              <w:t>R4-2418057</w:t>
            </w:r>
          </w:p>
        </w:tc>
        <w:tc>
          <w:tcPr>
            <w:tcW w:w="1597" w:type="dxa"/>
          </w:tcPr>
          <w:p w14:paraId="6D180EFF" w14:textId="77777777" w:rsidR="00340782" w:rsidRDefault="00340782" w:rsidP="00824F62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4F042B33" w14:textId="77777777" w:rsidR="00340782" w:rsidRDefault="00340782" w:rsidP="00824F62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6DFA16EC" w14:textId="77777777" w:rsidR="00340782" w:rsidRDefault="00340782" w:rsidP="00824F62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2E4E3BF2" w14:textId="77777777" w:rsidR="00340782" w:rsidRDefault="00340782" w:rsidP="00824F62"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 w:rsidR="00340782" w14:paraId="394ED750" w14:textId="77777777" w:rsidTr="00824F62">
        <w:tc>
          <w:tcPr>
            <w:tcW w:w="879" w:type="dxa"/>
          </w:tcPr>
          <w:p w14:paraId="63D84CFF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0EC0B4" w14:textId="77777777" w:rsidR="00340782" w:rsidRDefault="00340782" w:rsidP="00824F62">
            <w:r>
              <w:rPr>
                <w:sz w:val="16"/>
                <w:szCs w:val="16"/>
              </w:rPr>
              <w:t>2564</w:t>
            </w:r>
          </w:p>
        </w:tc>
        <w:tc>
          <w:tcPr>
            <w:tcW w:w="517" w:type="dxa"/>
          </w:tcPr>
          <w:p w14:paraId="5D03B313" w14:textId="77777777" w:rsidR="00340782" w:rsidRDefault="003407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F9B924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4080BC" w14:textId="77777777" w:rsidR="00340782" w:rsidRDefault="00340782" w:rsidP="00824F62">
            <w:r>
              <w:rPr>
                <w:sz w:val="16"/>
                <w:szCs w:val="16"/>
              </w:rPr>
              <w:t>CR 38.101-1 Some editorials and minor clarifications for NR CA</w:t>
            </w:r>
          </w:p>
        </w:tc>
        <w:tc>
          <w:tcPr>
            <w:tcW w:w="517" w:type="dxa"/>
          </w:tcPr>
          <w:p w14:paraId="09975A15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678A6F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5367DA5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67EFB10" w14:textId="77777777" w:rsidR="00340782" w:rsidRDefault="00340782" w:rsidP="00824F62">
            <w:r>
              <w:rPr>
                <w:sz w:val="16"/>
                <w:szCs w:val="16"/>
              </w:rPr>
              <w:t>R4-2420503</w:t>
            </w:r>
          </w:p>
        </w:tc>
        <w:tc>
          <w:tcPr>
            <w:tcW w:w="1597" w:type="dxa"/>
          </w:tcPr>
          <w:p w14:paraId="5072394D" w14:textId="77777777" w:rsidR="00340782" w:rsidRDefault="00340782" w:rsidP="00824F62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0D2A6B" w14:textId="77777777" w:rsidR="00340782" w:rsidRDefault="00340782" w:rsidP="00824F62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192136D8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1CC7E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</w:tr>
      <w:tr w:rsidR="00340782" w14:paraId="05CF0125" w14:textId="77777777" w:rsidTr="00824F62">
        <w:tc>
          <w:tcPr>
            <w:tcW w:w="879" w:type="dxa"/>
          </w:tcPr>
          <w:p w14:paraId="20A6F43A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F41895" w14:textId="77777777" w:rsidR="00340782" w:rsidRDefault="00340782" w:rsidP="00824F62">
            <w:r>
              <w:rPr>
                <w:sz w:val="16"/>
                <w:szCs w:val="16"/>
              </w:rPr>
              <w:t>2567</w:t>
            </w:r>
          </w:p>
        </w:tc>
        <w:tc>
          <w:tcPr>
            <w:tcW w:w="517" w:type="dxa"/>
          </w:tcPr>
          <w:p w14:paraId="125FD8DC" w14:textId="77777777" w:rsidR="00340782" w:rsidRDefault="003407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0F2367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DD1BB" w14:textId="77777777" w:rsidR="00340782" w:rsidRDefault="00340782" w:rsidP="00824F62">
            <w:r>
              <w:rPr>
                <w:sz w:val="16"/>
                <w:szCs w:val="16"/>
              </w:rPr>
              <w:t>(NR_CADC_R18_2BDL_xBUL-Core) CR for TS 38.101-1 to fix the BCS 4 and 5 configurations placement for CA_n1-n40</w:t>
            </w:r>
          </w:p>
        </w:tc>
        <w:tc>
          <w:tcPr>
            <w:tcW w:w="517" w:type="dxa"/>
          </w:tcPr>
          <w:p w14:paraId="07F3A5F7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2B399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920B745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7239EDF" w14:textId="77777777" w:rsidR="00340782" w:rsidRDefault="00340782" w:rsidP="00824F62">
            <w:r>
              <w:rPr>
                <w:sz w:val="16"/>
                <w:szCs w:val="16"/>
              </w:rPr>
              <w:t>R4-2419020</w:t>
            </w:r>
          </w:p>
        </w:tc>
        <w:tc>
          <w:tcPr>
            <w:tcW w:w="1597" w:type="dxa"/>
          </w:tcPr>
          <w:p w14:paraId="4C928B75" w14:textId="77777777" w:rsidR="00340782" w:rsidRDefault="00340782" w:rsidP="00824F6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FCD50E" w14:textId="77777777" w:rsidR="00340782" w:rsidRDefault="00340782" w:rsidP="00824F62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7A8653D9" w14:textId="77777777" w:rsidR="00340782" w:rsidRDefault="00340782" w:rsidP="00824F62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0E4B9CE7" w14:textId="77777777" w:rsidR="00340782" w:rsidRDefault="00340782" w:rsidP="00824F62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340782" w14:paraId="6FD7AC84" w14:textId="77777777" w:rsidTr="00824F62">
        <w:tc>
          <w:tcPr>
            <w:tcW w:w="879" w:type="dxa"/>
          </w:tcPr>
          <w:p w14:paraId="716B96E5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88C0B5" w14:textId="77777777" w:rsidR="00340782" w:rsidRDefault="00340782" w:rsidP="00824F62">
            <w:r>
              <w:rPr>
                <w:sz w:val="16"/>
                <w:szCs w:val="16"/>
              </w:rPr>
              <w:t>2571</w:t>
            </w:r>
          </w:p>
        </w:tc>
        <w:tc>
          <w:tcPr>
            <w:tcW w:w="517" w:type="dxa"/>
          </w:tcPr>
          <w:p w14:paraId="6455C0C9" w14:textId="77777777" w:rsidR="00340782" w:rsidRDefault="003407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D1C17A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F832B9" w14:textId="77777777" w:rsidR="00340782" w:rsidRDefault="00340782" w:rsidP="00824F62">
            <w:r>
              <w:rPr>
                <w:sz w:val="16"/>
                <w:szCs w:val="16"/>
              </w:rPr>
              <w:t>Corrections to Harmonic Mixing UL RB allocations and MSD for NR CA</w:t>
            </w:r>
          </w:p>
        </w:tc>
        <w:tc>
          <w:tcPr>
            <w:tcW w:w="517" w:type="dxa"/>
          </w:tcPr>
          <w:p w14:paraId="19BEAF0A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DBF37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AD7DBF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BDB6EB" w14:textId="77777777" w:rsidR="00340782" w:rsidRDefault="00340782" w:rsidP="00824F62">
            <w:r>
              <w:rPr>
                <w:sz w:val="16"/>
                <w:szCs w:val="16"/>
              </w:rPr>
              <w:t>R4-2420452</w:t>
            </w:r>
          </w:p>
        </w:tc>
        <w:tc>
          <w:tcPr>
            <w:tcW w:w="1597" w:type="dxa"/>
          </w:tcPr>
          <w:p w14:paraId="531F277E" w14:textId="77777777" w:rsidR="00340782" w:rsidRDefault="00340782" w:rsidP="00824F6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D3AE99B" w14:textId="77777777" w:rsidR="00340782" w:rsidRDefault="00340782" w:rsidP="00824F62">
            <w:r>
              <w:rPr>
                <w:sz w:val="16"/>
                <w:szCs w:val="16"/>
              </w:rPr>
              <w:t>NR_CADC_R18_2BDL_xBUL-Core, HPUE_FR1_TDD_NR_CADC_SUL_R18, HPUE_FR1_FDD_NR_CADC_R18</w:t>
            </w:r>
          </w:p>
        </w:tc>
        <w:tc>
          <w:tcPr>
            <w:tcW w:w="2323" w:type="dxa"/>
          </w:tcPr>
          <w:p w14:paraId="0820E18A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7912EB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</w:tr>
      <w:tr w:rsidR="00340782" w14:paraId="32DD0A70" w14:textId="77777777" w:rsidTr="00824F62">
        <w:tc>
          <w:tcPr>
            <w:tcW w:w="879" w:type="dxa"/>
          </w:tcPr>
          <w:p w14:paraId="40023A91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8D94D5" w14:textId="77777777" w:rsidR="00340782" w:rsidRDefault="00340782" w:rsidP="00824F62">
            <w:r>
              <w:rPr>
                <w:sz w:val="16"/>
                <w:szCs w:val="16"/>
              </w:rPr>
              <w:t>2598</w:t>
            </w:r>
          </w:p>
        </w:tc>
        <w:tc>
          <w:tcPr>
            <w:tcW w:w="517" w:type="dxa"/>
          </w:tcPr>
          <w:p w14:paraId="42938625" w14:textId="77777777" w:rsidR="00340782" w:rsidRDefault="003407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8E2052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7AAC53" w14:textId="77777777" w:rsidR="00340782" w:rsidRDefault="00340782" w:rsidP="00824F62">
            <w:r>
              <w:rPr>
                <w:sz w:val="16"/>
                <w:szCs w:val="16"/>
              </w:rPr>
              <w:t>Cleanup on 38.101-1 for FR1 inter-band DC configuration grouping</w:t>
            </w:r>
          </w:p>
        </w:tc>
        <w:tc>
          <w:tcPr>
            <w:tcW w:w="517" w:type="dxa"/>
          </w:tcPr>
          <w:p w14:paraId="1831D162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3A5F4A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C6666AF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F7E2862" w14:textId="77777777" w:rsidR="00340782" w:rsidRDefault="00340782" w:rsidP="00824F62">
            <w:r>
              <w:rPr>
                <w:sz w:val="16"/>
                <w:szCs w:val="16"/>
              </w:rPr>
              <w:t>R4-2419577</w:t>
            </w:r>
          </w:p>
        </w:tc>
        <w:tc>
          <w:tcPr>
            <w:tcW w:w="1597" w:type="dxa"/>
          </w:tcPr>
          <w:p w14:paraId="65E00526" w14:textId="77777777" w:rsidR="00340782" w:rsidRDefault="0034078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E3282EE" w14:textId="77777777" w:rsidR="00340782" w:rsidRDefault="00340782" w:rsidP="00824F62">
            <w:r>
              <w:rPr>
                <w:sz w:val="16"/>
                <w:szCs w:val="16"/>
              </w:rPr>
              <w:t>NR_CADC_R18_2BDL_xBUL-Core, NR_CADC_R18_3BDL_xBUL-Core</w:t>
            </w:r>
          </w:p>
        </w:tc>
        <w:tc>
          <w:tcPr>
            <w:tcW w:w="2323" w:type="dxa"/>
          </w:tcPr>
          <w:p w14:paraId="52D5D587" w14:textId="77777777" w:rsidR="00340782" w:rsidRDefault="00340782" w:rsidP="00824F62"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 w14:paraId="706D798D" w14:textId="77777777" w:rsidR="00340782" w:rsidRDefault="00340782" w:rsidP="00824F62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340782" w14:paraId="523240EF" w14:textId="77777777" w:rsidTr="00824F62">
        <w:tc>
          <w:tcPr>
            <w:tcW w:w="879" w:type="dxa"/>
          </w:tcPr>
          <w:p w14:paraId="64E63A09" w14:textId="77777777" w:rsidR="00340782" w:rsidRDefault="00340782" w:rsidP="00824F62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F4D52D1" w14:textId="77777777" w:rsidR="00340782" w:rsidRDefault="00340782" w:rsidP="00824F62">
            <w:r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046F1D2E" w14:textId="77777777" w:rsidR="00340782" w:rsidRDefault="003407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BF2DED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1AA21" w14:textId="77777777" w:rsidR="00340782" w:rsidRDefault="00340782" w:rsidP="00824F62">
            <w:r w:rsidRPr="00C40F17">
              <w:rPr>
                <w:sz w:val="16"/>
                <w:szCs w:val="16"/>
              </w:rPr>
              <w:t>CR for TS 38.101-1-i70 Corrections to UL harmonic MSD</w:t>
            </w:r>
          </w:p>
        </w:tc>
        <w:tc>
          <w:tcPr>
            <w:tcW w:w="517" w:type="dxa"/>
          </w:tcPr>
          <w:p w14:paraId="11F85CFA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3A404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C87D29F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1A7D4D6" w14:textId="77777777" w:rsidR="00340782" w:rsidRDefault="00340782" w:rsidP="00824F62">
            <w:r>
              <w:rPr>
                <w:sz w:val="16"/>
                <w:szCs w:val="16"/>
              </w:rPr>
              <w:t>R4-2420456</w:t>
            </w:r>
          </w:p>
        </w:tc>
        <w:tc>
          <w:tcPr>
            <w:tcW w:w="1597" w:type="dxa"/>
          </w:tcPr>
          <w:p w14:paraId="2E9CEA48" w14:textId="77777777" w:rsidR="00340782" w:rsidRDefault="00340782" w:rsidP="00824F62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54D499EE" w14:textId="77777777" w:rsidR="00340782" w:rsidRDefault="00340782" w:rsidP="00824F62">
            <w:r>
              <w:rPr>
                <w:sz w:val="16"/>
                <w:szCs w:val="16"/>
              </w:rPr>
              <w:t>NR_CADC_R18_2BDL_xBUL-Core, HPUE_FR1_TDD_NR_CADC_SUL_R18, HPUE_FR1_FDD_NR_CADC_R18</w:t>
            </w:r>
          </w:p>
        </w:tc>
        <w:tc>
          <w:tcPr>
            <w:tcW w:w="2323" w:type="dxa"/>
          </w:tcPr>
          <w:p w14:paraId="7B222E20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508CB1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</w:tr>
      <w:tr w:rsidR="00340782" w14:paraId="2F2F98FC" w14:textId="77777777" w:rsidTr="00824F62">
        <w:tc>
          <w:tcPr>
            <w:tcW w:w="879" w:type="dxa"/>
          </w:tcPr>
          <w:p w14:paraId="6CF1FA78" w14:textId="77777777" w:rsidR="00340782" w:rsidRDefault="00340782" w:rsidP="00824F6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22D225" w14:textId="77777777" w:rsidR="00340782" w:rsidRDefault="00340782" w:rsidP="00824F62">
            <w:r>
              <w:rPr>
                <w:sz w:val="16"/>
                <w:szCs w:val="16"/>
              </w:rPr>
              <w:t>2605</w:t>
            </w:r>
          </w:p>
        </w:tc>
        <w:tc>
          <w:tcPr>
            <w:tcW w:w="517" w:type="dxa"/>
          </w:tcPr>
          <w:p w14:paraId="44E4955B" w14:textId="77777777" w:rsidR="00340782" w:rsidRDefault="00340782" w:rsidP="00824F6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429B94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57363C" w14:textId="77777777" w:rsidR="00340782" w:rsidRDefault="00340782" w:rsidP="00824F62">
            <w:r>
              <w:rPr>
                <w:sz w:val="16"/>
                <w:szCs w:val="16"/>
              </w:rPr>
              <w:t>(NR_CADC_R18_2BDL_xBUL-Core) CR for TS 38.101-1-i70 Introducing missing n85 3MHz RSD</w:t>
            </w:r>
          </w:p>
        </w:tc>
        <w:tc>
          <w:tcPr>
            <w:tcW w:w="517" w:type="dxa"/>
          </w:tcPr>
          <w:p w14:paraId="3AC881DA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A4ACF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684AD09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EEF0D6" w14:textId="77777777" w:rsidR="00340782" w:rsidRDefault="00340782" w:rsidP="00824F62">
            <w:r>
              <w:rPr>
                <w:sz w:val="16"/>
                <w:szCs w:val="16"/>
              </w:rPr>
              <w:t>R4-2420498</w:t>
            </w:r>
          </w:p>
        </w:tc>
        <w:tc>
          <w:tcPr>
            <w:tcW w:w="1597" w:type="dxa"/>
          </w:tcPr>
          <w:p w14:paraId="4B9A0EEB" w14:textId="77777777" w:rsidR="00340782" w:rsidRDefault="00340782" w:rsidP="00824F62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03B2AA7" w14:textId="77777777" w:rsidR="00340782" w:rsidRDefault="00340782" w:rsidP="00824F62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28E04E57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2A3B3E" w14:textId="77777777" w:rsidR="00340782" w:rsidRDefault="00340782" w:rsidP="00824F62">
            <w:pPr>
              <w:rPr>
                <w:sz w:val="16"/>
                <w:szCs w:val="16"/>
              </w:rPr>
            </w:pPr>
          </w:p>
        </w:tc>
      </w:tr>
      <w:tr w:rsidR="00340782" w14:paraId="574F0B2B" w14:textId="77777777" w:rsidTr="00824F62">
        <w:tc>
          <w:tcPr>
            <w:tcW w:w="879" w:type="dxa"/>
          </w:tcPr>
          <w:p w14:paraId="500CBEC2" w14:textId="77777777" w:rsidR="00340782" w:rsidRDefault="00340782" w:rsidP="00824F6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3FEEFB2" w14:textId="77777777" w:rsidR="00340782" w:rsidRDefault="00340782" w:rsidP="00824F62"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</w:tcPr>
          <w:p w14:paraId="363E43A0" w14:textId="77777777" w:rsidR="00340782" w:rsidRDefault="00340782" w:rsidP="00824F6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B5214D" w14:textId="77777777" w:rsidR="00340782" w:rsidRDefault="00340782" w:rsidP="00824F6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CB4815" w14:textId="77777777" w:rsidR="00340782" w:rsidRDefault="00340782" w:rsidP="00824F62">
            <w:r>
              <w:rPr>
                <w:sz w:val="16"/>
                <w:szCs w:val="16"/>
              </w:rPr>
              <w:t>(NR_CADC_R18_3BDL_xBUL-Core) Corrections on NR CA band for inter-band CA between FR1 and FR2</w:t>
            </w:r>
          </w:p>
        </w:tc>
        <w:tc>
          <w:tcPr>
            <w:tcW w:w="517" w:type="dxa"/>
          </w:tcPr>
          <w:p w14:paraId="299947EA" w14:textId="77777777" w:rsidR="00340782" w:rsidRDefault="00340782" w:rsidP="00824F6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8A044" w14:textId="77777777" w:rsidR="00340782" w:rsidRDefault="00340782" w:rsidP="00824F6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0D93CC0" w14:textId="77777777" w:rsidR="00340782" w:rsidRDefault="00340782" w:rsidP="00824F6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FC68E5" w14:textId="77777777" w:rsidR="00340782" w:rsidRDefault="00340782" w:rsidP="00824F62">
            <w:r>
              <w:rPr>
                <w:sz w:val="16"/>
                <w:szCs w:val="16"/>
              </w:rPr>
              <w:t>R4-2419574</w:t>
            </w:r>
          </w:p>
        </w:tc>
        <w:tc>
          <w:tcPr>
            <w:tcW w:w="1597" w:type="dxa"/>
          </w:tcPr>
          <w:p w14:paraId="5650D62F" w14:textId="77777777" w:rsidR="00340782" w:rsidRDefault="00340782" w:rsidP="00824F6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6359D5E" w14:textId="77777777" w:rsidR="00340782" w:rsidRDefault="00340782" w:rsidP="00824F62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01E30641" w14:textId="77777777" w:rsidR="00340782" w:rsidRDefault="00340782" w:rsidP="00824F62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7D739CB0" w14:textId="77777777" w:rsidR="00340782" w:rsidRDefault="00340782" w:rsidP="00824F62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</w:tbl>
    <w:p w14:paraId="0E6C4B83" w14:textId="77777777" w:rsidR="00340782" w:rsidRDefault="00340782" w:rsidP="00340782"/>
    <w:p w14:paraId="2EC99D02" w14:textId="77777777" w:rsidR="00480259" w:rsidRDefault="00480259" w:rsidP="00480259"/>
    <w:p w14:paraId="4553C0B4" w14:textId="3BD40DBE" w:rsidR="00480259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t>RP-24303</w:t>
      </w:r>
      <w:r>
        <w:rPr>
          <w:noProof/>
        </w:rPr>
        <w:t>7</w:t>
      </w:r>
    </w:p>
    <w:p w14:paraId="391492A2" w14:textId="6513673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15</w:t>
      </w:r>
    </w:p>
    <w:p w14:paraId="654A112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21E6" w:rsidRPr="004E535C" w14:paraId="456B6D78" w14:textId="77777777" w:rsidTr="006D382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FDD7AA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477AD0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3F4052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9383EC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38D193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CCA9E7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9ED0EC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C1A496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D3C079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8B9B5A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D3AAC8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4B8164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AF9ECA" w14:textId="77777777" w:rsidR="002E21E6" w:rsidRPr="00BF1EB6" w:rsidRDefault="002E21E6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21E6" w14:paraId="3E66EB16" w14:textId="77777777" w:rsidTr="006D3822">
        <w:tc>
          <w:tcPr>
            <w:tcW w:w="879" w:type="dxa"/>
          </w:tcPr>
          <w:p w14:paraId="45537660" w14:textId="77777777" w:rsidR="002E21E6" w:rsidRDefault="002E21E6" w:rsidP="006D382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F11C4A" w14:textId="77777777" w:rsidR="002E21E6" w:rsidRDefault="002E21E6" w:rsidP="006D3822">
            <w:r>
              <w:rPr>
                <w:sz w:val="16"/>
                <w:szCs w:val="16"/>
              </w:rPr>
              <w:t>2549</w:t>
            </w:r>
          </w:p>
        </w:tc>
        <w:tc>
          <w:tcPr>
            <w:tcW w:w="517" w:type="dxa"/>
          </w:tcPr>
          <w:p w14:paraId="15D70D70" w14:textId="77777777" w:rsidR="002E21E6" w:rsidRDefault="002E21E6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2B5142" w14:textId="77777777" w:rsidR="002E21E6" w:rsidRDefault="002E21E6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94D6E" w14:textId="77777777" w:rsidR="002E21E6" w:rsidRDefault="002E21E6" w:rsidP="006D3822">
            <w:r>
              <w:rPr>
                <w:sz w:val="16"/>
                <w:szCs w:val="16"/>
              </w:rPr>
              <w:t>(NR_channel_raster_enh) CR for TS 38.101-1: Add bands supporting enhanced channel raster</w:t>
            </w:r>
          </w:p>
        </w:tc>
        <w:tc>
          <w:tcPr>
            <w:tcW w:w="517" w:type="dxa"/>
          </w:tcPr>
          <w:p w14:paraId="097C69ED" w14:textId="77777777" w:rsidR="002E21E6" w:rsidRDefault="002E21E6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87168" w14:textId="77777777" w:rsidR="002E21E6" w:rsidRDefault="002E21E6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A23611F" w14:textId="77777777" w:rsidR="002E21E6" w:rsidRDefault="002E21E6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51C0E5" w14:textId="77777777" w:rsidR="002E21E6" w:rsidRDefault="002E21E6" w:rsidP="006D3822">
            <w:r>
              <w:rPr>
                <w:sz w:val="16"/>
                <w:szCs w:val="16"/>
              </w:rPr>
              <w:t>R4-2420468</w:t>
            </w:r>
          </w:p>
        </w:tc>
        <w:tc>
          <w:tcPr>
            <w:tcW w:w="1597" w:type="dxa"/>
          </w:tcPr>
          <w:p w14:paraId="3D61FAD7" w14:textId="77777777" w:rsidR="002E21E6" w:rsidRDefault="002E21E6" w:rsidP="006D382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2E0E84A" w14:textId="77777777" w:rsidR="002E21E6" w:rsidRDefault="002E21E6" w:rsidP="006D3822">
            <w:r>
              <w:rPr>
                <w:sz w:val="16"/>
                <w:szCs w:val="16"/>
              </w:rPr>
              <w:t>NR_channel_raster_enh</w:t>
            </w:r>
          </w:p>
        </w:tc>
        <w:tc>
          <w:tcPr>
            <w:tcW w:w="2323" w:type="dxa"/>
          </w:tcPr>
          <w:p w14:paraId="393C4516" w14:textId="77777777" w:rsidR="002E21E6" w:rsidRDefault="002E21E6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332D8A" w14:textId="77777777" w:rsidR="002E21E6" w:rsidRDefault="002E21E6" w:rsidP="006D3822">
            <w:pPr>
              <w:rPr>
                <w:sz w:val="16"/>
                <w:szCs w:val="16"/>
              </w:rPr>
            </w:pPr>
          </w:p>
        </w:tc>
      </w:tr>
      <w:tr w:rsidR="002E21E6" w14:paraId="7AB2BCC7" w14:textId="77777777" w:rsidTr="006D3822">
        <w:tc>
          <w:tcPr>
            <w:tcW w:w="879" w:type="dxa"/>
          </w:tcPr>
          <w:p w14:paraId="0D5590AC" w14:textId="77777777" w:rsidR="002E21E6" w:rsidRDefault="002E21E6" w:rsidP="006D382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69BDC9E" w14:textId="77777777" w:rsidR="002E21E6" w:rsidRDefault="002E21E6" w:rsidP="006D3822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446B73D6" w14:textId="77777777" w:rsidR="002E21E6" w:rsidRDefault="002E21E6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47BBCC" w14:textId="77777777" w:rsidR="002E21E6" w:rsidRDefault="002E21E6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FC5FE4" w14:textId="77777777" w:rsidR="002E21E6" w:rsidRDefault="002E21E6" w:rsidP="006D3822">
            <w:r>
              <w:rPr>
                <w:sz w:val="16"/>
                <w:szCs w:val="16"/>
              </w:rPr>
              <w:t>(NR_channel_raster_enh) CR for TS 38.104: Add bands supporting enhanced channel raster</w:t>
            </w:r>
          </w:p>
        </w:tc>
        <w:tc>
          <w:tcPr>
            <w:tcW w:w="517" w:type="dxa"/>
          </w:tcPr>
          <w:p w14:paraId="0FF7A56B" w14:textId="77777777" w:rsidR="002E21E6" w:rsidRDefault="002E21E6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91A974" w14:textId="77777777" w:rsidR="002E21E6" w:rsidRDefault="002E21E6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11E87BB" w14:textId="77777777" w:rsidR="002E21E6" w:rsidRDefault="002E21E6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B49DA6F" w14:textId="77777777" w:rsidR="002E21E6" w:rsidRDefault="002E21E6" w:rsidP="006D3822">
            <w:r>
              <w:rPr>
                <w:sz w:val="16"/>
                <w:szCs w:val="16"/>
              </w:rPr>
              <w:t>R4-2420469</w:t>
            </w:r>
          </w:p>
        </w:tc>
        <w:tc>
          <w:tcPr>
            <w:tcW w:w="1597" w:type="dxa"/>
          </w:tcPr>
          <w:p w14:paraId="5B4DDBCB" w14:textId="77777777" w:rsidR="002E21E6" w:rsidRDefault="002E21E6" w:rsidP="006D382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4F5E42B" w14:textId="77777777" w:rsidR="002E21E6" w:rsidRDefault="002E21E6" w:rsidP="006D3822">
            <w:r>
              <w:rPr>
                <w:sz w:val="16"/>
                <w:szCs w:val="16"/>
              </w:rPr>
              <w:t>NR_channel_raster_enh</w:t>
            </w:r>
          </w:p>
        </w:tc>
        <w:tc>
          <w:tcPr>
            <w:tcW w:w="2323" w:type="dxa"/>
          </w:tcPr>
          <w:p w14:paraId="783F3543" w14:textId="77777777" w:rsidR="002E21E6" w:rsidRDefault="002E21E6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EB3DE8" w14:textId="77777777" w:rsidR="002E21E6" w:rsidRDefault="002E21E6" w:rsidP="006D3822">
            <w:pPr>
              <w:rPr>
                <w:sz w:val="16"/>
                <w:szCs w:val="16"/>
              </w:rPr>
            </w:pPr>
          </w:p>
        </w:tc>
      </w:tr>
    </w:tbl>
    <w:p w14:paraId="360113C8" w14:textId="77777777" w:rsidR="002E21E6" w:rsidRDefault="002E21E6" w:rsidP="002E21E6"/>
    <w:p w14:paraId="09D8B222" w14:textId="77777777" w:rsidR="00480259" w:rsidRDefault="00480259" w:rsidP="00480259"/>
    <w:p w14:paraId="1F7657C6" w14:textId="54FF0A00" w:rsidR="00480259" w:rsidRDefault="00514546" w:rsidP="00512C52">
      <w:pPr>
        <w:pStyle w:val="Heading2"/>
        <w:rPr>
          <w:rFonts w:cs="Arial"/>
          <w:noProof/>
        </w:rPr>
      </w:pPr>
      <w:r w:rsidRPr="00514546">
        <w:rPr>
          <w:noProof/>
        </w:rPr>
        <w:lastRenderedPageBreak/>
        <w:t>RP-24303</w:t>
      </w:r>
      <w:r>
        <w:rPr>
          <w:noProof/>
        </w:rPr>
        <w:t>8</w:t>
      </w:r>
    </w:p>
    <w:p w14:paraId="1A120EDD" w14:textId="02DD6D7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16</w:t>
      </w:r>
    </w:p>
    <w:p w14:paraId="41D0F626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6FC" w:rsidRPr="004E535C" w14:paraId="03080918" w14:textId="77777777" w:rsidTr="006D382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AFF1ED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E0EAEF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A1CADC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F0334F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ED524A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7AACA2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3DB531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5CF9D6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E942D6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B5D925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582C45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A72604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6A1DD9" w14:textId="77777777" w:rsidR="000A36FC" w:rsidRPr="00BF1EB6" w:rsidRDefault="000A36FC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6FC" w14:paraId="7EA8D1DB" w14:textId="77777777" w:rsidTr="006D3822">
        <w:tc>
          <w:tcPr>
            <w:tcW w:w="879" w:type="dxa"/>
          </w:tcPr>
          <w:p w14:paraId="6651898D" w14:textId="77777777" w:rsidR="000A36FC" w:rsidRDefault="000A36FC" w:rsidP="006D382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16CA07" w14:textId="77777777" w:rsidR="000A36FC" w:rsidRDefault="000A36FC" w:rsidP="006D3822">
            <w:r>
              <w:rPr>
                <w:sz w:val="16"/>
                <w:szCs w:val="16"/>
              </w:rPr>
              <w:t>2520</w:t>
            </w:r>
          </w:p>
        </w:tc>
        <w:tc>
          <w:tcPr>
            <w:tcW w:w="517" w:type="dxa"/>
          </w:tcPr>
          <w:p w14:paraId="42515D4A" w14:textId="77777777" w:rsidR="000A36FC" w:rsidRDefault="000A36FC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74A531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F22351" w14:textId="77777777" w:rsidR="000A36FC" w:rsidRDefault="000A36FC" w:rsidP="006D3822">
            <w:r>
              <w:rPr>
                <w:sz w:val="16"/>
                <w:szCs w:val="16"/>
              </w:rPr>
              <w:t>(NR_cov_enh2) Note clarification on applicability conditions of boost in 38.101-1 Rel-18</w:t>
            </w:r>
          </w:p>
        </w:tc>
        <w:tc>
          <w:tcPr>
            <w:tcW w:w="517" w:type="dxa"/>
          </w:tcPr>
          <w:p w14:paraId="7B419E15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5A8CA8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FD2DAC7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71FE4A8" w14:textId="77777777" w:rsidR="000A36FC" w:rsidRDefault="000A36FC" w:rsidP="006D3822">
            <w:r>
              <w:rPr>
                <w:sz w:val="16"/>
                <w:szCs w:val="16"/>
              </w:rPr>
              <w:t>R4-2420457</w:t>
            </w:r>
          </w:p>
        </w:tc>
        <w:tc>
          <w:tcPr>
            <w:tcW w:w="1597" w:type="dxa"/>
          </w:tcPr>
          <w:p w14:paraId="6D93A4EB" w14:textId="77777777" w:rsidR="000A36FC" w:rsidRDefault="000A36FC" w:rsidP="006D382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42ACBCC" w14:textId="77777777" w:rsidR="000A36FC" w:rsidRDefault="000A36FC" w:rsidP="006D3822">
            <w:r>
              <w:rPr>
                <w:sz w:val="16"/>
                <w:szCs w:val="16"/>
              </w:rPr>
              <w:t>NR_cov_enh2</w:t>
            </w:r>
          </w:p>
        </w:tc>
        <w:tc>
          <w:tcPr>
            <w:tcW w:w="2323" w:type="dxa"/>
          </w:tcPr>
          <w:p w14:paraId="08D937D7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3FE7B5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</w:tr>
      <w:tr w:rsidR="000A36FC" w14:paraId="30BFFD4E" w14:textId="77777777" w:rsidTr="006D3822">
        <w:tc>
          <w:tcPr>
            <w:tcW w:w="879" w:type="dxa"/>
          </w:tcPr>
          <w:p w14:paraId="2D87CD39" w14:textId="77777777" w:rsidR="000A36FC" w:rsidRDefault="000A36FC" w:rsidP="006D382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D8D78D" w14:textId="77777777" w:rsidR="000A36FC" w:rsidRDefault="000A36FC" w:rsidP="006D3822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</w:tcPr>
          <w:p w14:paraId="12D21FE1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1DC48B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09DF1C" w14:textId="77777777" w:rsidR="000A36FC" w:rsidRDefault="000A36FC" w:rsidP="006D3822">
            <w:r>
              <w:rPr>
                <w:sz w:val="16"/>
                <w:szCs w:val="16"/>
              </w:rPr>
              <w:t>(NR_cov_enh2-Core) CR to 38.101-1 for power boosting feature supporting CA</w:t>
            </w:r>
          </w:p>
        </w:tc>
        <w:tc>
          <w:tcPr>
            <w:tcW w:w="517" w:type="dxa"/>
          </w:tcPr>
          <w:p w14:paraId="74C13479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06F72D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D453E82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47BCDCD" w14:textId="77777777" w:rsidR="000A36FC" w:rsidRDefault="000A36FC" w:rsidP="006D3822">
            <w:r>
              <w:rPr>
                <w:sz w:val="16"/>
                <w:szCs w:val="16"/>
              </w:rPr>
              <w:t>R4-2419493</w:t>
            </w:r>
          </w:p>
        </w:tc>
        <w:tc>
          <w:tcPr>
            <w:tcW w:w="1597" w:type="dxa"/>
          </w:tcPr>
          <w:p w14:paraId="2C9323BD" w14:textId="77777777" w:rsidR="000A36FC" w:rsidRDefault="000A36FC" w:rsidP="006D3822">
            <w:r>
              <w:rPr>
                <w:sz w:val="16"/>
                <w:szCs w:val="16"/>
              </w:rPr>
              <w:t>Ericsson, Qualcomm, Intel, Huawei, ZTE</w:t>
            </w:r>
          </w:p>
        </w:tc>
        <w:tc>
          <w:tcPr>
            <w:tcW w:w="1122" w:type="dxa"/>
          </w:tcPr>
          <w:p w14:paraId="23CEE393" w14:textId="77777777" w:rsidR="000A36FC" w:rsidRDefault="000A36FC" w:rsidP="006D3822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52FD570B" w14:textId="77777777" w:rsidR="000A36FC" w:rsidRDefault="000A36FC" w:rsidP="006D3822">
            <w:r>
              <w:rPr>
                <w:sz w:val="16"/>
                <w:szCs w:val="16"/>
              </w:rPr>
              <w:t>6.2A.4.1.3</w:t>
            </w:r>
          </w:p>
        </w:tc>
        <w:tc>
          <w:tcPr>
            <w:tcW w:w="998" w:type="dxa"/>
          </w:tcPr>
          <w:p w14:paraId="5C011643" w14:textId="77777777" w:rsidR="000A36FC" w:rsidRDefault="000A36FC" w:rsidP="006D3822">
            <w:r>
              <w:rPr>
                <w:sz w:val="16"/>
                <w:szCs w:val="16"/>
              </w:rPr>
              <w:t xml:space="preserve">TS/TR ... CR ... ; TS 38.521-1/2; TS/TR ... CR ... </w:t>
            </w:r>
          </w:p>
        </w:tc>
      </w:tr>
      <w:tr w:rsidR="000A36FC" w14:paraId="0E34D302" w14:textId="77777777" w:rsidTr="006D3822">
        <w:tc>
          <w:tcPr>
            <w:tcW w:w="879" w:type="dxa"/>
          </w:tcPr>
          <w:p w14:paraId="50656191" w14:textId="77777777" w:rsidR="000A36FC" w:rsidRDefault="000A36FC" w:rsidP="006D382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5CD569" w14:textId="77777777" w:rsidR="000A36FC" w:rsidRDefault="000A36FC" w:rsidP="006D3822"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</w:tcPr>
          <w:p w14:paraId="7073FFE6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D03D5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F8BDCC" w14:textId="77777777" w:rsidR="000A36FC" w:rsidRDefault="000A36FC" w:rsidP="006D3822">
            <w:r>
              <w:rPr>
                <w:sz w:val="16"/>
                <w:szCs w:val="16"/>
              </w:rPr>
              <w:t>Correction of an informative NOTE</w:t>
            </w:r>
          </w:p>
        </w:tc>
        <w:tc>
          <w:tcPr>
            <w:tcW w:w="517" w:type="dxa"/>
          </w:tcPr>
          <w:p w14:paraId="0B961687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ADD3C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836165F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E05109B" w14:textId="77777777" w:rsidR="000A36FC" w:rsidRDefault="000A36FC" w:rsidP="006D3822">
            <w:r>
              <w:rPr>
                <w:sz w:val="16"/>
                <w:szCs w:val="16"/>
              </w:rPr>
              <w:t>R4-2417529</w:t>
            </w:r>
          </w:p>
        </w:tc>
        <w:tc>
          <w:tcPr>
            <w:tcW w:w="1597" w:type="dxa"/>
          </w:tcPr>
          <w:p w14:paraId="635AD8D5" w14:textId="77777777" w:rsidR="000A36FC" w:rsidRDefault="000A36FC" w:rsidP="006D382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3D4B02" w14:textId="77777777" w:rsidR="000A36FC" w:rsidRDefault="000A36FC" w:rsidP="006D3822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5D734738" w14:textId="77777777" w:rsidR="000A36FC" w:rsidRDefault="000A36FC" w:rsidP="006D3822">
            <w:r>
              <w:rPr>
                <w:sz w:val="16"/>
                <w:szCs w:val="16"/>
              </w:rPr>
              <w:t>6.2B.4.1.1</w:t>
            </w:r>
          </w:p>
        </w:tc>
        <w:tc>
          <w:tcPr>
            <w:tcW w:w="998" w:type="dxa"/>
          </w:tcPr>
          <w:p w14:paraId="2A8011BA" w14:textId="77777777" w:rsidR="000A36FC" w:rsidRDefault="000A36FC" w:rsidP="006D3822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0A36FC" w14:paraId="764BEEB2" w14:textId="77777777" w:rsidTr="006D3822">
        <w:tc>
          <w:tcPr>
            <w:tcW w:w="879" w:type="dxa"/>
          </w:tcPr>
          <w:p w14:paraId="1B8F9D50" w14:textId="77777777" w:rsidR="000A36FC" w:rsidRDefault="000A36FC" w:rsidP="006D382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F92D8A2" w14:textId="77777777" w:rsidR="000A36FC" w:rsidRDefault="000A36FC" w:rsidP="006D3822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14:paraId="6F8D9F22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EC4ED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758F63" w14:textId="77777777" w:rsidR="000A36FC" w:rsidRDefault="000A36FC" w:rsidP="006D3822">
            <w:r>
              <w:rPr>
                <w:sz w:val="16"/>
                <w:szCs w:val="16"/>
              </w:rPr>
              <w:t>(NR_cov_enh2-Core)CR on 38.101-3 [R18] Update the IE names for coverage enhancement</w:t>
            </w:r>
          </w:p>
        </w:tc>
        <w:tc>
          <w:tcPr>
            <w:tcW w:w="517" w:type="dxa"/>
          </w:tcPr>
          <w:p w14:paraId="530ABA41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984207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529EE65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4AB6917" w14:textId="77777777" w:rsidR="000A36FC" w:rsidRDefault="000A36FC" w:rsidP="006D3822">
            <w:r>
              <w:rPr>
                <w:sz w:val="16"/>
                <w:szCs w:val="16"/>
              </w:rPr>
              <w:t>R4-2418844</w:t>
            </w:r>
          </w:p>
        </w:tc>
        <w:tc>
          <w:tcPr>
            <w:tcW w:w="1597" w:type="dxa"/>
          </w:tcPr>
          <w:p w14:paraId="5EEB6D5F" w14:textId="77777777" w:rsidR="000A36FC" w:rsidRDefault="000A36FC" w:rsidP="006D3822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8CFC36F" w14:textId="77777777" w:rsidR="000A36FC" w:rsidRDefault="000A36FC" w:rsidP="006D3822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25893EB6" w14:textId="77777777" w:rsidR="000A36FC" w:rsidRDefault="000A36FC" w:rsidP="006D3822">
            <w:r>
              <w:rPr>
                <w:sz w:val="16"/>
                <w:szCs w:val="16"/>
              </w:rPr>
              <w:t>6.2A.4, 6.2B.5</w:t>
            </w:r>
          </w:p>
        </w:tc>
        <w:tc>
          <w:tcPr>
            <w:tcW w:w="998" w:type="dxa"/>
          </w:tcPr>
          <w:p w14:paraId="1D37873D" w14:textId="77777777" w:rsidR="000A36FC" w:rsidRDefault="000A36FC" w:rsidP="006D382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6FC" w14:paraId="5058B9FB" w14:textId="77777777" w:rsidTr="006D3822">
        <w:tc>
          <w:tcPr>
            <w:tcW w:w="879" w:type="dxa"/>
          </w:tcPr>
          <w:p w14:paraId="5A112410" w14:textId="77777777" w:rsidR="000A36FC" w:rsidRDefault="000A36FC" w:rsidP="006D382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EA16E53" w14:textId="77777777" w:rsidR="000A36FC" w:rsidRDefault="000A36FC" w:rsidP="006D3822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7212514C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C5C712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72DE20" w14:textId="77777777" w:rsidR="000A36FC" w:rsidRDefault="000A36FC" w:rsidP="006D3822">
            <w:r>
              <w:rPr>
                <w:sz w:val="16"/>
                <w:szCs w:val="16"/>
              </w:rPr>
              <w:t>CR for 38.104 on multiple PRACH transmission demodulation requirements</w:t>
            </w:r>
          </w:p>
        </w:tc>
        <w:tc>
          <w:tcPr>
            <w:tcW w:w="517" w:type="dxa"/>
          </w:tcPr>
          <w:p w14:paraId="72C02A45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27F31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3766AD2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0ECC2F8" w14:textId="77777777" w:rsidR="000A36FC" w:rsidRDefault="000A36FC" w:rsidP="006D3822">
            <w:r>
              <w:rPr>
                <w:sz w:val="16"/>
                <w:szCs w:val="16"/>
              </w:rPr>
              <w:t>R4-2419255</w:t>
            </w:r>
          </w:p>
        </w:tc>
        <w:tc>
          <w:tcPr>
            <w:tcW w:w="1597" w:type="dxa"/>
          </w:tcPr>
          <w:p w14:paraId="76008546" w14:textId="77777777" w:rsidR="000A36FC" w:rsidRDefault="000A36FC" w:rsidP="006D382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D05BED3" w14:textId="77777777" w:rsidR="000A36FC" w:rsidRDefault="000A36FC" w:rsidP="006D3822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307669D0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C61D24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</w:tr>
      <w:tr w:rsidR="000A36FC" w14:paraId="70C411DC" w14:textId="77777777" w:rsidTr="006D3822">
        <w:tc>
          <w:tcPr>
            <w:tcW w:w="879" w:type="dxa"/>
          </w:tcPr>
          <w:p w14:paraId="76E3AC18" w14:textId="77777777" w:rsidR="000A36FC" w:rsidRDefault="000A36FC" w:rsidP="006D382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74E13BA" w14:textId="77777777" w:rsidR="000A36FC" w:rsidRDefault="000A36FC" w:rsidP="006D3822"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2957758D" w14:textId="77777777" w:rsidR="000A36FC" w:rsidRDefault="000A36FC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577CB" w14:textId="77777777" w:rsidR="000A36FC" w:rsidRDefault="000A36FC" w:rsidP="006D382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116ADB" w14:textId="77777777" w:rsidR="000A36FC" w:rsidRDefault="000A36FC" w:rsidP="006D3822">
            <w:r>
              <w:rPr>
                <w:sz w:val="16"/>
                <w:szCs w:val="16"/>
              </w:rPr>
              <w:t>(NR_cov_enh-Perf) CR for 38.141-2 on removal of 4/8 Rx Branches for 8.2.13 test case</w:t>
            </w:r>
          </w:p>
        </w:tc>
        <w:tc>
          <w:tcPr>
            <w:tcW w:w="517" w:type="dxa"/>
          </w:tcPr>
          <w:p w14:paraId="5E3D31AB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A74C5A" w14:textId="77777777" w:rsidR="000A36FC" w:rsidRDefault="000A36FC" w:rsidP="006D382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92913BA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E6AA4C" w14:textId="77777777" w:rsidR="000A36FC" w:rsidRDefault="000A36FC" w:rsidP="006D3822">
            <w:r>
              <w:rPr>
                <w:sz w:val="16"/>
                <w:szCs w:val="16"/>
              </w:rPr>
              <w:t>R4-2419854</w:t>
            </w:r>
          </w:p>
        </w:tc>
        <w:tc>
          <w:tcPr>
            <w:tcW w:w="1597" w:type="dxa"/>
          </w:tcPr>
          <w:p w14:paraId="17201CC0" w14:textId="77777777" w:rsidR="000A36FC" w:rsidRDefault="000A36FC" w:rsidP="006D3822">
            <w:r>
              <w:rPr>
                <w:sz w:val="16"/>
                <w:szCs w:val="16"/>
              </w:rPr>
              <w:t>ROHDE &amp; SCHWARZ, NOKIA, CHINA TELECOM, KEYSIGHT</w:t>
            </w:r>
          </w:p>
        </w:tc>
        <w:tc>
          <w:tcPr>
            <w:tcW w:w="1122" w:type="dxa"/>
          </w:tcPr>
          <w:p w14:paraId="45FB9DE2" w14:textId="77777777" w:rsidR="000A36FC" w:rsidRDefault="000A36FC" w:rsidP="006D3822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60E4C06A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69021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</w:tr>
      <w:tr w:rsidR="000A36FC" w14:paraId="4CC81753" w14:textId="77777777" w:rsidTr="006D3822">
        <w:tc>
          <w:tcPr>
            <w:tcW w:w="879" w:type="dxa"/>
          </w:tcPr>
          <w:p w14:paraId="2CEE16E4" w14:textId="77777777" w:rsidR="000A36FC" w:rsidRDefault="000A36FC" w:rsidP="006D382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4F0E6F2" w14:textId="77777777" w:rsidR="000A36FC" w:rsidRDefault="000A36FC" w:rsidP="006D3822"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 w14:paraId="68D89BA4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D7D897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9CF5EA" w14:textId="77777777" w:rsidR="000A36FC" w:rsidRDefault="000A36FC" w:rsidP="006D3822">
            <w:r>
              <w:rPr>
                <w:sz w:val="16"/>
                <w:szCs w:val="16"/>
              </w:rPr>
              <w:t>(NR_cov_enh-Perf) CR for 38.141-2 on removal of 4/8 Rx Branches for 8.2.13 test case</w:t>
            </w:r>
          </w:p>
        </w:tc>
        <w:tc>
          <w:tcPr>
            <w:tcW w:w="517" w:type="dxa"/>
          </w:tcPr>
          <w:p w14:paraId="7F9302C5" w14:textId="77777777" w:rsidR="000A36FC" w:rsidRDefault="000A36FC" w:rsidP="006D382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DE4E01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C6361BD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A986A6" w14:textId="77777777" w:rsidR="000A36FC" w:rsidRDefault="000A36FC" w:rsidP="006D3822">
            <w:r>
              <w:rPr>
                <w:sz w:val="16"/>
                <w:szCs w:val="16"/>
              </w:rPr>
              <w:t>R4-2417611</w:t>
            </w:r>
          </w:p>
        </w:tc>
        <w:tc>
          <w:tcPr>
            <w:tcW w:w="1597" w:type="dxa"/>
          </w:tcPr>
          <w:p w14:paraId="019F52DE" w14:textId="77777777" w:rsidR="000A36FC" w:rsidRDefault="000A36FC" w:rsidP="006D3822">
            <w:r>
              <w:rPr>
                <w:sz w:val="16"/>
                <w:szCs w:val="16"/>
              </w:rPr>
              <w:t>ROHDE &amp; SCHWARZ, NOKIA</w:t>
            </w:r>
          </w:p>
        </w:tc>
        <w:tc>
          <w:tcPr>
            <w:tcW w:w="1122" w:type="dxa"/>
          </w:tcPr>
          <w:p w14:paraId="583AC9D7" w14:textId="77777777" w:rsidR="000A36FC" w:rsidRDefault="000A36FC" w:rsidP="006D3822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625E29FA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7D3E33" w14:textId="77777777" w:rsidR="000A36FC" w:rsidRDefault="000A36FC" w:rsidP="006D3822">
            <w:pPr>
              <w:rPr>
                <w:sz w:val="16"/>
                <w:szCs w:val="16"/>
              </w:rPr>
            </w:pPr>
          </w:p>
        </w:tc>
      </w:tr>
      <w:tr w:rsidR="000A36FC" w14:paraId="0A9306A2" w14:textId="77777777" w:rsidTr="006D3822">
        <w:tc>
          <w:tcPr>
            <w:tcW w:w="879" w:type="dxa"/>
          </w:tcPr>
          <w:p w14:paraId="33339B1A" w14:textId="77777777" w:rsidR="000A36FC" w:rsidRDefault="000A36FC" w:rsidP="006D382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DD20704" w14:textId="77777777" w:rsidR="000A36FC" w:rsidRDefault="000A36FC" w:rsidP="006D3822">
            <w:r>
              <w:rPr>
                <w:sz w:val="16"/>
                <w:szCs w:val="16"/>
              </w:rPr>
              <w:t>0614</w:t>
            </w:r>
          </w:p>
        </w:tc>
        <w:tc>
          <w:tcPr>
            <w:tcW w:w="517" w:type="dxa"/>
          </w:tcPr>
          <w:p w14:paraId="5D6404BC" w14:textId="77777777" w:rsidR="000A36FC" w:rsidRDefault="000A36FC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689CB" w14:textId="77777777" w:rsidR="000A36FC" w:rsidRDefault="000A36FC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1275C" w14:textId="77777777" w:rsidR="000A36FC" w:rsidRDefault="000A36FC" w:rsidP="006D3822">
            <w:r>
              <w:rPr>
                <w:sz w:val="16"/>
                <w:szCs w:val="16"/>
              </w:rPr>
              <w:t>CR on test requirements for multiple PRACH transmission in TS 38.141-2</w:t>
            </w:r>
          </w:p>
        </w:tc>
        <w:tc>
          <w:tcPr>
            <w:tcW w:w="517" w:type="dxa"/>
          </w:tcPr>
          <w:p w14:paraId="7F3FBC80" w14:textId="77777777" w:rsidR="000A36FC" w:rsidRDefault="000A36FC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F70A9" w14:textId="77777777" w:rsidR="000A36FC" w:rsidRDefault="000A36FC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01EE77" w14:textId="77777777" w:rsidR="000A36FC" w:rsidRDefault="000A36FC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3263AB9" w14:textId="77777777" w:rsidR="000A36FC" w:rsidRDefault="000A36FC" w:rsidP="006D3822">
            <w:r>
              <w:rPr>
                <w:sz w:val="16"/>
                <w:szCs w:val="16"/>
              </w:rPr>
              <w:t>R4-2418940</w:t>
            </w:r>
          </w:p>
        </w:tc>
        <w:tc>
          <w:tcPr>
            <w:tcW w:w="1597" w:type="dxa"/>
          </w:tcPr>
          <w:p w14:paraId="2CA7AFD6" w14:textId="77777777" w:rsidR="000A36FC" w:rsidRDefault="000A36FC" w:rsidP="006D3822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8117C69" w14:textId="77777777" w:rsidR="000A36FC" w:rsidRDefault="000A36FC" w:rsidP="006D3822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11DE8F8E" w14:textId="77777777" w:rsidR="000A36FC" w:rsidRDefault="000A36FC" w:rsidP="006D3822">
            <w:r>
              <w:rPr>
                <w:sz w:val="16"/>
                <w:szCs w:val="16"/>
              </w:rPr>
              <w:t>8.4.1.8</w:t>
            </w:r>
          </w:p>
        </w:tc>
        <w:tc>
          <w:tcPr>
            <w:tcW w:w="998" w:type="dxa"/>
          </w:tcPr>
          <w:p w14:paraId="2235F209" w14:textId="77777777" w:rsidR="000A36FC" w:rsidRDefault="000A36FC" w:rsidP="006D3822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457233A4" w14:textId="77777777" w:rsidR="000A36FC" w:rsidRDefault="000A36FC" w:rsidP="000A36FC"/>
    <w:p w14:paraId="2C41E6FD" w14:textId="77777777" w:rsidR="00480259" w:rsidRDefault="00480259" w:rsidP="00480259"/>
    <w:p w14:paraId="0C31E6A6" w14:textId="07CDF534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t>RP-243039</w:t>
      </w:r>
    </w:p>
    <w:p w14:paraId="716A17D0" w14:textId="12DB7F6E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17</w:t>
      </w:r>
    </w:p>
    <w:p w14:paraId="0E207888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F6F11" w:rsidRPr="004E535C" w14:paraId="3525C20E" w14:textId="77777777" w:rsidTr="006D382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AC0805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BC8327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00591E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67A798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9547F0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F5943C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4497AA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7B34BE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A32AA5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A8030A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895D4B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CCC4BC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A44CDE" w14:textId="77777777" w:rsidR="001F6F11" w:rsidRPr="00BF1EB6" w:rsidRDefault="001F6F11" w:rsidP="006D382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F6F11" w14:paraId="2E4C3E1E" w14:textId="77777777" w:rsidTr="006D3822">
        <w:tc>
          <w:tcPr>
            <w:tcW w:w="879" w:type="dxa"/>
          </w:tcPr>
          <w:p w14:paraId="04927206" w14:textId="77777777" w:rsidR="001F6F11" w:rsidRDefault="001F6F11" w:rsidP="006D382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12D08FB" w14:textId="77777777" w:rsidR="001F6F11" w:rsidRDefault="001F6F11" w:rsidP="006D3822"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 w14:paraId="37BE2C86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BED205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8BD7BE" w14:textId="77777777" w:rsidR="001F6F11" w:rsidRDefault="001F6F11" w:rsidP="006D3822">
            <w:r>
              <w:rPr>
                <w:sz w:val="16"/>
                <w:szCs w:val="16"/>
              </w:rPr>
              <w:t>CR for TS38.101-4 corrections on Rel-18 MU-MIMO requirements</w:t>
            </w:r>
          </w:p>
        </w:tc>
        <w:tc>
          <w:tcPr>
            <w:tcW w:w="517" w:type="dxa"/>
          </w:tcPr>
          <w:p w14:paraId="13E06A45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98F2B" w14:textId="77777777" w:rsidR="001F6F11" w:rsidRDefault="001F6F11" w:rsidP="006D382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DD61DA4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3BFF2F" w14:textId="77777777" w:rsidR="001F6F11" w:rsidRDefault="001F6F11" w:rsidP="006D3822">
            <w:r>
              <w:rPr>
                <w:sz w:val="16"/>
                <w:szCs w:val="16"/>
              </w:rPr>
              <w:t>R4-2417806</w:t>
            </w:r>
          </w:p>
        </w:tc>
        <w:tc>
          <w:tcPr>
            <w:tcW w:w="1597" w:type="dxa"/>
          </w:tcPr>
          <w:p w14:paraId="4AB98969" w14:textId="77777777" w:rsidR="001F6F11" w:rsidRDefault="001F6F11" w:rsidP="006D382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AD96B18" w14:textId="77777777" w:rsidR="001F6F11" w:rsidRDefault="001F6F11" w:rsidP="006D382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1EE4B6B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FF739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</w:tr>
      <w:tr w:rsidR="001F6F11" w14:paraId="02D00E32" w14:textId="77777777" w:rsidTr="006D3822">
        <w:tc>
          <w:tcPr>
            <w:tcW w:w="879" w:type="dxa"/>
          </w:tcPr>
          <w:p w14:paraId="3DF7DAD7" w14:textId="77777777" w:rsidR="001F6F11" w:rsidRDefault="001F6F11" w:rsidP="006D382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893510E" w14:textId="77777777" w:rsidR="001F6F11" w:rsidRDefault="001F6F11" w:rsidP="006D3822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 w14:paraId="769975F3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EF2BF" w14:textId="77777777" w:rsidR="001F6F11" w:rsidRDefault="001F6F11" w:rsidP="006D382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372D1" w14:textId="77777777" w:rsidR="001F6F11" w:rsidRDefault="001F6F11" w:rsidP="006D3822">
            <w:r>
              <w:rPr>
                <w:sz w:val="16"/>
                <w:szCs w:val="16"/>
              </w:rPr>
              <w:t>(NR_DL1024QAM_FR1-Perf) Correction of Es level for SDR tests</w:t>
            </w:r>
          </w:p>
        </w:tc>
        <w:tc>
          <w:tcPr>
            <w:tcW w:w="517" w:type="dxa"/>
          </w:tcPr>
          <w:p w14:paraId="70185EEA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FE308A" w14:textId="77777777" w:rsidR="001F6F11" w:rsidRDefault="001F6F11" w:rsidP="006D3822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F990FF3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05B3D1" w14:textId="77777777" w:rsidR="001F6F11" w:rsidRDefault="001F6F11" w:rsidP="006D3822">
            <w:r>
              <w:rPr>
                <w:sz w:val="16"/>
                <w:szCs w:val="16"/>
              </w:rPr>
              <w:t>R4-2417964</w:t>
            </w:r>
          </w:p>
        </w:tc>
        <w:tc>
          <w:tcPr>
            <w:tcW w:w="1597" w:type="dxa"/>
          </w:tcPr>
          <w:p w14:paraId="6BD05142" w14:textId="77777777" w:rsidR="001F6F11" w:rsidRDefault="001F6F11" w:rsidP="006D382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CA4664" w14:textId="77777777" w:rsidR="001F6F11" w:rsidRDefault="001F6F11" w:rsidP="006D3822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37FB3615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568F9B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</w:tr>
      <w:tr w:rsidR="001F6F11" w14:paraId="0E96438E" w14:textId="77777777" w:rsidTr="006D3822">
        <w:tc>
          <w:tcPr>
            <w:tcW w:w="879" w:type="dxa"/>
          </w:tcPr>
          <w:p w14:paraId="02BD4253" w14:textId="77777777" w:rsidR="001F6F11" w:rsidRDefault="001F6F11" w:rsidP="006D382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1A61970" w14:textId="77777777" w:rsidR="001F6F11" w:rsidRDefault="001F6F11" w:rsidP="006D3822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 w14:paraId="4C2A9966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4BCDB3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1F183C" w14:textId="77777777" w:rsidR="001F6F11" w:rsidRDefault="001F6F11" w:rsidP="006D3822">
            <w:r>
              <w:rPr>
                <w:sz w:val="16"/>
                <w:szCs w:val="16"/>
              </w:rPr>
              <w:t>(NR_DL1024QAM_FR1-Perf) Correction of Es level for SDR tests</w:t>
            </w:r>
          </w:p>
        </w:tc>
        <w:tc>
          <w:tcPr>
            <w:tcW w:w="517" w:type="dxa"/>
          </w:tcPr>
          <w:p w14:paraId="1FF15EDC" w14:textId="77777777" w:rsidR="001F6F11" w:rsidRDefault="001F6F11" w:rsidP="006D382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D0E615" w14:textId="77777777" w:rsidR="001F6F11" w:rsidRDefault="001F6F11" w:rsidP="006D382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E176409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656DC8" w14:textId="77777777" w:rsidR="001F6F11" w:rsidRDefault="001F6F11" w:rsidP="006D3822">
            <w:r>
              <w:rPr>
                <w:sz w:val="16"/>
                <w:szCs w:val="16"/>
              </w:rPr>
              <w:t>R4-2417965</w:t>
            </w:r>
          </w:p>
        </w:tc>
        <w:tc>
          <w:tcPr>
            <w:tcW w:w="1597" w:type="dxa"/>
          </w:tcPr>
          <w:p w14:paraId="18317A8F" w14:textId="77777777" w:rsidR="001F6F11" w:rsidRDefault="001F6F11" w:rsidP="006D382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D377ED1" w14:textId="77777777" w:rsidR="001F6F11" w:rsidRDefault="001F6F11" w:rsidP="006D3822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1508DA9D" w14:textId="77777777" w:rsidR="001F6F11" w:rsidRDefault="001F6F11" w:rsidP="006D3822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0FB785D7" w14:textId="77777777" w:rsidR="001F6F11" w:rsidRDefault="001F6F11" w:rsidP="006D3822"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 w:rsidR="001F6F11" w14:paraId="5045C253" w14:textId="77777777" w:rsidTr="006D3822">
        <w:tc>
          <w:tcPr>
            <w:tcW w:w="879" w:type="dxa"/>
          </w:tcPr>
          <w:p w14:paraId="35AA45C6" w14:textId="77777777" w:rsidR="001F6F11" w:rsidRDefault="001F6F11" w:rsidP="006D382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04396B1" w14:textId="77777777" w:rsidR="001F6F11" w:rsidRDefault="001F6F11" w:rsidP="006D3822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1BF8F55F" w14:textId="77777777" w:rsidR="001F6F11" w:rsidRDefault="001F6F11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E9F4A9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BC540" w14:textId="77777777" w:rsidR="001F6F11" w:rsidRDefault="001F6F11" w:rsidP="006D3822">
            <w:r>
              <w:rPr>
                <w:sz w:val="16"/>
                <w:szCs w:val="16"/>
              </w:rPr>
              <w:t>Updates to Enhanced Receiver Type 2 definition</w:t>
            </w:r>
          </w:p>
        </w:tc>
        <w:tc>
          <w:tcPr>
            <w:tcW w:w="517" w:type="dxa"/>
          </w:tcPr>
          <w:p w14:paraId="15AAD12A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6F27A" w14:textId="77777777" w:rsidR="001F6F11" w:rsidRDefault="001F6F11" w:rsidP="006D382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2312855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E521F1" w14:textId="77777777" w:rsidR="001F6F11" w:rsidRDefault="001F6F11" w:rsidP="006D3822">
            <w:r>
              <w:rPr>
                <w:sz w:val="16"/>
                <w:szCs w:val="16"/>
              </w:rPr>
              <w:t>R4-2419859</w:t>
            </w:r>
          </w:p>
        </w:tc>
        <w:tc>
          <w:tcPr>
            <w:tcW w:w="1597" w:type="dxa"/>
          </w:tcPr>
          <w:p w14:paraId="6B53E4F4" w14:textId="77777777" w:rsidR="001F6F11" w:rsidRDefault="001F6F11" w:rsidP="006D382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C834CA5" w14:textId="77777777" w:rsidR="001F6F11" w:rsidRDefault="001F6F11" w:rsidP="006D382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24200DEA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C297C8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</w:tr>
      <w:tr w:rsidR="001F6F11" w14:paraId="41743831" w14:textId="77777777" w:rsidTr="006D3822">
        <w:tc>
          <w:tcPr>
            <w:tcW w:w="879" w:type="dxa"/>
          </w:tcPr>
          <w:p w14:paraId="1F3CCEEF" w14:textId="77777777" w:rsidR="001F6F11" w:rsidRDefault="001F6F11" w:rsidP="006D382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ADB660F" w14:textId="77777777" w:rsidR="001F6F11" w:rsidRDefault="001F6F11" w:rsidP="006D3822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4DE75957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B3D3E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4936D0" w14:textId="77777777" w:rsidR="001F6F11" w:rsidRDefault="001F6F11" w:rsidP="006D3822">
            <w:r>
              <w:rPr>
                <w:sz w:val="16"/>
                <w:szCs w:val="16"/>
              </w:rPr>
              <w:t>CR to 38.101-4: Clean up for the PDCCH requirements for DSS enhancement</w:t>
            </w:r>
          </w:p>
        </w:tc>
        <w:tc>
          <w:tcPr>
            <w:tcW w:w="517" w:type="dxa"/>
          </w:tcPr>
          <w:p w14:paraId="55C88162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1872CF" w14:textId="77777777" w:rsidR="001F6F11" w:rsidRDefault="001F6F11" w:rsidP="006D382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CF91963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B4FA88E" w14:textId="77777777" w:rsidR="001F6F11" w:rsidRDefault="001F6F11" w:rsidP="006D3822">
            <w:r>
              <w:rPr>
                <w:sz w:val="16"/>
                <w:szCs w:val="16"/>
              </w:rPr>
              <w:t>R4-2419334</w:t>
            </w:r>
          </w:p>
        </w:tc>
        <w:tc>
          <w:tcPr>
            <w:tcW w:w="1597" w:type="dxa"/>
          </w:tcPr>
          <w:p w14:paraId="6A023543" w14:textId="77777777" w:rsidR="001F6F11" w:rsidRDefault="001F6F11" w:rsidP="006D382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C237E9" w14:textId="77777777" w:rsidR="001F6F11" w:rsidRDefault="001F6F11" w:rsidP="006D3822">
            <w:r>
              <w:rPr>
                <w:sz w:val="16"/>
                <w:szCs w:val="16"/>
              </w:rPr>
              <w:t>NR_DSS_enh-Perf</w:t>
            </w:r>
          </w:p>
        </w:tc>
        <w:tc>
          <w:tcPr>
            <w:tcW w:w="2323" w:type="dxa"/>
          </w:tcPr>
          <w:p w14:paraId="42E7C70D" w14:textId="77777777" w:rsidR="001F6F11" w:rsidRDefault="001F6F11" w:rsidP="006D3822">
            <w:r>
              <w:rPr>
                <w:sz w:val="16"/>
                <w:szCs w:val="16"/>
              </w:rPr>
              <w:t xml:space="preserve">5.3.2.2, </w:t>
            </w:r>
          </w:p>
        </w:tc>
        <w:tc>
          <w:tcPr>
            <w:tcW w:w="998" w:type="dxa"/>
          </w:tcPr>
          <w:p w14:paraId="50CC1CA8" w14:textId="77777777" w:rsidR="001F6F11" w:rsidRDefault="001F6F11" w:rsidP="006D3822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1F6F11" w14:paraId="33D53148" w14:textId="77777777" w:rsidTr="006D3822">
        <w:tc>
          <w:tcPr>
            <w:tcW w:w="879" w:type="dxa"/>
          </w:tcPr>
          <w:p w14:paraId="229C7D81" w14:textId="77777777" w:rsidR="001F6F11" w:rsidRDefault="001F6F11" w:rsidP="006D382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877F33" w14:textId="77777777" w:rsidR="001F6F11" w:rsidRDefault="001F6F11" w:rsidP="006D3822">
            <w:r>
              <w:rPr>
                <w:sz w:val="16"/>
                <w:szCs w:val="16"/>
              </w:rPr>
              <w:t>5012</w:t>
            </w:r>
          </w:p>
        </w:tc>
        <w:tc>
          <w:tcPr>
            <w:tcW w:w="517" w:type="dxa"/>
          </w:tcPr>
          <w:p w14:paraId="3127B05A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A54AF4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395FD0" w14:textId="77777777" w:rsidR="001F6F11" w:rsidRDefault="001F6F11" w:rsidP="006D3822">
            <w:r>
              <w:rPr>
                <w:sz w:val="16"/>
                <w:szCs w:val="16"/>
              </w:rPr>
              <w:t>Removal of brackets for MUSIM capability</w:t>
            </w:r>
          </w:p>
        </w:tc>
        <w:tc>
          <w:tcPr>
            <w:tcW w:w="517" w:type="dxa"/>
          </w:tcPr>
          <w:p w14:paraId="3E1D7AFD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4203E" w14:textId="77777777" w:rsidR="001F6F11" w:rsidRDefault="001F6F11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555A652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1DA4952" w14:textId="77777777" w:rsidR="001F6F11" w:rsidRDefault="001F6F11" w:rsidP="006D3822">
            <w:r>
              <w:rPr>
                <w:sz w:val="16"/>
                <w:szCs w:val="16"/>
              </w:rPr>
              <w:t>R4-2417923</w:t>
            </w:r>
          </w:p>
        </w:tc>
        <w:tc>
          <w:tcPr>
            <w:tcW w:w="1597" w:type="dxa"/>
          </w:tcPr>
          <w:p w14:paraId="7E3B84BC" w14:textId="77777777" w:rsidR="001F6F11" w:rsidRDefault="001F6F11" w:rsidP="006D3822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4C60181B" w14:textId="77777777" w:rsidR="001F6F11" w:rsidRDefault="001F6F11" w:rsidP="006D3822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1D89AEBC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011D7D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</w:tr>
      <w:tr w:rsidR="001F6F11" w14:paraId="458926B2" w14:textId="77777777" w:rsidTr="006D3822">
        <w:tc>
          <w:tcPr>
            <w:tcW w:w="879" w:type="dxa"/>
          </w:tcPr>
          <w:p w14:paraId="14D06E13" w14:textId="77777777" w:rsidR="001F6F11" w:rsidRDefault="001F6F11" w:rsidP="006D382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1B9D5B" w14:textId="77777777" w:rsidR="001F6F11" w:rsidRDefault="001F6F11" w:rsidP="006D3822">
            <w:r>
              <w:rPr>
                <w:sz w:val="16"/>
                <w:szCs w:val="16"/>
              </w:rPr>
              <w:t>5111</w:t>
            </w:r>
          </w:p>
        </w:tc>
        <w:tc>
          <w:tcPr>
            <w:tcW w:w="517" w:type="dxa"/>
          </w:tcPr>
          <w:p w14:paraId="0D70665B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1370AD" w14:textId="77777777" w:rsidR="001F6F11" w:rsidRDefault="001F6F11" w:rsidP="006D382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D6587F" w14:textId="77777777" w:rsidR="001F6F11" w:rsidRDefault="001F6F11" w:rsidP="006D3822">
            <w:r>
              <w:rPr>
                <w:sz w:val="16"/>
                <w:szCs w:val="16"/>
              </w:rPr>
              <w:t>(NR_CSIRS_L3meas-Perf) Correction to CSI-RS based mobility measurement test cases_R16</w:t>
            </w:r>
          </w:p>
        </w:tc>
        <w:tc>
          <w:tcPr>
            <w:tcW w:w="517" w:type="dxa"/>
          </w:tcPr>
          <w:p w14:paraId="3A0DA3BA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EFB20" w14:textId="77777777" w:rsidR="001F6F11" w:rsidRDefault="001F6F11" w:rsidP="006D3822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904D6C9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9B0C6E4" w14:textId="77777777" w:rsidR="001F6F11" w:rsidRDefault="001F6F11" w:rsidP="006D3822">
            <w:r>
              <w:rPr>
                <w:sz w:val="16"/>
                <w:szCs w:val="16"/>
              </w:rPr>
              <w:t>R4-2418638</w:t>
            </w:r>
          </w:p>
        </w:tc>
        <w:tc>
          <w:tcPr>
            <w:tcW w:w="1597" w:type="dxa"/>
          </w:tcPr>
          <w:p w14:paraId="6DCB0BEA" w14:textId="77777777" w:rsidR="001F6F11" w:rsidRDefault="001F6F11" w:rsidP="006D3822">
            <w:r>
              <w:rPr>
                <w:sz w:val="16"/>
                <w:szCs w:val="16"/>
              </w:rPr>
              <w:t>Huawei, HiSilicon, Sporton</w:t>
            </w:r>
          </w:p>
        </w:tc>
        <w:tc>
          <w:tcPr>
            <w:tcW w:w="1122" w:type="dxa"/>
          </w:tcPr>
          <w:p w14:paraId="21951036" w14:textId="77777777" w:rsidR="001F6F11" w:rsidRDefault="001F6F11" w:rsidP="006D3822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6E9BB95D" w14:textId="77777777" w:rsidR="001F6F11" w:rsidRDefault="001F6F11" w:rsidP="006D3822">
            <w:r>
              <w:rPr>
                <w:sz w:val="16"/>
                <w:szCs w:val="16"/>
              </w:rPr>
              <w:t>A.5.6.7.1, A.7.6.7.1</w:t>
            </w:r>
          </w:p>
        </w:tc>
        <w:tc>
          <w:tcPr>
            <w:tcW w:w="998" w:type="dxa"/>
          </w:tcPr>
          <w:p w14:paraId="67230524" w14:textId="77777777" w:rsidR="001F6F11" w:rsidRDefault="001F6F11" w:rsidP="006D3822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F6F11" w14:paraId="56CF8A18" w14:textId="77777777" w:rsidTr="006D3822">
        <w:tc>
          <w:tcPr>
            <w:tcW w:w="879" w:type="dxa"/>
          </w:tcPr>
          <w:p w14:paraId="399E54BB" w14:textId="77777777" w:rsidR="001F6F11" w:rsidRDefault="001F6F11" w:rsidP="006D3822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A254A27" w14:textId="77777777" w:rsidR="001F6F11" w:rsidRDefault="001F6F11" w:rsidP="006D3822">
            <w:r>
              <w:rPr>
                <w:sz w:val="16"/>
                <w:szCs w:val="16"/>
              </w:rPr>
              <w:t>5112</w:t>
            </w:r>
          </w:p>
        </w:tc>
        <w:tc>
          <w:tcPr>
            <w:tcW w:w="517" w:type="dxa"/>
          </w:tcPr>
          <w:p w14:paraId="539A60D5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819ABA" w14:textId="77777777" w:rsidR="001F6F11" w:rsidRDefault="001F6F11" w:rsidP="006D382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19B91F" w14:textId="77777777" w:rsidR="001F6F11" w:rsidRDefault="001F6F11" w:rsidP="006D3822">
            <w:r>
              <w:rPr>
                <w:sz w:val="16"/>
                <w:szCs w:val="16"/>
              </w:rPr>
              <w:t>(NR_CSIRS_L3meas-Perf) Correction to CSI-RS based mobility measurement test cases_R17</w:t>
            </w:r>
          </w:p>
        </w:tc>
        <w:tc>
          <w:tcPr>
            <w:tcW w:w="517" w:type="dxa"/>
          </w:tcPr>
          <w:p w14:paraId="04DFB527" w14:textId="77777777" w:rsidR="001F6F11" w:rsidRDefault="001F6F11" w:rsidP="006D382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35594F" w14:textId="77777777" w:rsidR="001F6F11" w:rsidRDefault="001F6F11" w:rsidP="006D3822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3AAFF1C2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DA72F3" w14:textId="77777777" w:rsidR="001F6F11" w:rsidRDefault="001F6F11" w:rsidP="006D3822">
            <w:r>
              <w:rPr>
                <w:sz w:val="16"/>
                <w:szCs w:val="16"/>
              </w:rPr>
              <w:t>R4-2418639</w:t>
            </w:r>
          </w:p>
        </w:tc>
        <w:tc>
          <w:tcPr>
            <w:tcW w:w="1597" w:type="dxa"/>
          </w:tcPr>
          <w:p w14:paraId="79789516" w14:textId="77777777" w:rsidR="001F6F11" w:rsidRDefault="001F6F11" w:rsidP="006D3822">
            <w:r>
              <w:rPr>
                <w:sz w:val="16"/>
                <w:szCs w:val="16"/>
              </w:rPr>
              <w:t>Huawei, HiSilicon, Sporton</w:t>
            </w:r>
          </w:p>
        </w:tc>
        <w:tc>
          <w:tcPr>
            <w:tcW w:w="1122" w:type="dxa"/>
          </w:tcPr>
          <w:p w14:paraId="21FC71C4" w14:textId="77777777" w:rsidR="001F6F11" w:rsidRDefault="001F6F11" w:rsidP="006D3822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6CA540F2" w14:textId="77777777" w:rsidR="001F6F11" w:rsidRDefault="001F6F11" w:rsidP="006D3822">
            <w:r>
              <w:rPr>
                <w:sz w:val="16"/>
                <w:szCs w:val="16"/>
              </w:rPr>
              <w:t>A.5.6.7.1, A.7.6.7.1</w:t>
            </w:r>
          </w:p>
        </w:tc>
        <w:tc>
          <w:tcPr>
            <w:tcW w:w="998" w:type="dxa"/>
          </w:tcPr>
          <w:p w14:paraId="1AB96E77" w14:textId="77777777" w:rsidR="001F6F11" w:rsidRDefault="001F6F11" w:rsidP="006D382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F6F11" w14:paraId="6C474ED0" w14:textId="77777777" w:rsidTr="006D3822">
        <w:tc>
          <w:tcPr>
            <w:tcW w:w="879" w:type="dxa"/>
          </w:tcPr>
          <w:p w14:paraId="72F1A3C4" w14:textId="77777777" w:rsidR="001F6F11" w:rsidRDefault="001F6F11" w:rsidP="006D382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24895E" w14:textId="77777777" w:rsidR="001F6F11" w:rsidRDefault="001F6F11" w:rsidP="006D3822">
            <w:r>
              <w:rPr>
                <w:sz w:val="16"/>
                <w:szCs w:val="16"/>
              </w:rPr>
              <w:t>5113</w:t>
            </w:r>
          </w:p>
        </w:tc>
        <w:tc>
          <w:tcPr>
            <w:tcW w:w="517" w:type="dxa"/>
          </w:tcPr>
          <w:p w14:paraId="03B6BC09" w14:textId="77777777" w:rsidR="001F6F11" w:rsidRDefault="001F6F11" w:rsidP="006D382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58536E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85523E" w14:textId="77777777" w:rsidR="001F6F11" w:rsidRDefault="001F6F11" w:rsidP="006D3822">
            <w:r>
              <w:rPr>
                <w:sz w:val="16"/>
                <w:szCs w:val="16"/>
              </w:rPr>
              <w:t>(NR_CSIRS_L3meas-Perf) Correction to CSI-RS based mobility measurement test cases_R18</w:t>
            </w:r>
          </w:p>
        </w:tc>
        <w:tc>
          <w:tcPr>
            <w:tcW w:w="517" w:type="dxa"/>
          </w:tcPr>
          <w:p w14:paraId="64B0DF9A" w14:textId="77777777" w:rsidR="001F6F11" w:rsidRDefault="001F6F11" w:rsidP="006D382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7EF0EE" w14:textId="77777777" w:rsidR="001F6F11" w:rsidRDefault="001F6F11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EDE06F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0C7D379" w14:textId="77777777" w:rsidR="001F6F11" w:rsidRDefault="001F6F11" w:rsidP="006D3822">
            <w:r>
              <w:rPr>
                <w:sz w:val="16"/>
                <w:szCs w:val="16"/>
              </w:rPr>
              <w:t>R4-2418640</w:t>
            </w:r>
          </w:p>
        </w:tc>
        <w:tc>
          <w:tcPr>
            <w:tcW w:w="1597" w:type="dxa"/>
          </w:tcPr>
          <w:p w14:paraId="1D0897EF" w14:textId="77777777" w:rsidR="001F6F11" w:rsidRDefault="001F6F11" w:rsidP="006D3822">
            <w:r>
              <w:rPr>
                <w:sz w:val="16"/>
                <w:szCs w:val="16"/>
              </w:rPr>
              <w:t>Huawei, HiSilicon, Sporton</w:t>
            </w:r>
          </w:p>
        </w:tc>
        <w:tc>
          <w:tcPr>
            <w:tcW w:w="1122" w:type="dxa"/>
          </w:tcPr>
          <w:p w14:paraId="6DB97088" w14:textId="77777777" w:rsidR="001F6F11" w:rsidRDefault="001F6F11" w:rsidP="006D3822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E1F00E5" w14:textId="77777777" w:rsidR="001F6F11" w:rsidRDefault="001F6F11" w:rsidP="006D3822">
            <w:r>
              <w:rPr>
                <w:sz w:val="16"/>
                <w:szCs w:val="16"/>
              </w:rPr>
              <w:t>A.5.6.7.1, A.7.6.7.1</w:t>
            </w:r>
          </w:p>
        </w:tc>
        <w:tc>
          <w:tcPr>
            <w:tcW w:w="998" w:type="dxa"/>
          </w:tcPr>
          <w:p w14:paraId="06725C30" w14:textId="77777777" w:rsidR="001F6F11" w:rsidRDefault="001F6F11" w:rsidP="006D3822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F6F11" w14:paraId="3C987EF7" w14:textId="77777777" w:rsidTr="006D3822">
        <w:tc>
          <w:tcPr>
            <w:tcW w:w="879" w:type="dxa"/>
          </w:tcPr>
          <w:p w14:paraId="06A7764E" w14:textId="77777777" w:rsidR="001F6F11" w:rsidRDefault="001F6F11" w:rsidP="006D382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7241CF" w14:textId="77777777" w:rsidR="001F6F11" w:rsidRDefault="001F6F11" w:rsidP="006D3822">
            <w:r>
              <w:rPr>
                <w:sz w:val="16"/>
                <w:szCs w:val="16"/>
              </w:rPr>
              <w:t>5151</w:t>
            </w:r>
          </w:p>
        </w:tc>
        <w:tc>
          <w:tcPr>
            <w:tcW w:w="517" w:type="dxa"/>
          </w:tcPr>
          <w:p w14:paraId="77539A3B" w14:textId="77777777" w:rsidR="001F6F11" w:rsidRDefault="001F6F11" w:rsidP="006D382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50C92F" w14:textId="77777777" w:rsidR="001F6F11" w:rsidRDefault="001F6F11" w:rsidP="006D382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4304BC" w14:textId="77777777" w:rsidR="001F6F11" w:rsidRDefault="001F6F11" w:rsidP="006D3822">
            <w:r>
              <w:rPr>
                <w:sz w:val="16"/>
                <w:szCs w:val="16"/>
              </w:rPr>
              <w:t>(NR_DualTxRx_MUSIM-Core) CR on 38.133 MUSIM Core</w:t>
            </w:r>
          </w:p>
        </w:tc>
        <w:tc>
          <w:tcPr>
            <w:tcW w:w="517" w:type="dxa"/>
          </w:tcPr>
          <w:p w14:paraId="49199961" w14:textId="77777777" w:rsidR="001F6F11" w:rsidRDefault="001F6F11" w:rsidP="006D382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1E0C74" w14:textId="77777777" w:rsidR="001F6F11" w:rsidRDefault="001F6F11" w:rsidP="006D3822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9D0C5C2" w14:textId="77777777" w:rsidR="001F6F11" w:rsidRDefault="001F6F11" w:rsidP="006D3822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93F9AFC" w14:textId="77777777" w:rsidR="001F6F11" w:rsidRDefault="001F6F11" w:rsidP="006D3822">
            <w:r>
              <w:rPr>
                <w:sz w:val="16"/>
                <w:szCs w:val="16"/>
              </w:rPr>
              <w:t>R4-2420188</w:t>
            </w:r>
          </w:p>
        </w:tc>
        <w:tc>
          <w:tcPr>
            <w:tcW w:w="1597" w:type="dxa"/>
          </w:tcPr>
          <w:p w14:paraId="7829AAF5" w14:textId="77777777" w:rsidR="001F6F11" w:rsidRDefault="001F6F11" w:rsidP="006D3822">
            <w:r>
              <w:rPr>
                <w:sz w:val="16"/>
                <w:szCs w:val="16"/>
              </w:rPr>
              <w:t>Ericsson, Nokia, vivo, Mediatek Inc.</w:t>
            </w:r>
          </w:p>
        </w:tc>
        <w:tc>
          <w:tcPr>
            <w:tcW w:w="1122" w:type="dxa"/>
          </w:tcPr>
          <w:p w14:paraId="71906B0B" w14:textId="77777777" w:rsidR="001F6F11" w:rsidRDefault="001F6F11" w:rsidP="006D3822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4C677085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546AF8" w14:textId="77777777" w:rsidR="001F6F11" w:rsidRDefault="001F6F11" w:rsidP="006D3822">
            <w:pPr>
              <w:rPr>
                <w:sz w:val="16"/>
                <w:szCs w:val="16"/>
              </w:rPr>
            </w:pPr>
          </w:p>
        </w:tc>
      </w:tr>
    </w:tbl>
    <w:p w14:paraId="414B9F86" w14:textId="77777777" w:rsidR="001F6F11" w:rsidRDefault="001F6F11" w:rsidP="001F6F11"/>
    <w:p w14:paraId="78D95968" w14:textId="77777777" w:rsidR="00480259" w:rsidRDefault="00480259" w:rsidP="00480259"/>
    <w:p w14:paraId="7C66B778" w14:textId="2D70E415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t>RP-243040</w:t>
      </w:r>
    </w:p>
    <w:p w14:paraId="0B9980FD" w14:textId="554C0261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18</w:t>
      </w:r>
    </w:p>
    <w:p w14:paraId="1AF6304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0A0" w:rsidRPr="004E535C" w14:paraId="1499FF73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A3CCB2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F0A820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6E96FD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A326B3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10831B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829A18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5E6B27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41883E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147A88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AD7C3E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83F8EB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F11128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2C17CD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700A0" w14:paraId="2C02848D" w14:textId="77777777" w:rsidTr="00D55F9E">
        <w:tc>
          <w:tcPr>
            <w:tcW w:w="879" w:type="dxa"/>
          </w:tcPr>
          <w:p w14:paraId="72E98882" w14:textId="77777777" w:rsidR="003700A0" w:rsidRDefault="003700A0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26EA1A" w14:textId="77777777" w:rsidR="003700A0" w:rsidRDefault="003700A0" w:rsidP="00D55F9E">
            <w:r>
              <w:rPr>
                <w:sz w:val="16"/>
                <w:szCs w:val="16"/>
              </w:rPr>
              <w:t>2521</w:t>
            </w:r>
          </w:p>
        </w:tc>
        <w:tc>
          <w:tcPr>
            <w:tcW w:w="517" w:type="dxa"/>
          </w:tcPr>
          <w:p w14:paraId="63EF991F" w14:textId="77777777" w:rsidR="003700A0" w:rsidRDefault="003700A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D22482" w14:textId="77777777" w:rsidR="003700A0" w:rsidRDefault="003700A0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CF7ECC" w14:textId="77777777" w:rsidR="003700A0" w:rsidRDefault="003700A0" w:rsidP="00D55F9E">
            <w:r>
              <w:rPr>
                <w:sz w:val="16"/>
                <w:szCs w:val="16"/>
              </w:rPr>
              <w:t>(NR_eMIMO) Clarification of Rel-15 pi2BPSK variant in wording in 38.101-1 Rel-16</w:t>
            </w:r>
          </w:p>
        </w:tc>
        <w:tc>
          <w:tcPr>
            <w:tcW w:w="517" w:type="dxa"/>
          </w:tcPr>
          <w:p w14:paraId="6C401D6A" w14:textId="77777777" w:rsidR="003700A0" w:rsidRDefault="003700A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56C62" w14:textId="77777777" w:rsidR="003700A0" w:rsidRDefault="003700A0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50BD5A0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0F35DE" w14:textId="77777777" w:rsidR="003700A0" w:rsidRDefault="003700A0" w:rsidP="00D55F9E">
            <w:r>
              <w:rPr>
                <w:sz w:val="16"/>
                <w:szCs w:val="16"/>
              </w:rPr>
              <w:t>R4-2417638</w:t>
            </w:r>
          </w:p>
        </w:tc>
        <w:tc>
          <w:tcPr>
            <w:tcW w:w="1597" w:type="dxa"/>
          </w:tcPr>
          <w:p w14:paraId="3C9237DA" w14:textId="77777777" w:rsidR="003700A0" w:rsidRDefault="003700A0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075747F" w14:textId="77777777" w:rsidR="003700A0" w:rsidRDefault="003700A0" w:rsidP="00D55F9E">
            <w:r>
              <w:rPr>
                <w:sz w:val="16"/>
                <w:szCs w:val="16"/>
              </w:rPr>
              <w:t>NR_eMIMO</w:t>
            </w:r>
          </w:p>
        </w:tc>
        <w:tc>
          <w:tcPr>
            <w:tcW w:w="2323" w:type="dxa"/>
          </w:tcPr>
          <w:p w14:paraId="4502FEDC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805C8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  <w:tr w:rsidR="003700A0" w14:paraId="17202D2B" w14:textId="77777777" w:rsidTr="00D55F9E">
        <w:tc>
          <w:tcPr>
            <w:tcW w:w="879" w:type="dxa"/>
          </w:tcPr>
          <w:p w14:paraId="77A3E638" w14:textId="77777777" w:rsidR="003700A0" w:rsidRDefault="003700A0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C3D9BE" w14:textId="77777777" w:rsidR="003700A0" w:rsidRDefault="003700A0" w:rsidP="00D55F9E">
            <w:r>
              <w:rPr>
                <w:sz w:val="16"/>
                <w:szCs w:val="16"/>
              </w:rPr>
              <w:t>2522</w:t>
            </w:r>
          </w:p>
        </w:tc>
        <w:tc>
          <w:tcPr>
            <w:tcW w:w="517" w:type="dxa"/>
          </w:tcPr>
          <w:p w14:paraId="25854157" w14:textId="77777777" w:rsidR="003700A0" w:rsidRDefault="003700A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286EFD" w14:textId="77777777" w:rsidR="003700A0" w:rsidRDefault="003700A0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36A539" w14:textId="77777777" w:rsidR="003700A0" w:rsidRDefault="003700A0" w:rsidP="00D55F9E">
            <w:r>
              <w:rPr>
                <w:sz w:val="16"/>
                <w:szCs w:val="16"/>
              </w:rPr>
              <w:t>(NR_eMIMO) Clarification of Rel-15 pi2BPSK variant in wording in 38.101-1 Rel-17</w:t>
            </w:r>
          </w:p>
        </w:tc>
        <w:tc>
          <w:tcPr>
            <w:tcW w:w="517" w:type="dxa"/>
          </w:tcPr>
          <w:p w14:paraId="316D2FDC" w14:textId="77777777" w:rsidR="003700A0" w:rsidRDefault="003700A0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D1CE95" w14:textId="77777777" w:rsidR="003700A0" w:rsidRDefault="003700A0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3FEF04CB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97B158" w14:textId="77777777" w:rsidR="003700A0" w:rsidRDefault="003700A0" w:rsidP="00D55F9E">
            <w:r>
              <w:rPr>
                <w:sz w:val="16"/>
                <w:szCs w:val="16"/>
              </w:rPr>
              <w:t>R4-2417639</w:t>
            </w:r>
          </w:p>
        </w:tc>
        <w:tc>
          <w:tcPr>
            <w:tcW w:w="1597" w:type="dxa"/>
          </w:tcPr>
          <w:p w14:paraId="097B4F65" w14:textId="77777777" w:rsidR="003700A0" w:rsidRDefault="003700A0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AA181AC" w14:textId="77777777" w:rsidR="003700A0" w:rsidRDefault="003700A0" w:rsidP="00D55F9E">
            <w:r>
              <w:rPr>
                <w:sz w:val="16"/>
                <w:szCs w:val="16"/>
              </w:rPr>
              <w:t>NR_eMIMO</w:t>
            </w:r>
          </w:p>
        </w:tc>
        <w:tc>
          <w:tcPr>
            <w:tcW w:w="2323" w:type="dxa"/>
          </w:tcPr>
          <w:p w14:paraId="00F8953B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81A191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  <w:tr w:rsidR="003700A0" w14:paraId="00DB181B" w14:textId="77777777" w:rsidTr="00D55F9E">
        <w:tc>
          <w:tcPr>
            <w:tcW w:w="879" w:type="dxa"/>
          </w:tcPr>
          <w:p w14:paraId="4871825E" w14:textId="77777777" w:rsidR="003700A0" w:rsidRDefault="003700A0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A32F62" w14:textId="77777777" w:rsidR="003700A0" w:rsidRDefault="003700A0" w:rsidP="00D55F9E">
            <w:r>
              <w:rPr>
                <w:sz w:val="16"/>
                <w:szCs w:val="16"/>
              </w:rPr>
              <w:t>2523</w:t>
            </w:r>
          </w:p>
        </w:tc>
        <w:tc>
          <w:tcPr>
            <w:tcW w:w="517" w:type="dxa"/>
          </w:tcPr>
          <w:p w14:paraId="205D9746" w14:textId="77777777" w:rsidR="003700A0" w:rsidRDefault="003700A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8115A5" w14:textId="77777777" w:rsidR="003700A0" w:rsidRDefault="003700A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284425" w14:textId="77777777" w:rsidR="003700A0" w:rsidRDefault="003700A0" w:rsidP="00D55F9E">
            <w:r>
              <w:rPr>
                <w:sz w:val="16"/>
                <w:szCs w:val="16"/>
              </w:rPr>
              <w:t>(NR_eMIMO) Clarification of Rel-15 pi2BPSK variant in wording  in 38.101-1 Rel-18</w:t>
            </w:r>
          </w:p>
        </w:tc>
        <w:tc>
          <w:tcPr>
            <w:tcW w:w="517" w:type="dxa"/>
          </w:tcPr>
          <w:p w14:paraId="73CAF3D0" w14:textId="77777777" w:rsidR="003700A0" w:rsidRDefault="003700A0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F8717E" w14:textId="77777777" w:rsidR="003700A0" w:rsidRDefault="003700A0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526BD3A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36145E" w14:textId="77777777" w:rsidR="003700A0" w:rsidRDefault="003700A0" w:rsidP="00D55F9E">
            <w:r>
              <w:rPr>
                <w:sz w:val="16"/>
                <w:szCs w:val="16"/>
              </w:rPr>
              <w:t>R4-2417640</w:t>
            </w:r>
          </w:p>
        </w:tc>
        <w:tc>
          <w:tcPr>
            <w:tcW w:w="1597" w:type="dxa"/>
          </w:tcPr>
          <w:p w14:paraId="57B819C3" w14:textId="77777777" w:rsidR="003700A0" w:rsidRDefault="003700A0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CC12FD8" w14:textId="77777777" w:rsidR="003700A0" w:rsidRDefault="003700A0" w:rsidP="00D55F9E">
            <w:r>
              <w:rPr>
                <w:sz w:val="16"/>
                <w:szCs w:val="16"/>
              </w:rPr>
              <w:t>NR_eMIMO</w:t>
            </w:r>
          </w:p>
        </w:tc>
        <w:tc>
          <w:tcPr>
            <w:tcW w:w="2323" w:type="dxa"/>
          </w:tcPr>
          <w:p w14:paraId="2A5561CA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954093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</w:tbl>
    <w:p w14:paraId="703868F8" w14:textId="77777777" w:rsidR="003700A0" w:rsidRDefault="003700A0" w:rsidP="003700A0"/>
    <w:p w14:paraId="1DF0F30E" w14:textId="77777777" w:rsidR="00480259" w:rsidRDefault="00480259" w:rsidP="00480259"/>
    <w:p w14:paraId="600423F8" w14:textId="4D26047F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lastRenderedPageBreak/>
        <w:t>RP-24304</w:t>
      </w:r>
      <w:r>
        <w:rPr>
          <w:noProof/>
        </w:rPr>
        <w:t>1</w:t>
      </w:r>
    </w:p>
    <w:p w14:paraId="19E4CE0B" w14:textId="77798FA6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19</w:t>
      </w:r>
    </w:p>
    <w:p w14:paraId="79C13384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00A0" w:rsidRPr="004E535C" w14:paraId="35CEBEFB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1F4C9C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CAE3ED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96BA43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747AE7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9BAC3C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B5C1A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793746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4A4C81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659CB3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393C77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D19F57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DA74B1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BB8AF6" w14:textId="77777777" w:rsidR="003700A0" w:rsidRPr="00BF1EB6" w:rsidRDefault="003700A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700A0" w14:paraId="35BC31C4" w14:textId="77777777" w:rsidTr="00D55F9E">
        <w:tc>
          <w:tcPr>
            <w:tcW w:w="879" w:type="dxa"/>
          </w:tcPr>
          <w:p w14:paraId="57818531" w14:textId="77777777" w:rsidR="003700A0" w:rsidRDefault="003700A0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EDF7E39" w14:textId="77777777" w:rsidR="003700A0" w:rsidRDefault="003700A0" w:rsidP="00D55F9E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7EFA06E0" w14:textId="77777777" w:rsidR="003700A0" w:rsidRDefault="003700A0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E6CC17" w14:textId="77777777" w:rsidR="003700A0" w:rsidRDefault="003700A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306CFE" w14:textId="77777777" w:rsidR="003700A0" w:rsidRDefault="003700A0" w:rsidP="00D55F9E">
            <w:r>
              <w:rPr>
                <w:sz w:val="16"/>
                <w:szCs w:val="16"/>
              </w:rPr>
              <w:t>CR for Rel-18 TS38.101-4, alignments on the expression of CSI-RS conigurations for 8Rx CQI requirements</w:t>
            </w:r>
          </w:p>
        </w:tc>
        <w:tc>
          <w:tcPr>
            <w:tcW w:w="517" w:type="dxa"/>
          </w:tcPr>
          <w:p w14:paraId="41D20F8F" w14:textId="77777777" w:rsidR="003700A0" w:rsidRDefault="003700A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ABBF23" w14:textId="77777777" w:rsidR="003700A0" w:rsidRDefault="003700A0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1D0618F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3B5523" w14:textId="77777777" w:rsidR="003700A0" w:rsidRDefault="003700A0" w:rsidP="00D55F9E">
            <w:r>
              <w:rPr>
                <w:sz w:val="16"/>
                <w:szCs w:val="16"/>
              </w:rPr>
              <w:t>R4-2419884</w:t>
            </w:r>
          </w:p>
        </w:tc>
        <w:tc>
          <w:tcPr>
            <w:tcW w:w="1597" w:type="dxa"/>
          </w:tcPr>
          <w:p w14:paraId="293DDD4F" w14:textId="77777777" w:rsidR="003700A0" w:rsidRDefault="003700A0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55FF604" w14:textId="77777777" w:rsidR="003700A0" w:rsidRDefault="003700A0" w:rsidP="00D55F9E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0D6DDAE3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72EB5D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  <w:tr w:rsidR="003700A0" w14:paraId="5738F7FD" w14:textId="77777777" w:rsidTr="00D55F9E">
        <w:tc>
          <w:tcPr>
            <w:tcW w:w="879" w:type="dxa"/>
          </w:tcPr>
          <w:p w14:paraId="0FCE0406" w14:textId="77777777" w:rsidR="003700A0" w:rsidRDefault="003700A0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7D0928" w14:textId="77777777" w:rsidR="003700A0" w:rsidRDefault="003700A0" w:rsidP="00D55F9E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70D53F76" w14:textId="77777777" w:rsidR="003700A0" w:rsidRDefault="003700A0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F07C7E" w14:textId="77777777" w:rsidR="003700A0" w:rsidRDefault="003700A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E4B389" w14:textId="77777777" w:rsidR="003700A0" w:rsidRDefault="003700A0" w:rsidP="00D55F9E">
            <w:r>
              <w:rPr>
                <w:sz w:val="16"/>
                <w:szCs w:val="16"/>
              </w:rPr>
              <w:t>CR to 38101-4: Add MIMO correlation matrices for 8Rx cases</w:t>
            </w:r>
          </w:p>
        </w:tc>
        <w:tc>
          <w:tcPr>
            <w:tcW w:w="517" w:type="dxa"/>
          </w:tcPr>
          <w:p w14:paraId="6BC8465D" w14:textId="77777777" w:rsidR="003700A0" w:rsidRDefault="003700A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05571" w14:textId="77777777" w:rsidR="003700A0" w:rsidRDefault="003700A0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81AD367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2CD9EE" w14:textId="77777777" w:rsidR="003700A0" w:rsidRDefault="003700A0" w:rsidP="00D55F9E">
            <w:r>
              <w:rPr>
                <w:sz w:val="16"/>
                <w:szCs w:val="16"/>
              </w:rPr>
              <w:t>R4-2419885</w:t>
            </w:r>
          </w:p>
        </w:tc>
        <w:tc>
          <w:tcPr>
            <w:tcW w:w="1597" w:type="dxa"/>
          </w:tcPr>
          <w:p w14:paraId="5BB14C30" w14:textId="77777777" w:rsidR="003700A0" w:rsidRDefault="003700A0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C4A747" w14:textId="77777777" w:rsidR="003700A0" w:rsidRDefault="003700A0" w:rsidP="00D55F9E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02522078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44E9F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  <w:tr w:rsidR="003700A0" w14:paraId="062DF025" w14:textId="77777777" w:rsidTr="00D55F9E">
        <w:tc>
          <w:tcPr>
            <w:tcW w:w="879" w:type="dxa"/>
          </w:tcPr>
          <w:p w14:paraId="3F8E87AA" w14:textId="77777777" w:rsidR="003700A0" w:rsidRDefault="003700A0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F76E08" w14:textId="77777777" w:rsidR="003700A0" w:rsidRDefault="003700A0" w:rsidP="00D55F9E">
            <w:r>
              <w:rPr>
                <w:sz w:val="16"/>
                <w:szCs w:val="16"/>
              </w:rPr>
              <w:t>4992</w:t>
            </w:r>
          </w:p>
        </w:tc>
        <w:tc>
          <w:tcPr>
            <w:tcW w:w="517" w:type="dxa"/>
          </w:tcPr>
          <w:p w14:paraId="04450A9E" w14:textId="77777777" w:rsidR="003700A0" w:rsidRDefault="003700A0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7B4FD7A" w14:textId="77777777" w:rsidR="003700A0" w:rsidRDefault="003700A0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6D265C" w14:textId="77777777" w:rsidR="003700A0" w:rsidRDefault="003700A0" w:rsidP="00D55F9E">
            <w:r>
              <w:rPr>
                <w:sz w:val="16"/>
                <w:szCs w:val="16"/>
              </w:rPr>
              <w:t>(NR_ext_to_71GHz-Perf) CR to TS 38.133 on test cases in FR2-2 with CCA</w:t>
            </w:r>
          </w:p>
        </w:tc>
        <w:tc>
          <w:tcPr>
            <w:tcW w:w="517" w:type="dxa"/>
          </w:tcPr>
          <w:p w14:paraId="6765669E" w14:textId="77777777" w:rsidR="003700A0" w:rsidRDefault="003700A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1EBB60" w14:textId="77777777" w:rsidR="003700A0" w:rsidRDefault="003700A0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E073502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5894D1E" w14:textId="77777777" w:rsidR="003700A0" w:rsidRDefault="003700A0" w:rsidP="00D55F9E">
            <w:r>
              <w:rPr>
                <w:sz w:val="16"/>
                <w:szCs w:val="16"/>
              </w:rPr>
              <w:t>R4-2420244</w:t>
            </w:r>
          </w:p>
        </w:tc>
        <w:tc>
          <w:tcPr>
            <w:tcW w:w="1597" w:type="dxa"/>
          </w:tcPr>
          <w:p w14:paraId="3F604500" w14:textId="77777777" w:rsidR="003700A0" w:rsidRDefault="003700A0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43E751" w14:textId="77777777" w:rsidR="003700A0" w:rsidRDefault="003700A0" w:rsidP="00D55F9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70DF1DC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0439E5" w14:textId="77777777" w:rsidR="003700A0" w:rsidRDefault="003700A0" w:rsidP="00D55F9E">
            <w:pPr>
              <w:rPr>
                <w:sz w:val="16"/>
                <w:szCs w:val="16"/>
              </w:rPr>
            </w:pPr>
          </w:p>
        </w:tc>
      </w:tr>
      <w:tr w:rsidR="003700A0" w14:paraId="0BCD7E4F" w14:textId="77777777" w:rsidTr="00D55F9E">
        <w:tc>
          <w:tcPr>
            <w:tcW w:w="879" w:type="dxa"/>
          </w:tcPr>
          <w:p w14:paraId="2B6268C6" w14:textId="77777777" w:rsidR="003700A0" w:rsidRDefault="003700A0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5A49A5" w14:textId="77777777" w:rsidR="003700A0" w:rsidRDefault="003700A0" w:rsidP="00D55F9E">
            <w:r>
              <w:rPr>
                <w:sz w:val="16"/>
                <w:szCs w:val="16"/>
              </w:rPr>
              <w:t>4993</w:t>
            </w:r>
          </w:p>
        </w:tc>
        <w:tc>
          <w:tcPr>
            <w:tcW w:w="517" w:type="dxa"/>
          </w:tcPr>
          <w:p w14:paraId="17C8375B" w14:textId="77777777" w:rsidR="003700A0" w:rsidRDefault="003700A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004DA3" w14:textId="77777777" w:rsidR="003700A0" w:rsidRDefault="003700A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AF4D2A" w14:textId="77777777" w:rsidR="003700A0" w:rsidRDefault="003700A0" w:rsidP="00D55F9E">
            <w:r>
              <w:rPr>
                <w:sz w:val="16"/>
                <w:szCs w:val="16"/>
              </w:rPr>
              <w:t>(NR_ext_to_71GHz-Perf) CR to TS 38.133 on test cases in FR2-2 with CCA</w:t>
            </w:r>
          </w:p>
        </w:tc>
        <w:tc>
          <w:tcPr>
            <w:tcW w:w="517" w:type="dxa"/>
          </w:tcPr>
          <w:p w14:paraId="1D303447" w14:textId="77777777" w:rsidR="003700A0" w:rsidRDefault="003700A0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525079" w14:textId="77777777" w:rsidR="003700A0" w:rsidRDefault="003700A0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9E61324" w14:textId="77777777" w:rsidR="003700A0" w:rsidRDefault="003700A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79161B" w14:textId="77777777" w:rsidR="003700A0" w:rsidRDefault="003700A0" w:rsidP="00D55F9E">
            <w:r>
              <w:rPr>
                <w:sz w:val="16"/>
                <w:szCs w:val="16"/>
              </w:rPr>
              <w:t>R4-2417710</w:t>
            </w:r>
          </w:p>
        </w:tc>
        <w:tc>
          <w:tcPr>
            <w:tcW w:w="1597" w:type="dxa"/>
          </w:tcPr>
          <w:p w14:paraId="2251F555" w14:textId="77777777" w:rsidR="003700A0" w:rsidRDefault="003700A0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D3D8A75" w14:textId="77777777" w:rsidR="003700A0" w:rsidRDefault="003700A0" w:rsidP="00D55F9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CF57667" w14:textId="77777777" w:rsidR="003700A0" w:rsidRDefault="003700A0" w:rsidP="00D55F9E">
            <w:r>
              <w:rPr>
                <w:sz w:val="16"/>
                <w:szCs w:val="16"/>
              </w:rPr>
              <w:t>A.3.10.2.11, A.3.10.2.12, A.3.10.2.13, A.3.10.2.14, A.3.10.2.15, A.3.10.2.16, A.3.10.2.17, A.3.10.2.18A.15.3.1.1, A.15.3.1.2</w:t>
            </w:r>
          </w:p>
        </w:tc>
        <w:tc>
          <w:tcPr>
            <w:tcW w:w="998" w:type="dxa"/>
          </w:tcPr>
          <w:p w14:paraId="6FCC4DB1" w14:textId="77777777" w:rsidR="003700A0" w:rsidRDefault="003700A0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5734BAD" w14:textId="77777777" w:rsidR="003700A0" w:rsidRDefault="003700A0" w:rsidP="003700A0"/>
    <w:p w14:paraId="19B07DFA" w14:textId="77777777" w:rsidR="00480259" w:rsidRDefault="00480259" w:rsidP="00480259"/>
    <w:p w14:paraId="36E1E0F9" w14:textId="79C6CCF1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t>RP-24304</w:t>
      </w:r>
      <w:r>
        <w:rPr>
          <w:noProof/>
        </w:rPr>
        <w:t>2</w:t>
      </w:r>
    </w:p>
    <w:p w14:paraId="12808368" w14:textId="7B9BF4E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20</w:t>
      </w:r>
    </w:p>
    <w:p w14:paraId="673DE32D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86B9B" w:rsidRPr="004E535C" w14:paraId="2A263CFB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6FCD94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2E55AB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997615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53F24D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833262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0E592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E3D135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DD9674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E19C75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3C16D0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43E906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4F859D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C5AA62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86B9B" w14:paraId="7FAE5670" w14:textId="77777777" w:rsidTr="00D55F9E">
        <w:tc>
          <w:tcPr>
            <w:tcW w:w="879" w:type="dxa"/>
          </w:tcPr>
          <w:p w14:paraId="17FE38AF" w14:textId="77777777" w:rsidR="00286B9B" w:rsidRDefault="00286B9B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D160B4" w14:textId="77777777" w:rsidR="00286B9B" w:rsidRDefault="00286B9B" w:rsidP="00D55F9E">
            <w:r>
              <w:rPr>
                <w:sz w:val="16"/>
                <w:szCs w:val="16"/>
              </w:rPr>
              <w:t>2519</w:t>
            </w:r>
          </w:p>
        </w:tc>
        <w:tc>
          <w:tcPr>
            <w:tcW w:w="517" w:type="dxa"/>
          </w:tcPr>
          <w:p w14:paraId="117785AD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FFEBD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EC57AC" w14:textId="77777777" w:rsidR="00286B9B" w:rsidRDefault="00286B9B" w:rsidP="00D55F9E">
            <w:r>
              <w:rPr>
                <w:sz w:val="16"/>
                <w:szCs w:val="16"/>
              </w:rPr>
              <w:t>CR to TS 38.101-1 on addition of 3 MHz CBW in Annex D</w:t>
            </w:r>
          </w:p>
        </w:tc>
        <w:tc>
          <w:tcPr>
            <w:tcW w:w="517" w:type="dxa"/>
          </w:tcPr>
          <w:p w14:paraId="59EC5878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0ADE84" w14:textId="77777777" w:rsidR="00286B9B" w:rsidRDefault="00286B9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B074F82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2821B18" w14:textId="77777777" w:rsidR="00286B9B" w:rsidRDefault="00286B9B" w:rsidP="00D55F9E">
            <w:r>
              <w:rPr>
                <w:sz w:val="16"/>
                <w:szCs w:val="16"/>
              </w:rPr>
              <w:t>R4-2417555</w:t>
            </w:r>
          </w:p>
        </w:tc>
        <w:tc>
          <w:tcPr>
            <w:tcW w:w="1597" w:type="dxa"/>
          </w:tcPr>
          <w:p w14:paraId="04566501" w14:textId="77777777" w:rsidR="00286B9B" w:rsidRDefault="00286B9B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6D7F74" w14:textId="77777777" w:rsidR="00286B9B" w:rsidRDefault="00286B9B" w:rsidP="00D55F9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60BF3F6F" w14:textId="77777777" w:rsidR="00286B9B" w:rsidRDefault="00286B9B" w:rsidP="00D55F9E">
            <w:r>
              <w:rPr>
                <w:sz w:val="16"/>
                <w:szCs w:val="16"/>
              </w:rPr>
              <w:t>D.2</w:t>
            </w:r>
          </w:p>
        </w:tc>
        <w:tc>
          <w:tcPr>
            <w:tcW w:w="998" w:type="dxa"/>
          </w:tcPr>
          <w:p w14:paraId="23F16B4E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286B9B" w14:paraId="566D4318" w14:textId="77777777" w:rsidTr="00D55F9E">
        <w:tc>
          <w:tcPr>
            <w:tcW w:w="879" w:type="dxa"/>
          </w:tcPr>
          <w:p w14:paraId="5E371559" w14:textId="77777777" w:rsidR="00286B9B" w:rsidRDefault="00286B9B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3AF18B" w14:textId="77777777" w:rsidR="00286B9B" w:rsidRDefault="00286B9B" w:rsidP="00D55F9E">
            <w:r>
              <w:rPr>
                <w:sz w:val="16"/>
                <w:szCs w:val="16"/>
              </w:rPr>
              <w:t>5164</w:t>
            </w:r>
          </w:p>
        </w:tc>
        <w:tc>
          <w:tcPr>
            <w:tcW w:w="517" w:type="dxa"/>
          </w:tcPr>
          <w:p w14:paraId="2A511ECA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16F532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C9200E" w14:textId="77777777" w:rsidR="00286B9B" w:rsidRDefault="00286B9B" w:rsidP="00D55F9E">
            <w:r>
              <w:rPr>
                <w:sz w:val="16"/>
                <w:szCs w:val="16"/>
              </w:rPr>
              <w:t>CR on RRM core requirements for less than 5MHz BW</w:t>
            </w:r>
          </w:p>
        </w:tc>
        <w:tc>
          <w:tcPr>
            <w:tcW w:w="517" w:type="dxa"/>
          </w:tcPr>
          <w:p w14:paraId="2ADFAF53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5CEC1" w14:textId="77777777" w:rsidR="00286B9B" w:rsidRDefault="00286B9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0E9A685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A5FF13" w14:textId="77777777" w:rsidR="00286B9B" w:rsidRDefault="00286B9B" w:rsidP="00D55F9E">
            <w:r>
              <w:rPr>
                <w:sz w:val="16"/>
                <w:szCs w:val="16"/>
              </w:rPr>
              <w:t>R4-2419124</w:t>
            </w:r>
          </w:p>
        </w:tc>
        <w:tc>
          <w:tcPr>
            <w:tcW w:w="1597" w:type="dxa"/>
          </w:tcPr>
          <w:p w14:paraId="71377608" w14:textId="77777777" w:rsidR="00286B9B" w:rsidRDefault="00286B9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B8141A" w14:textId="77777777" w:rsidR="00286B9B" w:rsidRDefault="00286B9B" w:rsidP="00D55F9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6BE82BBE" w14:textId="77777777" w:rsidR="00286B9B" w:rsidRDefault="00286B9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E3136E" w14:textId="77777777" w:rsidR="00286B9B" w:rsidRDefault="00286B9B" w:rsidP="00D55F9E">
            <w:pPr>
              <w:rPr>
                <w:sz w:val="16"/>
                <w:szCs w:val="16"/>
              </w:rPr>
            </w:pPr>
          </w:p>
        </w:tc>
      </w:tr>
      <w:tr w:rsidR="00286B9B" w14:paraId="39DB83EA" w14:textId="77777777" w:rsidTr="00D55F9E">
        <w:tc>
          <w:tcPr>
            <w:tcW w:w="879" w:type="dxa"/>
          </w:tcPr>
          <w:p w14:paraId="38B3CB48" w14:textId="77777777" w:rsidR="00286B9B" w:rsidRDefault="00286B9B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48A61A5" w14:textId="77777777" w:rsidR="00286B9B" w:rsidRDefault="00286B9B" w:rsidP="00D55F9E">
            <w:r>
              <w:rPr>
                <w:sz w:val="16"/>
                <w:szCs w:val="16"/>
              </w:rPr>
              <w:t>5165</w:t>
            </w:r>
          </w:p>
        </w:tc>
        <w:tc>
          <w:tcPr>
            <w:tcW w:w="517" w:type="dxa"/>
          </w:tcPr>
          <w:p w14:paraId="2BD0E4A3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E0180F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07BEEE" w14:textId="77777777" w:rsidR="00286B9B" w:rsidRDefault="00286B9B" w:rsidP="00D55F9E">
            <w:r>
              <w:rPr>
                <w:sz w:val="16"/>
                <w:szCs w:val="16"/>
              </w:rPr>
              <w:t>CR on test configurations for less than 5MHz BW</w:t>
            </w:r>
          </w:p>
        </w:tc>
        <w:tc>
          <w:tcPr>
            <w:tcW w:w="517" w:type="dxa"/>
          </w:tcPr>
          <w:p w14:paraId="3334953E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E2AC4" w14:textId="77777777" w:rsidR="00286B9B" w:rsidRDefault="00286B9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8CB605E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D3CD4B5" w14:textId="77777777" w:rsidR="00286B9B" w:rsidRDefault="00286B9B" w:rsidP="00D55F9E">
            <w:r>
              <w:rPr>
                <w:sz w:val="16"/>
                <w:szCs w:val="16"/>
              </w:rPr>
              <w:t>R4-2419125</w:t>
            </w:r>
          </w:p>
        </w:tc>
        <w:tc>
          <w:tcPr>
            <w:tcW w:w="1597" w:type="dxa"/>
          </w:tcPr>
          <w:p w14:paraId="01B91D71" w14:textId="77777777" w:rsidR="00286B9B" w:rsidRDefault="00286B9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AB2AEE" w14:textId="77777777" w:rsidR="00286B9B" w:rsidRDefault="00286B9B" w:rsidP="00D55F9E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29AACC1" w14:textId="77777777" w:rsidR="00286B9B" w:rsidRDefault="00286B9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E22CC0" w14:textId="77777777" w:rsidR="00286B9B" w:rsidRDefault="00286B9B" w:rsidP="00D55F9E">
            <w:pPr>
              <w:rPr>
                <w:sz w:val="16"/>
                <w:szCs w:val="16"/>
              </w:rPr>
            </w:pPr>
          </w:p>
        </w:tc>
      </w:tr>
    </w:tbl>
    <w:p w14:paraId="35608165" w14:textId="77777777" w:rsidR="00286B9B" w:rsidRDefault="00286B9B" w:rsidP="00286B9B"/>
    <w:p w14:paraId="7BF27C6D" w14:textId="77777777" w:rsidR="00480259" w:rsidRDefault="00480259" w:rsidP="00480259"/>
    <w:p w14:paraId="0FE79907" w14:textId="4174331C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t>RP-24304</w:t>
      </w:r>
      <w:r>
        <w:rPr>
          <w:noProof/>
        </w:rPr>
        <w:t>3</w:t>
      </w:r>
    </w:p>
    <w:p w14:paraId="42E6576B" w14:textId="2DAACF33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21</w:t>
      </w:r>
    </w:p>
    <w:p w14:paraId="19B46E5A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86B9B" w:rsidRPr="004E535C" w14:paraId="3225D86A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AF5466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45AC23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E9A7CF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D79C06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895444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72967D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3EE76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DFEF6B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F0D1CF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ADC84B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E9B3C6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A27432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505DA7" w14:textId="77777777" w:rsidR="00286B9B" w:rsidRPr="00BF1EB6" w:rsidRDefault="00286B9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86B9B" w14:paraId="4362F122" w14:textId="77777777" w:rsidTr="00D55F9E">
        <w:tc>
          <w:tcPr>
            <w:tcW w:w="879" w:type="dxa"/>
          </w:tcPr>
          <w:p w14:paraId="70EC2103" w14:textId="77777777" w:rsidR="00286B9B" w:rsidRDefault="00286B9B" w:rsidP="00D55F9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DBB6D5F" w14:textId="77777777" w:rsidR="00286B9B" w:rsidRDefault="00286B9B" w:rsidP="00D55F9E"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 w14:paraId="0A5FA3F7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1F507" w14:textId="77777777" w:rsidR="00286B9B" w:rsidRDefault="00286B9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C1CD28" w14:textId="77777777" w:rsidR="00286B9B" w:rsidRDefault="00286B9B" w:rsidP="00D55F9E">
            <w:r>
              <w:rPr>
                <w:sz w:val="16"/>
                <w:szCs w:val="16"/>
              </w:rPr>
              <w:t>(NR_FR2_FWA_Bn257_Bn258-Core) Rel-17 Reference correction in PC5 UL-MIMO MPR and A-MPR requirements</w:t>
            </w:r>
          </w:p>
        </w:tc>
        <w:tc>
          <w:tcPr>
            <w:tcW w:w="517" w:type="dxa"/>
          </w:tcPr>
          <w:p w14:paraId="14E8598A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BFCD17" w14:textId="77777777" w:rsidR="00286B9B" w:rsidRDefault="00286B9B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92BA98C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B14308F" w14:textId="77777777" w:rsidR="00286B9B" w:rsidRDefault="00286B9B" w:rsidP="00D55F9E">
            <w:r>
              <w:rPr>
                <w:sz w:val="16"/>
                <w:szCs w:val="16"/>
              </w:rPr>
              <w:t>R4-2418039</w:t>
            </w:r>
          </w:p>
        </w:tc>
        <w:tc>
          <w:tcPr>
            <w:tcW w:w="1597" w:type="dxa"/>
          </w:tcPr>
          <w:p w14:paraId="4097A97A" w14:textId="77777777" w:rsidR="00286B9B" w:rsidRDefault="00286B9B" w:rsidP="00D55F9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54D8AC2" w14:textId="77777777" w:rsidR="00286B9B" w:rsidRDefault="00286B9B" w:rsidP="00D55F9E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14:paraId="5AD0FB5B" w14:textId="77777777" w:rsidR="00286B9B" w:rsidRDefault="00286B9B" w:rsidP="00D55F9E">
            <w:r>
              <w:rPr>
                <w:sz w:val="16"/>
                <w:szCs w:val="16"/>
              </w:rPr>
              <w:t>6.2D.2.5, 6.2D.3.5</w:t>
            </w:r>
          </w:p>
        </w:tc>
        <w:tc>
          <w:tcPr>
            <w:tcW w:w="998" w:type="dxa"/>
          </w:tcPr>
          <w:p w14:paraId="1E47CBD2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 ; TS/TR 38.521-2 CR TBD ; TS/TR ... CR ... </w:t>
            </w:r>
          </w:p>
        </w:tc>
      </w:tr>
      <w:tr w:rsidR="00286B9B" w14:paraId="27C8AA22" w14:textId="77777777" w:rsidTr="00D55F9E">
        <w:tc>
          <w:tcPr>
            <w:tcW w:w="879" w:type="dxa"/>
          </w:tcPr>
          <w:p w14:paraId="45C987E2" w14:textId="77777777" w:rsidR="00286B9B" w:rsidRDefault="00286B9B" w:rsidP="00D55F9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F6EBD78" w14:textId="77777777" w:rsidR="00286B9B" w:rsidRDefault="00286B9B" w:rsidP="00D55F9E"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 w14:paraId="366792AA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725714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837381" w14:textId="77777777" w:rsidR="00286B9B" w:rsidRDefault="00286B9B" w:rsidP="00D55F9E">
            <w:r>
              <w:rPr>
                <w:sz w:val="16"/>
                <w:szCs w:val="16"/>
              </w:rPr>
              <w:t>(NR_FR2_FWA_Bn257_Bn258-Core) Rel-18 Reference correction in PC5 UL-MIMO MPR and A-MPR requirements</w:t>
            </w:r>
          </w:p>
        </w:tc>
        <w:tc>
          <w:tcPr>
            <w:tcW w:w="517" w:type="dxa"/>
          </w:tcPr>
          <w:p w14:paraId="24F30284" w14:textId="77777777" w:rsidR="00286B9B" w:rsidRDefault="00286B9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B455F3" w14:textId="77777777" w:rsidR="00286B9B" w:rsidRDefault="00286B9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6521682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6363ACB" w14:textId="77777777" w:rsidR="00286B9B" w:rsidRDefault="00286B9B" w:rsidP="00D55F9E">
            <w:r>
              <w:rPr>
                <w:sz w:val="16"/>
                <w:szCs w:val="16"/>
              </w:rPr>
              <w:t>R4-2418040</w:t>
            </w:r>
          </w:p>
        </w:tc>
        <w:tc>
          <w:tcPr>
            <w:tcW w:w="1597" w:type="dxa"/>
          </w:tcPr>
          <w:p w14:paraId="697A2EBF" w14:textId="77777777" w:rsidR="00286B9B" w:rsidRDefault="00286B9B" w:rsidP="00D55F9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F604DA6" w14:textId="77777777" w:rsidR="00286B9B" w:rsidRDefault="00286B9B" w:rsidP="00D55F9E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14:paraId="7C8FA13C" w14:textId="77777777" w:rsidR="00286B9B" w:rsidRDefault="00286B9B" w:rsidP="00D55F9E">
            <w:r>
              <w:rPr>
                <w:sz w:val="16"/>
                <w:szCs w:val="16"/>
              </w:rPr>
              <w:t>6.2D.2.5, 6.2D.3.5</w:t>
            </w:r>
          </w:p>
        </w:tc>
        <w:tc>
          <w:tcPr>
            <w:tcW w:w="998" w:type="dxa"/>
          </w:tcPr>
          <w:p w14:paraId="2D296306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 ; TS/TR 38.521-2 CR TBD ; TS/TR ... CR ... </w:t>
            </w:r>
          </w:p>
        </w:tc>
      </w:tr>
      <w:tr w:rsidR="00286B9B" w14:paraId="032C21FB" w14:textId="77777777" w:rsidTr="00D55F9E">
        <w:tc>
          <w:tcPr>
            <w:tcW w:w="879" w:type="dxa"/>
          </w:tcPr>
          <w:p w14:paraId="5833A2BB" w14:textId="77777777" w:rsidR="00286B9B" w:rsidRDefault="00286B9B" w:rsidP="00D55F9E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4FF6CB9B" w14:textId="77777777" w:rsidR="00286B9B" w:rsidRDefault="00286B9B" w:rsidP="00D55F9E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49EDD3D2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E40950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461CBA" w14:textId="77777777" w:rsidR="00286B9B" w:rsidRDefault="00286B9B" w:rsidP="00D55F9E">
            <w:r>
              <w:rPr>
                <w:sz w:val="16"/>
                <w:szCs w:val="16"/>
              </w:rPr>
              <w:t>CR to TS 38.161 on editorial updates</w:t>
            </w:r>
          </w:p>
        </w:tc>
        <w:tc>
          <w:tcPr>
            <w:tcW w:w="517" w:type="dxa"/>
          </w:tcPr>
          <w:p w14:paraId="02C8DD2C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98D0A" w14:textId="77777777" w:rsidR="00286B9B" w:rsidRDefault="00286B9B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B04B159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145F59" w14:textId="77777777" w:rsidR="00286B9B" w:rsidRDefault="00286B9B" w:rsidP="00D55F9E">
            <w:r>
              <w:rPr>
                <w:sz w:val="16"/>
                <w:szCs w:val="16"/>
              </w:rPr>
              <w:t>R4-2418209</w:t>
            </w:r>
          </w:p>
        </w:tc>
        <w:tc>
          <w:tcPr>
            <w:tcW w:w="1597" w:type="dxa"/>
          </w:tcPr>
          <w:p w14:paraId="1E9AC621" w14:textId="77777777" w:rsidR="00286B9B" w:rsidRDefault="00286B9B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2AFAFF0" w14:textId="77777777" w:rsidR="00286B9B" w:rsidRDefault="00286B9B" w:rsidP="00D55F9E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18FD5CC3" w14:textId="77777777" w:rsidR="00286B9B" w:rsidRDefault="00286B9B" w:rsidP="00D55F9E">
            <w:r>
              <w:rPr>
                <w:sz w:val="16"/>
                <w:szCs w:val="16"/>
              </w:rPr>
              <w:t>3.3, 5.3, 7.1, B.1</w:t>
            </w:r>
          </w:p>
        </w:tc>
        <w:tc>
          <w:tcPr>
            <w:tcW w:w="998" w:type="dxa"/>
          </w:tcPr>
          <w:p w14:paraId="4ADC5EC2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  <w:tr w:rsidR="00286B9B" w14:paraId="08F1E93D" w14:textId="77777777" w:rsidTr="00D55F9E">
        <w:tc>
          <w:tcPr>
            <w:tcW w:w="879" w:type="dxa"/>
          </w:tcPr>
          <w:p w14:paraId="4F204411" w14:textId="77777777" w:rsidR="00286B9B" w:rsidRDefault="00286B9B" w:rsidP="00D55F9E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23E02EA0" w14:textId="77777777" w:rsidR="00286B9B" w:rsidRDefault="00286B9B" w:rsidP="00D55F9E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A697090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0263E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9801E0" w14:textId="77777777" w:rsidR="00286B9B" w:rsidRDefault="00286B9B" w:rsidP="00D55F9E">
            <w:r>
              <w:rPr>
                <w:sz w:val="16"/>
                <w:szCs w:val="16"/>
              </w:rPr>
              <w:t>CR to TS 38.161 on introduction of PC3 talk mode TRP requirements for TDD bands</w:t>
            </w:r>
          </w:p>
        </w:tc>
        <w:tc>
          <w:tcPr>
            <w:tcW w:w="517" w:type="dxa"/>
          </w:tcPr>
          <w:p w14:paraId="4A8CB0B0" w14:textId="77777777" w:rsidR="00286B9B" w:rsidRDefault="00286B9B" w:rsidP="00D55F9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632044" w14:textId="77777777" w:rsidR="00286B9B" w:rsidRDefault="00286B9B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FD97963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12BD01" w14:textId="77777777" w:rsidR="00286B9B" w:rsidRDefault="00286B9B" w:rsidP="00D55F9E">
            <w:r>
              <w:rPr>
                <w:sz w:val="16"/>
                <w:szCs w:val="16"/>
              </w:rPr>
              <w:t>R4-2418344</w:t>
            </w:r>
          </w:p>
        </w:tc>
        <w:tc>
          <w:tcPr>
            <w:tcW w:w="1597" w:type="dxa"/>
          </w:tcPr>
          <w:p w14:paraId="4AE9BAE3" w14:textId="77777777" w:rsidR="00286B9B" w:rsidRDefault="00286B9B" w:rsidP="00D55F9E">
            <w:r>
              <w:rPr>
                <w:sz w:val="16"/>
                <w:szCs w:val="16"/>
              </w:rPr>
              <w:t>Samsung, vivo, Apple</w:t>
            </w:r>
          </w:p>
        </w:tc>
        <w:tc>
          <w:tcPr>
            <w:tcW w:w="1122" w:type="dxa"/>
          </w:tcPr>
          <w:p w14:paraId="03B3630C" w14:textId="77777777" w:rsidR="00286B9B" w:rsidRDefault="00286B9B" w:rsidP="00D55F9E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13EB68E7" w14:textId="77777777" w:rsidR="00286B9B" w:rsidRDefault="00286B9B" w:rsidP="00D55F9E">
            <w:r>
              <w:rPr>
                <w:sz w:val="16"/>
                <w:szCs w:val="16"/>
              </w:rPr>
              <w:t>6.2.1.2.1</w:t>
            </w:r>
          </w:p>
        </w:tc>
        <w:tc>
          <w:tcPr>
            <w:tcW w:w="998" w:type="dxa"/>
          </w:tcPr>
          <w:p w14:paraId="49241978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86B9B" w14:paraId="7F0B86B4" w14:textId="77777777" w:rsidTr="00D55F9E">
        <w:tc>
          <w:tcPr>
            <w:tcW w:w="879" w:type="dxa"/>
          </w:tcPr>
          <w:p w14:paraId="438D7811" w14:textId="77777777" w:rsidR="00286B9B" w:rsidRDefault="00286B9B" w:rsidP="00D55F9E">
            <w:r>
              <w:rPr>
                <w:sz w:val="16"/>
                <w:szCs w:val="16"/>
              </w:rPr>
              <w:lastRenderedPageBreak/>
              <w:t>38.870</w:t>
            </w:r>
          </w:p>
        </w:tc>
        <w:tc>
          <w:tcPr>
            <w:tcW w:w="637" w:type="dxa"/>
          </w:tcPr>
          <w:p w14:paraId="2543F2C7" w14:textId="77777777" w:rsidR="00286B9B" w:rsidRDefault="00286B9B" w:rsidP="00D55F9E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3AC58486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9E66A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895343" w14:textId="77777777" w:rsidR="00286B9B" w:rsidRDefault="00286B9B" w:rsidP="00D55F9E">
            <w:r>
              <w:rPr>
                <w:sz w:val="16"/>
                <w:szCs w:val="16"/>
              </w:rPr>
              <w:t>CR to TR 38.870 on spectrum analyser configurations</w:t>
            </w:r>
          </w:p>
        </w:tc>
        <w:tc>
          <w:tcPr>
            <w:tcW w:w="517" w:type="dxa"/>
          </w:tcPr>
          <w:p w14:paraId="284C1A9E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5DABF" w14:textId="77777777" w:rsidR="00286B9B" w:rsidRDefault="00286B9B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7C57F78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EB7ED46" w14:textId="77777777" w:rsidR="00286B9B" w:rsidRDefault="00286B9B" w:rsidP="00D55F9E">
            <w:r>
              <w:rPr>
                <w:sz w:val="16"/>
                <w:szCs w:val="16"/>
              </w:rPr>
              <w:t>R4-2418207</w:t>
            </w:r>
          </w:p>
        </w:tc>
        <w:tc>
          <w:tcPr>
            <w:tcW w:w="1597" w:type="dxa"/>
          </w:tcPr>
          <w:p w14:paraId="41163F44" w14:textId="77777777" w:rsidR="00286B9B" w:rsidRDefault="00286B9B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D85ED52" w14:textId="77777777" w:rsidR="00286B9B" w:rsidRDefault="00286B9B" w:rsidP="00D55F9E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65EE1F8E" w14:textId="77777777" w:rsidR="00286B9B" w:rsidRDefault="00286B9B" w:rsidP="00D55F9E">
            <w:r>
              <w:rPr>
                <w:sz w:val="16"/>
                <w:szCs w:val="16"/>
              </w:rPr>
              <w:t>7.4.1, B.2.4</w:t>
            </w:r>
          </w:p>
        </w:tc>
        <w:tc>
          <w:tcPr>
            <w:tcW w:w="998" w:type="dxa"/>
          </w:tcPr>
          <w:p w14:paraId="7B3D7056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  <w:tr w:rsidR="00286B9B" w14:paraId="3B173F6A" w14:textId="77777777" w:rsidTr="00D55F9E">
        <w:tc>
          <w:tcPr>
            <w:tcW w:w="879" w:type="dxa"/>
          </w:tcPr>
          <w:p w14:paraId="783BA425" w14:textId="77777777" w:rsidR="00286B9B" w:rsidRDefault="00286B9B" w:rsidP="00D55F9E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231509EB" w14:textId="77777777" w:rsidR="00286B9B" w:rsidRDefault="00286B9B" w:rsidP="00D55F9E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92A3431" w14:textId="77777777" w:rsidR="00286B9B" w:rsidRDefault="00286B9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12200" w14:textId="77777777" w:rsidR="00286B9B" w:rsidRDefault="00286B9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2250EA" w14:textId="77777777" w:rsidR="00286B9B" w:rsidRDefault="00286B9B" w:rsidP="00D55F9E">
            <w:r>
              <w:rPr>
                <w:sz w:val="16"/>
                <w:szCs w:val="16"/>
              </w:rPr>
              <w:t>CR to TS 38.870 on editorial update</w:t>
            </w:r>
          </w:p>
        </w:tc>
        <w:tc>
          <w:tcPr>
            <w:tcW w:w="517" w:type="dxa"/>
          </w:tcPr>
          <w:p w14:paraId="0486DE9A" w14:textId="77777777" w:rsidR="00286B9B" w:rsidRDefault="00286B9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67942" w14:textId="77777777" w:rsidR="00286B9B" w:rsidRDefault="00286B9B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A36C57A" w14:textId="77777777" w:rsidR="00286B9B" w:rsidRDefault="00286B9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2428D65" w14:textId="77777777" w:rsidR="00286B9B" w:rsidRDefault="00286B9B" w:rsidP="00D55F9E">
            <w:r>
              <w:rPr>
                <w:sz w:val="16"/>
                <w:szCs w:val="16"/>
              </w:rPr>
              <w:t>R4-2418208</w:t>
            </w:r>
          </w:p>
        </w:tc>
        <w:tc>
          <w:tcPr>
            <w:tcW w:w="1597" w:type="dxa"/>
          </w:tcPr>
          <w:p w14:paraId="7E373EBE" w14:textId="77777777" w:rsidR="00286B9B" w:rsidRDefault="00286B9B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86F0453" w14:textId="77777777" w:rsidR="00286B9B" w:rsidRDefault="00286B9B" w:rsidP="00D55F9E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46059D06" w14:textId="77777777" w:rsidR="00286B9B" w:rsidRDefault="00286B9B" w:rsidP="00D55F9E">
            <w:r>
              <w:rPr>
                <w:sz w:val="16"/>
                <w:szCs w:val="16"/>
              </w:rPr>
              <w:t>3.3, 4.2.1, 4.3.1, 4.3.3, 8.3.2.1, F.1</w:t>
            </w:r>
          </w:p>
        </w:tc>
        <w:tc>
          <w:tcPr>
            <w:tcW w:w="998" w:type="dxa"/>
          </w:tcPr>
          <w:p w14:paraId="6065C3D9" w14:textId="77777777" w:rsidR="00286B9B" w:rsidRDefault="00286B9B" w:rsidP="00D55F9E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</w:tbl>
    <w:p w14:paraId="05E88859" w14:textId="77777777" w:rsidR="00286B9B" w:rsidRDefault="00286B9B" w:rsidP="00286B9B"/>
    <w:p w14:paraId="4FC1D330" w14:textId="77777777" w:rsidR="00480259" w:rsidRDefault="00480259" w:rsidP="00480259"/>
    <w:p w14:paraId="0DFC2E1A" w14:textId="28E09A1E" w:rsidR="00480259" w:rsidRDefault="008E39BF" w:rsidP="00512C52">
      <w:pPr>
        <w:pStyle w:val="Heading2"/>
        <w:rPr>
          <w:rFonts w:cs="Arial"/>
          <w:noProof/>
        </w:rPr>
      </w:pPr>
      <w:r w:rsidRPr="008E39BF">
        <w:rPr>
          <w:noProof/>
        </w:rPr>
        <w:t>RP-24304</w:t>
      </w:r>
      <w:r>
        <w:rPr>
          <w:noProof/>
        </w:rPr>
        <w:t>4</w:t>
      </w:r>
    </w:p>
    <w:p w14:paraId="1E815F55" w14:textId="03B5727A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22</w:t>
      </w:r>
    </w:p>
    <w:p w14:paraId="6433091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83F98" w:rsidRPr="004E535C" w14:paraId="2A851676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EC7C39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667E1D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00C520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972501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73830A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76CAC8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4E44AD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ADA1E0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27E020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CDE59E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EECEDE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82FDC8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4EA10B" w14:textId="77777777" w:rsidR="00183F98" w:rsidRPr="00BF1EB6" w:rsidRDefault="00183F9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3F98" w14:paraId="551B8467" w14:textId="77777777" w:rsidTr="00D55F9E">
        <w:tc>
          <w:tcPr>
            <w:tcW w:w="879" w:type="dxa"/>
          </w:tcPr>
          <w:p w14:paraId="4EBB8342" w14:textId="77777777" w:rsidR="00183F98" w:rsidRDefault="00183F98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AA76561" w14:textId="77777777" w:rsidR="00183F98" w:rsidRDefault="00183F98" w:rsidP="00D55F9E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 w14:paraId="52E8EB04" w14:textId="77777777" w:rsidR="00183F98" w:rsidRDefault="00183F9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CDBCF" w14:textId="77777777" w:rsidR="00183F98" w:rsidRDefault="00183F9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D9687E" w14:textId="77777777" w:rsidR="00183F98" w:rsidRDefault="00183F98" w:rsidP="00D55F9E">
            <w:r>
              <w:rPr>
                <w:sz w:val="16"/>
                <w:szCs w:val="16"/>
              </w:rPr>
              <w:t>CR to 38.101-4 on PT-RS config update for PDSCH demod requirements with multi-RX in FR2</w:t>
            </w:r>
          </w:p>
        </w:tc>
        <w:tc>
          <w:tcPr>
            <w:tcW w:w="517" w:type="dxa"/>
          </w:tcPr>
          <w:p w14:paraId="798A90DF" w14:textId="77777777" w:rsidR="00183F98" w:rsidRDefault="00183F9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E4B8D1" w14:textId="77777777" w:rsidR="00183F98" w:rsidRDefault="00183F98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9302DF" w14:textId="77777777" w:rsidR="00183F98" w:rsidRDefault="00183F9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E1C96E" w14:textId="77777777" w:rsidR="00183F98" w:rsidRDefault="00183F98" w:rsidP="00D55F9E">
            <w:r>
              <w:rPr>
                <w:sz w:val="16"/>
                <w:szCs w:val="16"/>
              </w:rPr>
              <w:t>R4-2419856</w:t>
            </w:r>
          </w:p>
        </w:tc>
        <w:tc>
          <w:tcPr>
            <w:tcW w:w="1597" w:type="dxa"/>
          </w:tcPr>
          <w:p w14:paraId="12F93F14" w14:textId="77777777" w:rsidR="00183F98" w:rsidRDefault="00183F98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F5ABFE" w14:textId="77777777" w:rsidR="00183F98" w:rsidRDefault="00183F98" w:rsidP="00D55F9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1D42549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A73EA8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</w:tr>
      <w:tr w:rsidR="00183F98" w14:paraId="0B1FD678" w14:textId="77777777" w:rsidTr="00D55F9E">
        <w:tc>
          <w:tcPr>
            <w:tcW w:w="879" w:type="dxa"/>
          </w:tcPr>
          <w:p w14:paraId="1BB3474D" w14:textId="77777777" w:rsidR="00183F98" w:rsidRDefault="00183F9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C30D52" w14:textId="77777777" w:rsidR="00183F98" w:rsidRDefault="00183F98" w:rsidP="00D55F9E">
            <w:r>
              <w:rPr>
                <w:sz w:val="16"/>
                <w:szCs w:val="16"/>
              </w:rPr>
              <w:t>4988</w:t>
            </w:r>
          </w:p>
        </w:tc>
        <w:tc>
          <w:tcPr>
            <w:tcW w:w="517" w:type="dxa"/>
          </w:tcPr>
          <w:p w14:paraId="20E2CD0C" w14:textId="77777777" w:rsidR="00183F98" w:rsidRDefault="00183F98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0F910" w14:textId="77777777" w:rsidR="00183F98" w:rsidRDefault="00183F9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BF9B07" w14:textId="77777777" w:rsidR="00183F98" w:rsidRDefault="00183F98" w:rsidP="00D55F9E">
            <w:r>
              <w:rPr>
                <w:sz w:val="16"/>
                <w:szCs w:val="16"/>
              </w:rPr>
              <w:t>CR for Rel-18 multi-Rx AoA setup</w:t>
            </w:r>
          </w:p>
        </w:tc>
        <w:tc>
          <w:tcPr>
            <w:tcW w:w="517" w:type="dxa"/>
          </w:tcPr>
          <w:p w14:paraId="6DAB2891" w14:textId="77777777" w:rsidR="00183F98" w:rsidRDefault="00183F9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03863" w14:textId="77777777" w:rsidR="00183F98" w:rsidRDefault="00183F9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CC01597" w14:textId="77777777" w:rsidR="00183F98" w:rsidRDefault="00183F9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00923B7" w14:textId="77777777" w:rsidR="00183F98" w:rsidRDefault="00183F98" w:rsidP="00D55F9E">
            <w:r>
              <w:rPr>
                <w:sz w:val="16"/>
                <w:szCs w:val="16"/>
              </w:rPr>
              <w:t>R4-2417685</w:t>
            </w:r>
          </w:p>
        </w:tc>
        <w:tc>
          <w:tcPr>
            <w:tcW w:w="1597" w:type="dxa"/>
          </w:tcPr>
          <w:p w14:paraId="19ABDFA7" w14:textId="77777777" w:rsidR="00183F98" w:rsidRDefault="00183F98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1AFB7AC" w14:textId="77777777" w:rsidR="00183F98" w:rsidRDefault="00183F98" w:rsidP="00D55F9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7D262F8D" w14:textId="77777777" w:rsidR="00183F98" w:rsidRDefault="00183F98" w:rsidP="00D55F9E">
            <w:r>
              <w:rPr>
                <w:sz w:val="16"/>
                <w:szCs w:val="16"/>
              </w:rPr>
              <w:t>A.3.15.6</w:t>
            </w:r>
          </w:p>
        </w:tc>
        <w:tc>
          <w:tcPr>
            <w:tcW w:w="998" w:type="dxa"/>
          </w:tcPr>
          <w:p w14:paraId="3CFB2DFB" w14:textId="77777777" w:rsidR="00183F98" w:rsidRDefault="00183F98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83F98" w14:paraId="62B092FD" w14:textId="77777777" w:rsidTr="00D55F9E">
        <w:tc>
          <w:tcPr>
            <w:tcW w:w="879" w:type="dxa"/>
          </w:tcPr>
          <w:p w14:paraId="5F737CBA" w14:textId="77777777" w:rsidR="00183F98" w:rsidRDefault="00183F9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84E22E" w14:textId="77777777" w:rsidR="00183F98" w:rsidRDefault="00183F98" w:rsidP="00D55F9E">
            <w:r>
              <w:rPr>
                <w:sz w:val="16"/>
                <w:szCs w:val="16"/>
              </w:rPr>
              <w:t>5131</w:t>
            </w:r>
          </w:p>
        </w:tc>
        <w:tc>
          <w:tcPr>
            <w:tcW w:w="517" w:type="dxa"/>
          </w:tcPr>
          <w:p w14:paraId="40E5ED28" w14:textId="77777777" w:rsidR="00183F98" w:rsidRDefault="00183F9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C7E77B" w14:textId="77777777" w:rsidR="00183F98" w:rsidRDefault="00183F9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082C41" w14:textId="77777777" w:rsidR="00183F98" w:rsidRDefault="00183F98" w:rsidP="00D55F9E">
            <w:r>
              <w:rPr>
                <w:sz w:val="16"/>
                <w:szCs w:val="16"/>
              </w:rPr>
              <w:t>CR on core part requirements maintenance for multi-Rx</w:t>
            </w:r>
          </w:p>
        </w:tc>
        <w:tc>
          <w:tcPr>
            <w:tcW w:w="517" w:type="dxa"/>
          </w:tcPr>
          <w:p w14:paraId="2B9699E6" w14:textId="77777777" w:rsidR="00183F98" w:rsidRDefault="00183F9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9ACFB1" w14:textId="77777777" w:rsidR="00183F98" w:rsidRDefault="00183F9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D1E898D" w14:textId="77777777" w:rsidR="00183F98" w:rsidRDefault="00183F9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8FAE4D" w14:textId="77777777" w:rsidR="00183F98" w:rsidRDefault="00183F98" w:rsidP="00D55F9E">
            <w:r>
              <w:rPr>
                <w:sz w:val="16"/>
                <w:szCs w:val="16"/>
              </w:rPr>
              <w:t>R4-2420203</w:t>
            </w:r>
          </w:p>
        </w:tc>
        <w:tc>
          <w:tcPr>
            <w:tcW w:w="1597" w:type="dxa"/>
          </w:tcPr>
          <w:p w14:paraId="0E1EB623" w14:textId="77777777" w:rsidR="00183F98" w:rsidRDefault="00183F98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B3E2159" w14:textId="77777777" w:rsidR="00183F98" w:rsidRDefault="00183F98" w:rsidP="00D55F9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29923BDC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0F294E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</w:tr>
      <w:tr w:rsidR="00183F98" w14:paraId="3B5D1547" w14:textId="77777777" w:rsidTr="00D55F9E">
        <w:tc>
          <w:tcPr>
            <w:tcW w:w="879" w:type="dxa"/>
          </w:tcPr>
          <w:p w14:paraId="2B03E534" w14:textId="77777777" w:rsidR="00183F98" w:rsidRDefault="00183F9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7CC7F1" w14:textId="77777777" w:rsidR="00183F98" w:rsidRDefault="00183F98" w:rsidP="00D55F9E">
            <w:r>
              <w:rPr>
                <w:sz w:val="16"/>
                <w:szCs w:val="16"/>
              </w:rPr>
              <w:t>5132</w:t>
            </w:r>
          </w:p>
        </w:tc>
        <w:tc>
          <w:tcPr>
            <w:tcW w:w="517" w:type="dxa"/>
          </w:tcPr>
          <w:p w14:paraId="010F5068" w14:textId="77777777" w:rsidR="00183F98" w:rsidRDefault="00183F9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8C4FD1" w14:textId="77777777" w:rsidR="00183F98" w:rsidRDefault="00183F9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DEDAF1" w14:textId="77777777" w:rsidR="00183F98" w:rsidRDefault="00183F98" w:rsidP="00D55F9E">
            <w:r>
              <w:rPr>
                <w:sz w:val="16"/>
                <w:szCs w:val="16"/>
              </w:rPr>
              <w:t>CR on AoA setup for multi-Rx</w:t>
            </w:r>
          </w:p>
        </w:tc>
        <w:tc>
          <w:tcPr>
            <w:tcW w:w="517" w:type="dxa"/>
          </w:tcPr>
          <w:p w14:paraId="188248F0" w14:textId="77777777" w:rsidR="00183F98" w:rsidRDefault="00183F9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4DC8D" w14:textId="77777777" w:rsidR="00183F98" w:rsidRDefault="00183F9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BFE045B" w14:textId="77777777" w:rsidR="00183F98" w:rsidRDefault="00183F9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AFA0FEB" w14:textId="77777777" w:rsidR="00183F98" w:rsidRDefault="00183F98" w:rsidP="00D55F9E">
            <w:r>
              <w:rPr>
                <w:sz w:val="16"/>
                <w:szCs w:val="16"/>
              </w:rPr>
              <w:t>R4-2420206</w:t>
            </w:r>
          </w:p>
        </w:tc>
        <w:tc>
          <w:tcPr>
            <w:tcW w:w="1597" w:type="dxa"/>
          </w:tcPr>
          <w:p w14:paraId="264183B0" w14:textId="77777777" w:rsidR="00183F98" w:rsidRDefault="00183F98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A65BE32" w14:textId="77777777" w:rsidR="00183F98" w:rsidRDefault="00183F98" w:rsidP="00D55F9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C3E5409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2ACF3D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</w:tr>
      <w:tr w:rsidR="00183F98" w14:paraId="32FC9AF2" w14:textId="77777777" w:rsidTr="00D55F9E">
        <w:tc>
          <w:tcPr>
            <w:tcW w:w="879" w:type="dxa"/>
          </w:tcPr>
          <w:p w14:paraId="7D060E85" w14:textId="77777777" w:rsidR="00183F98" w:rsidRDefault="00183F9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67FA53" w14:textId="77777777" w:rsidR="00183F98" w:rsidRDefault="00183F98" w:rsidP="00D55F9E">
            <w:r>
              <w:rPr>
                <w:sz w:val="16"/>
                <w:szCs w:val="16"/>
              </w:rPr>
              <w:t>5188</w:t>
            </w:r>
          </w:p>
        </w:tc>
        <w:tc>
          <w:tcPr>
            <w:tcW w:w="517" w:type="dxa"/>
          </w:tcPr>
          <w:p w14:paraId="6BFB45A6" w14:textId="77777777" w:rsidR="00183F98" w:rsidRDefault="00183F9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ABE91E" w14:textId="77777777" w:rsidR="00183F98" w:rsidRDefault="00183F9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1AE875" w14:textId="77777777" w:rsidR="00183F98" w:rsidRDefault="00183F98" w:rsidP="00D55F9E">
            <w:r>
              <w:rPr>
                <w:sz w:val="16"/>
                <w:szCs w:val="16"/>
              </w:rPr>
              <w:t>maintenance CR for test cases for multi-rx</w:t>
            </w:r>
          </w:p>
        </w:tc>
        <w:tc>
          <w:tcPr>
            <w:tcW w:w="517" w:type="dxa"/>
          </w:tcPr>
          <w:p w14:paraId="3254B210" w14:textId="77777777" w:rsidR="00183F98" w:rsidRDefault="00183F9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3FD651" w14:textId="77777777" w:rsidR="00183F98" w:rsidRDefault="00183F9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A0DDEB6" w14:textId="77777777" w:rsidR="00183F98" w:rsidRDefault="00183F9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1259434" w14:textId="77777777" w:rsidR="00183F98" w:rsidRDefault="00183F98" w:rsidP="00D55F9E">
            <w:r>
              <w:rPr>
                <w:sz w:val="16"/>
                <w:szCs w:val="16"/>
              </w:rPr>
              <w:t>R4-2420207</w:t>
            </w:r>
          </w:p>
        </w:tc>
        <w:tc>
          <w:tcPr>
            <w:tcW w:w="1597" w:type="dxa"/>
          </w:tcPr>
          <w:p w14:paraId="29B36F8D" w14:textId="77777777" w:rsidR="00183F98" w:rsidRDefault="00183F98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CB33D6" w14:textId="77777777" w:rsidR="00183F98" w:rsidRDefault="00183F98" w:rsidP="00D55F9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5907AC1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1E1B5" w14:textId="77777777" w:rsidR="00183F98" w:rsidRDefault="00183F98" w:rsidP="00D55F9E">
            <w:pPr>
              <w:rPr>
                <w:sz w:val="16"/>
                <w:szCs w:val="16"/>
              </w:rPr>
            </w:pPr>
          </w:p>
        </w:tc>
      </w:tr>
    </w:tbl>
    <w:p w14:paraId="1FD1069D" w14:textId="77777777" w:rsidR="00183F98" w:rsidRDefault="00183F98" w:rsidP="00183F98"/>
    <w:p w14:paraId="6328C29D" w14:textId="77777777" w:rsidR="00480259" w:rsidRDefault="00480259" w:rsidP="00480259"/>
    <w:p w14:paraId="16EDEAB5" w14:textId="6923E9D1" w:rsidR="00915E08" w:rsidRDefault="00700CA7" w:rsidP="00512C52">
      <w:pPr>
        <w:pStyle w:val="Heading2"/>
        <w:rPr>
          <w:rFonts w:cs="Arial"/>
          <w:noProof/>
        </w:rPr>
      </w:pPr>
      <w:r w:rsidRPr="00700CA7">
        <w:rPr>
          <w:noProof/>
        </w:rPr>
        <w:t>RP-243045</w:t>
      </w:r>
    </w:p>
    <w:p w14:paraId="4051EBA2" w14:textId="0EF50148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23</w:t>
      </w:r>
    </w:p>
    <w:p w14:paraId="21C98370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10EEB" w:rsidRPr="004E535C" w14:paraId="46E39526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4ABBB9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108471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B5D3E5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8EC0CC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872C52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BC3A4E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158732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F0603A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A893D1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3BB7C7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063AFE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11D2C0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CEFD98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10EEB" w14:paraId="50ACA6C2" w14:textId="77777777" w:rsidTr="00D55F9E">
        <w:tc>
          <w:tcPr>
            <w:tcW w:w="879" w:type="dxa"/>
          </w:tcPr>
          <w:p w14:paraId="23DD9FFC" w14:textId="77777777" w:rsidR="00510EEB" w:rsidRDefault="00510EEB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84F3D79" w14:textId="77777777" w:rsidR="00510EEB" w:rsidRDefault="00510EEB" w:rsidP="00D55F9E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62F603E7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00908F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B6770C" w14:textId="77777777" w:rsidR="00510EEB" w:rsidRDefault="00510EEB" w:rsidP="00D55F9E">
            <w:r>
              <w:rPr>
                <w:sz w:val="16"/>
                <w:szCs w:val="16"/>
              </w:rPr>
              <w:t>(NR_HST_FR2_enh-Perf) CR on UE CA demodulation requirements</w:t>
            </w:r>
          </w:p>
        </w:tc>
        <w:tc>
          <w:tcPr>
            <w:tcW w:w="517" w:type="dxa"/>
          </w:tcPr>
          <w:p w14:paraId="4E01CA92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51A42" w14:textId="77777777" w:rsidR="00510EEB" w:rsidRDefault="00510EEB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58D19EF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128DC5C" w14:textId="77777777" w:rsidR="00510EEB" w:rsidRDefault="00510EEB" w:rsidP="00D55F9E">
            <w:r>
              <w:rPr>
                <w:sz w:val="16"/>
                <w:szCs w:val="16"/>
              </w:rPr>
              <w:t>R4-2419857</w:t>
            </w:r>
          </w:p>
        </w:tc>
        <w:tc>
          <w:tcPr>
            <w:tcW w:w="1597" w:type="dxa"/>
          </w:tcPr>
          <w:p w14:paraId="479A9CE6" w14:textId="77777777" w:rsidR="00510EEB" w:rsidRDefault="00510EE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81F78D" w14:textId="77777777" w:rsidR="00510EEB" w:rsidRDefault="00510EEB" w:rsidP="00D55F9E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4202A773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DECEB3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634EE9BC" w14:textId="77777777" w:rsidTr="00D55F9E">
        <w:tc>
          <w:tcPr>
            <w:tcW w:w="879" w:type="dxa"/>
          </w:tcPr>
          <w:p w14:paraId="0A863287" w14:textId="77777777" w:rsidR="00510EEB" w:rsidRDefault="00510EEB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94D148C" w14:textId="77777777" w:rsidR="00510EEB" w:rsidRDefault="00510EEB" w:rsidP="00D55F9E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7D1A1ED7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1E1218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A90374" w14:textId="77777777" w:rsidR="00510EEB" w:rsidRDefault="00510EEB" w:rsidP="00D55F9E">
            <w:r>
              <w:rPr>
                <w:sz w:val="16"/>
                <w:szCs w:val="16"/>
              </w:rPr>
              <w:t>CR on UE Capability for HST FR2 with multi-Rx</w:t>
            </w:r>
          </w:p>
        </w:tc>
        <w:tc>
          <w:tcPr>
            <w:tcW w:w="517" w:type="dxa"/>
          </w:tcPr>
          <w:p w14:paraId="78F63FCB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FA59F7" w14:textId="77777777" w:rsidR="00510EEB" w:rsidRDefault="00510EEB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45A1F17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0677E57" w14:textId="77777777" w:rsidR="00510EEB" w:rsidRDefault="00510EEB" w:rsidP="00D55F9E">
            <w:r>
              <w:rPr>
                <w:sz w:val="16"/>
                <w:szCs w:val="16"/>
              </w:rPr>
              <w:t>R4-2419858</w:t>
            </w:r>
          </w:p>
        </w:tc>
        <w:tc>
          <w:tcPr>
            <w:tcW w:w="1597" w:type="dxa"/>
          </w:tcPr>
          <w:p w14:paraId="1D667FF0" w14:textId="77777777" w:rsidR="00510EEB" w:rsidRDefault="00510EEB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046D3BD" w14:textId="77777777" w:rsidR="00510EEB" w:rsidRDefault="00510EEB" w:rsidP="00D55F9E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3835A857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7F1A9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765C0AC9" w14:textId="77777777" w:rsidTr="00D55F9E">
        <w:tc>
          <w:tcPr>
            <w:tcW w:w="879" w:type="dxa"/>
          </w:tcPr>
          <w:p w14:paraId="6569CF8D" w14:textId="77777777" w:rsidR="00510EEB" w:rsidRDefault="00510EEB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74C3089" w14:textId="77777777" w:rsidR="00510EEB" w:rsidRDefault="00510EEB" w:rsidP="00D55F9E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30EEC938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AA2DD4" w14:textId="77777777" w:rsidR="00510EEB" w:rsidRDefault="00510EE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ACF89B" w14:textId="77777777" w:rsidR="00510EEB" w:rsidRDefault="00510EEB" w:rsidP="00D55F9E">
            <w:r w:rsidRPr="00D4033C">
              <w:rPr>
                <w:sz w:val="16"/>
                <w:szCs w:val="16"/>
              </w:rPr>
              <w:t>(NR_HST_FR1_enh-Perf) Update FrequencyOccupation for CSI-RS for tracking in HST-SFN CA</w:t>
            </w:r>
          </w:p>
        </w:tc>
        <w:tc>
          <w:tcPr>
            <w:tcW w:w="517" w:type="dxa"/>
          </w:tcPr>
          <w:p w14:paraId="00CA1CF1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C4F9BA" w14:textId="77777777" w:rsidR="00510EEB" w:rsidRDefault="00510EEB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3AD4CE7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6C3AA5" w14:textId="77777777" w:rsidR="00510EEB" w:rsidRDefault="00510EEB" w:rsidP="00D55F9E">
            <w:r>
              <w:rPr>
                <w:sz w:val="16"/>
                <w:szCs w:val="16"/>
              </w:rPr>
              <w:t>R4-2419855</w:t>
            </w:r>
          </w:p>
        </w:tc>
        <w:tc>
          <w:tcPr>
            <w:tcW w:w="1597" w:type="dxa"/>
          </w:tcPr>
          <w:p w14:paraId="0512A82F" w14:textId="77777777" w:rsidR="00510EEB" w:rsidRDefault="00510EEB" w:rsidP="00D55F9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7CAB731" w14:textId="77777777" w:rsidR="00510EEB" w:rsidRDefault="00510EEB" w:rsidP="00D55F9E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76E29B67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70BEFE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0D2617C3" w14:textId="77777777" w:rsidTr="00D55F9E">
        <w:tc>
          <w:tcPr>
            <w:tcW w:w="879" w:type="dxa"/>
          </w:tcPr>
          <w:p w14:paraId="4416AC3E" w14:textId="77777777" w:rsidR="00510EEB" w:rsidRDefault="00510EEB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4DA9DAB" w14:textId="77777777" w:rsidR="00510EEB" w:rsidRDefault="00510EEB" w:rsidP="00D55F9E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41DF661D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5D3AD5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A6BE1E" w14:textId="77777777" w:rsidR="00510EEB" w:rsidRDefault="00510EEB" w:rsidP="00D55F9E">
            <w:r w:rsidRPr="00D4033C">
              <w:rPr>
                <w:sz w:val="16"/>
                <w:szCs w:val="16"/>
              </w:rPr>
              <w:t>(NR_HST_FR1_enh-Perf) Update FrequencyOccupation for CSI-RS for tracking in HST-SFN CA (Rel-18)</w:t>
            </w:r>
          </w:p>
        </w:tc>
        <w:tc>
          <w:tcPr>
            <w:tcW w:w="517" w:type="dxa"/>
          </w:tcPr>
          <w:p w14:paraId="40D85C57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5B4E78" w14:textId="77777777" w:rsidR="00510EEB" w:rsidRDefault="00510EEB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4DE3BC5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CA7B6CE" w14:textId="77777777" w:rsidR="00510EEB" w:rsidRDefault="00510EEB" w:rsidP="00D55F9E">
            <w:r>
              <w:rPr>
                <w:sz w:val="16"/>
                <w:szCs w:val="16"/>
              </w:rPr>
              <w:t>R4-2419889</w:t>
            </w:r>
          </w:p>
        </w:tc>
        <w:tc>
          <w:tcPr>
            <w:tcW w:w="1597" w:type="dxa"/>
          </w:tcPr>
          <w:p w14:paraId="391CC631" w14:textId="77777777" w:rsidR="00510EEB" w:rsidRDefault="00510EEB" w:rsidP="00D55F9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FEC18F9" w14:textId="77777777" w:rsidR="00510EEB" w:rsidRDefault="00510EEB" w:rsidP="00D55F9E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3F86D3C3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6A85F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471A7C09" w14:textId="77777777" w:rsidTr="00D55F9E">
        <w:tc>
          <w:tcPr>
            <w:tcW w:w="879" w:type="dxa"/>
          </w:tcPr>
          <w:p w14:paraId="096A3FC0" w14:textId="77777777" w:rsidR="00510EEB" w:rsidRDefault="00510EEB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1C6D29" w14:textId="77777777" w:rsidR="00510EEB" w:rsidRDefault="00510EEB" w:rsidP="00D55F9E">
            <w:r>
              <w:rPr>
                <w:sz w:val="16"/>
                <w:szCs w:val="16"/>
              </w:rPr>
              <w:t>4748</w:t>
            </w:r>
          </w:p>
        </w:tc>
        <w:tc>
          <w:tcPr>
            <w:tcW w:w="517" w:type="dxa"/>
          </w:tcPr>
          <w:p w14:paraId="79949183" w14:textId="77777777" w:rsidR="00510EEB" w:rsidRDefault="00510EEB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9F43B4" w14:textId="77777777" w:rsidR="00510EEB" w:rsidRDefault="00510EE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F526A3" w14:textId="77777777" w:rsidR="00510EEB" w:rsidRDefault="00510EEB" w:rsidP="00D55F9E">
            <w:r>
              <w:rPr>
                <w:sz w:val="16"/>
                <w:szCs w:val="16"/>
              </w:rPr>
              <w:t>Corrections of the propagation conditions for cell reselection with highSpeedMeasInterFreq-r17</w:t>
            </w:r>
          </w:p>
        </w:tc>
        <w:tc>
          <w:tcPr>
            <w:tcW w:w="517" w:type="dxa"/>
          </w:tcPr>
          <w:p w14:paraId="1AD7F151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16972" w14:textId="77777777" w:rsidR="00510EEB" w:rsidRDefault="00510EEB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3471D04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312428" w14:textId="77777777" w:rsidR="00510EEB" w:rsidRDefault="00510EEB" w:rsidP="00D55F9E">
            <w:r>
              <w:rPr>
                <w:sz w:val="16"/>
                <w:szCs w:val="16"/>
              </w:rPr>
              <w:t>R4-2420175</w:t>
            </w:r>
          </w:p>
        </w:tc>
        <w:tc>
          <w:tcPr>
            <w:tcW w:w="1597" w:type="dxa"/>
          </w:tcPr>
          <w:p w14:paraId="1A44D632" w14:textId="77777777" w:rsidR="00510EEB" w:rsidRDefault="00510EEB" w:rsidP="00D55F9E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5DD9F076" w14:textId="77777777" w:rsidR="00510EEB" w:rsidRDefault="00510EEB" w:rsidP="00D55F9E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0CEAD6D5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405570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4FE83B0F" w14:textId="77777777" w:rsidTr="00D55F9E">
        <w:tc>
          <w:tcPr>
            <w:tcW w:w="879" w:type="dxa"/>
          </w:tcPr>
          <w:p w14:paraId="5E1530A5" w14:textId="77777777" w:rsidR="00510EEB" w:rsidRDefault="00510EEB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F81FCD" w14:textId="77777777" w:rsidR="00510EEB" w:rsidRDefault="00510EEB" w:rsidP="00D55F9E">
            <w:r>
              <w:rPr>
                <w:sz w:val="16"/>
                <w:szCs w:val="16"/>
              </w:rPr>
              <w:t>4961</w:t>
            </w:r>
          </w:p>
        </w:tc>
        <w:tc>
          <w:tcPr>
            <w:tcW w:w="517" w:type="dxa"/>
          </w:tcPr>
          <w:p w14:paraId="62E8F0F5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70E004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4EBA58" w14:textId="77777777" w:rsidR="00510EEB" w:rsidRDefault="00510EEB" w:rsidP="00D55F9E">
            <w:r>
              <w:rPr>
                <w:sz w:val="16"/>
                <w:szCs w:val="16"/>
              </w:rPr>
              <w:t>Corrections of the propagation conditions for cell reselection with highSpeedMeasInterFreq-r17</w:t>
            </w:r>
          </w:p>
        </w:tc>
        <w:tc>
          <w:tcPr>
            <w:tcW w:w="517" w:type="dxa"/>
          </w:tcPr>
          <w:p w14:paraId="7D4F80FB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14142B" w14:textId="77777777" w:rsidR="00510EEB" w:rsidRDefault="00510EE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356A08C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D59D620" w14:textId="77777777" w:rsidR="00510EEB" w:rsidRDefault="00510EEB" w:rsidP="00D55F9E">
            <w:r>
              <w:rPr>
                <w:sz w:val="16"/>
                <w:szCs w:val="16"/>
              </w:rPr>
              <w:t>R4-2417554</w:t>
            </w:r>
          </w:p>
        </w:tc>
        <w:tc>
          <w:tcPr>
            <w:tcW w:w="1597" w:type="dxa"/>
          </w:tcPr>
          <w:p w14:paraId="7A787D76" w14:textId="77777777" w:rsidR="00510EEB" w:rsidRDefault="00510EEB" w:rsidP="00D55F9E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7B72112C" w14:textId="77777777" w:rsidR="00510EEB" w:rsidRDefault="00510EEB" w:rsidP="00D55F9E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6209C82F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518F03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1ACEBD2D" w14:textId="77777777" w:rsidTr="00D55F9E">
        <w:tc>
          <w:tcPr>
            <w:tcW w:w="879" w:type="dxa"/>
          </w:tcPr>
          <w:p w14:paraId="1B2E878B" w14:textId="77777777" w:rsidR="00510EEB" w:rsidRDefault="00510EEB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1291D9" w14:textId="77777777" w:rsidR="00510EEB" w:rsidRDefault="00510EEB" w:rsidP="00D55F9E">
            <w:r>
              <w:rPr>
                <w:sz w:val="16"/>
                <w:szCs w:val="16"/>
              </w:rPr>
              <w:t>5127</w:t>
            </w:r>
          </w:p>
        </w:tc>
        <w:tc>
          <w:tcPr>
            <w:tcW w:w="517" w:type="dxa"/>
          </w:tcPr>
          <w:p w14:paraId="5A720E11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929304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1EEF6C" w14:textId="77777777" w:rsidR="00510EEB" w:rsidRDefault="00510EEB" w:rsidP="00D55F9E">
            <w:r>
              <w:rPr>
                <w:sz w:val="16"/>
                <w:szCs w:val="16"/>
              </w:rPr>
              <w:t>Correction on IE for UE capability for PC6 UE</w:t>
            </w:r>
          </w:p>
        </w:tc>
        <w:tc>
          <w:tcPr>
            <w:tcW w:w="517" w:type="dxa"/>
          </w:tcPr>
          <w:p w14:paraId="4BD3DC73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BCF5EE" w14:textId="77777777" w:rsidR="00510EEB" w:rsidRDefault="00510EEB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1337040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D65F0FD" w14:textId="77777777" w:rsidR="00510EEB" w:rsidRDefault="00510EEB" w:rsidP="00D55F9E">
            <w:r>
              <w:rPr>
                <w:sz w:val="16"/>
                <w:szCs w:val="16"/>
              </w:rPr>
              <w:t>R4-2420187</w:t>
            </w:r>
          </w:p>
        </w:tc>
        <w:tc>
          <w:tcPr>
            <w:tcW w:w="1597" w:type="dxa"/>
          </w:tcPr>
          <w:p w14:paraId="3ADAD40E" w14:textId="77777777" w:rsidR="00510EEB" w:rsidRDefault="00510EE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0600A0" w14:textId="77777777" w:rsidR="00510EEB" w:rsidRDefault="00510EEB" w:rsidP="00D55F9E">
            <w:r>
              <w:rPr>
                <w:sz w:val="16"/>
                <w:szCs w:val="16"/>
              </w:rPr>
              <w:t>NR_HST_FR2_enh-Core</w:t>
            </w:r>
          </w:p>
        </w:tc>
        <w:tc>
          <w:tcPr>
            <w:tcW w:w="2323" w:type="dxa"/>
          </w:tcPr>
          <w:p w14:paraId="1952F310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4366E2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</w:tbl>
    <w:p w14:paraId="083C2F5C" w14:textId="77777777" w:rsidR="00510EEB" w:rsidRDefault="00510EEB" w:rsidP="00510EEB"/>
    <w:p w14:paraId="641F2A61" w14:textId="77777777" w:rsidR="00915E08" w:rsidRDefault="00915E08" w:rsidP="00915E08"/>
    <w:p w14:paraId="286F0C28" w14:textId="273AAC7A" w:rsidR="00915E08" w:rsidRDefault="00700CA7" w:rsidP="00512C52">
      <w:pPr>
        <w:pStyle w:val="Heading2"/>
        <w:rPr>
          <w:rFonts w:cs="Arial"/>
          <w:noProof/>
        </w:rPr>
      </w:pPr>
      <w:r w:rsidRPr="00700CA7">
        <w:rPr>
          <w:noProof/>
        </w:rPr>
        <w:t>RP-24304</w:t>
      </w:r>
      <w:r>
        <w:rPr>
          <w:noProof/>
        </w:rPr>
        <w:t>6</w:t>
      </w:r>
    </w:p>
    <w:p w14:paraId="47322C81" w14:textId="633496B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24</w:t>
      </w:r>
    </w:p>
    <w:p w14:paraId="6AE21FC3" w14:textId="77777777" w:rsidR="00915E08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10EEB" w:rsidRPr="004E535C" w14:paraId="7BC899EF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3B74D0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D2DBF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D0DE96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F81768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A6AE60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7C5832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502CEF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D8C48E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F985FA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95B48B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3C018D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145BE1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15C8E4" w14:textId="77777777" w:rsidR="00510EEB" w:rsidRPr="00BF1EB6" w:rsidRDefault="00510EEB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10EEB" w14:paraId="55B47AF4" w14:textId="77777777" w:rsidTr="00D55F9E">
        <w:tc>
          <w:tcPr>
            <w:tcW w:w="879" w:type="dxa"/>
          </w:tcPr>
          <w:p w14:paraId="59C64E20" w14:textId="77777777" w:rsidR="00510EEB" w:rsidRDefault="00510EEB" w:rsidP="00D55F9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27AFF579" w14:textId="77777777" w:rsidR="00510EEB" w:rsidRDefault="00510EEB" w:rsidP="00D55F9E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14:paraId="2468E040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FC10D" w14:textId="77777777" w:rsidR="00510EEB" w:rsidRDefault="00510EE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4E0CB3" w14:textId="77777777" w:rsidR="00510EEB" w:rsidRDefault="00510EEB" w:rsidP="00D55F9E">
            <w:r>
              <w:rPr>
                <w:sz w:val="16"/>
                <w:szCs w:val="16"/>
              </w:rPr>
              <w:t>(NR_IAB-Core)CR on 38.174 [R17]Align the terminology and update the reference</w:t>
            </w:r>
          </w:p>
        </w:tc>
        <w:tc>
          <w:tcPr>
            <w:tcW w:w="517" w:type="dxa"/>
          </w:tcPr>
          <w:p w14:paraId="154A2E55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E03DA8" w14:textId="77777777" w:rsidR="00510EEB" w:rsidRDefault="00510EEB" w:rsidP="00D55F9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AAA3A83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F937D52" w14:textId="77777777" w:rsidR="00510EEB" w:rsidRDefault="00510EEB" w:rsidP="00D55F9E">
            <w:r>
              <w:rPr>
                <w:sz w:val="16"/>
                <w:szCs w:val="16"/>
              </w:rPr>
              <w:t>R4-2418683</w:t>
            </w:r>
          </w:p>
        </w:tc>
        <w:tc>
          <w:tcPr>
            <w:tcW w:w="1597" w:type="dxa"/>
          </w:tcPr>
          <w:p w14:paraId="183B8271" w14:textId="77777777" w:rsidR="00510EEB" w:rsidRDefault="00510EEB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E07DFC0" w14:textId="77777777" w:rsidR="00510EEB" w:rsidRDefault="00510EEB" w:rsidP="00D55F9E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4F1F9327" w14:textId="77777777" w:rsidR="00510EEB" w:rsidRDefault="00510EEB" w:rsidP="00D55F9E">
            <w:r>
              <w:rPr>
                <w:sz w:val="16"/>
                <w:szCs w:val="16"/>
              </w:rPr>
              <w:t>5.3, 6.5.2, 6.5.3, 6.6,9.6.2, 9.6.3</w:t>
            </w:r>
          </w:p>
        </w:tc>
        <w:tc>
          <w:tcPr>
            <w:tcW w:w="998" w:type="dxa"/>
          </w:tcPr>
          <w:p w14:paraId="095D272C" w14:textId="77777777" w:rsidR="00510EEB" w:rsidRDefault="00510EEB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10EEB" w14:paraId="43F41062" w14:textId="77777777" w:rsidTr="00D55F9E">
        <w:tc>
          <w:tcPr>
            <w:tcW w:w="879" w:type="dxa"/>
          </w:tcPr>
          <w:p w14:paraId="07DDD6C9" w14:textId="77777777" w:rsidR="00510EEB" w:rsidRDefault="00510EEB" w:rsidP="00D55F9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4857EF6" w14:textId="77777777" w:rsidR="00510EEB" w:rsidRDefault="00510EEB" w:rsidP="00D55F9E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70648811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4F92C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97F6B6" w14:textId="77777777" w:rsidR="00510EEB" w:rsidRDefault="00510EEB" w:rsidP="00D55F9E">
            <w:r>
              <w:rPr>
                <w:sz w:val="16"/>
                <w:szCs w:val="16"/>
              </w:rPr>
              <w:t>(NR_IAB-Core)CR on 38.174 [R18]Align the terminology and update the reference</w:t>
            </w:r>
          </w:p>
        </w:tc>
        <w:tc>
          <w:tcPr>
            <w:tcW w:w="517" w:type="dxa"/>
          </w:tcPr>
          <w:p w14:paraId="16E062E9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3F405D" w14:textId="77777777" w:rsidR="00510EEB" w:rsidRDefault="00510EEB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9500B5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1490030" w14:textId="77777777" w:rsidR="00510EEB" w:rsidRDefault="00510EEB" w:rsidP="00D55F9E">
            <w:r>
              <w:rPr>
                <w:sz w:val="16"/>
                <w:szCs w:val="16"/>
              </w:rPr>
              <w:t>R4-2418684</w:t>
            </w:r>
          </w:p>
        </w:tc>
        <w:tc>
          <w:tcPr>
            <w:tcW w:w="1597" w:type="dxa"/>
          </w:tcPr>
          <w:p w14:paraId="78990282" w14:textId="77777777" w:rsidR="00510EEB" w:rsidRDefault="00510EEB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1022399" w14:textId="77777777" w:rsidR="00510EEB" w:rsidRDefault="00510EEB" w:rsidP="00D55F9E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6A1C6D7C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12422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36C27C18" w14:textId="77777777" w:rsidTr="00D55F9E">
        <w:tc>
          <w:tcPr>
            <w:tcW w:w="879" w:type="dxa"/>
          </w:tcPr>
          <w:p w14:paraId="052545E3" w14:textId="77777777" w:rsidR="00510EEB" w:rsidRDefault="00510EEB" w:rsidP="00D55F9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1F6D77B" w14:textId="77777777" w:rsidR="00510EEB" w:rsidRDefault="00510EEB" w:rsidP="00D55F9E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75B53E21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D7DE3" w14:textId="77777777" w:rsidR="00510EEB" w:rsidRDefault="00510EEB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734EA6" w14:textId="77777777" w:rsidR="00510EEB" w:rsidRDefault="00510EEB" w:rsidP="00D55F9E">
            <w:r>
              <w:rPr>
                <w:sz w:val="16"/>
                <w:szCs w:val="16"/>
              </w:rPr>
              <w:t>(NR_IAB-Core) CR on TS38.174_IAB BS EESS protection</w:t>
            </w:r>
          </w:p>
        </w:tc>
        <w:tc>
          <w:tcPr>
            <w:tcW w:w="517" w:type="dxa"/>
          </w:tcPr>
          <w:p w14:paraId="3D9D0056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2A867" w14:textId="77777777" w:rsidR="00510EEB" w:rsidRDefault="00510EEB" w:rsidP="00D55F9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0BA34400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174598B" w14:textId="77777777" w:rsidR="00510EEB" w:rsidRDefault="00510EEB" w:rsidP="00D55F9E">
            <w:r>
              <w:rPr>
                <w:sz w:val="16"/>
                <w:szCs w:val="16"/>
              </w:rPr>
              <w:t>R4-2418701</w:t>
            </w:r>
          </w:p>
        </w:tc>
        <w:tc>
          <w:tcPr>
            <w:tcW w:w="1597" w:type="dxa"/>
          </w:tcPr>
          <w:p w14:paraId="379BDD0C" w14:textId="77777777" w:rsidR="00510EEB" w:rsidRDefault="00510EEB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7BEDFF" w14:textId="77777777" w:rsidR="00510EEB" w:rsidRDefault="00510EEB" w:rsidP="00D55F9E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3A664B45" w14:textId="77777777" w:rsidR="00510EEB" w:rsidRDefault="00510EEB" w:rsidP="00D55F9E">
            <w:r>
              <w:rPr>
                <w:sz w:val="16"/>
                <w:szCs w:val="16"/>
              </w:rPr>
              <w:t>9.7.4.5.4.1, 9.7.5.3.3.1</w:t>
            </w:r>
          </w:p>
        </w:tc>
        <w:tc>
          <w:tcPr>
            <w:tcW w:w="998" w:type="dxa"/>
          </w:tcPr>
          <w:p w14:paraId="016264D2" w14:textId="77777777" w:rsidR="00510EEB" w:rsidRDefault="00510EEB" w:rsidP="00D55F9E">
            <w:r>
              <w:rPr>
                <w:sz w:val="16"/>
                <w:szCs w:val="16"/>
              </w:rPr>
              <w:t xml:space="preserve">TS/TR ... CR ... ; TS38.176-2; TS/TR ... CR ... </w:t>
            </w:r>
          </w:p>
        </w:tc>
      </w:tr>
      <w:tr w:rsidR="00510EEB" w14:paraId="3E317CD1" w14:textId="77777777" w:rsidTr="00D55F9E">
        <w:tc>
          <w:tcPr>
            <w:tcW w:w="879" w:type="dxa"/>
          </w:tcPr>
          <w:p w14:paraId="5E1F7A36" w14:textId="77777777" w:rsidR="00510EEB" w:rsidRDefault="00510EEB" w:rsidP="00D55F9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8A05895" w14:textId="77777777" w:rsidR="00510EEB" w:rsidRDefault="00510EEB" w:rsidP="00D55F9E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3A734CB5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5289E7" w14:textId="77777777" w:rsidR="00510EEB" w:rsidRDefault="00510EE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814E11" w14:textId="77777777" w:rsidR="00510EEB" w:rsidRDefault="00510EEB" w:rsidP="00D55F9E">
            <w:r>
              <w:rPr>
                <w:sz w:val="16"/>
                <w:szCs w:val="16"/>
              </w:rPr>
              <w:t>(NR_IAB-Core) CR on TS38.174_IAB BS EESS protection</w:t>
            </w:r>
          </w:p>
        </w:tc>
        <w:tc>
          <w:tcPr>
            <w:tcW w:w="517" w:type="dxa"/>
          </w:tcPr>
          <w:p w14:paraId="049CB26E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75C7AF" w14:textId="77777777" w:rsidR="00510EEB" w:rsidRDefault="00510EEB" w:rsidP="00D55F9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7A2E02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143EDB9" w14:textId="77777777" w:rsidR="00510EEB" w:rsidRDefault="00510EEB" w:rsidP="00D55F9E">
            <w:r>
              <w:rPr>
                <w:sz w:val="16"/>
                <w:szCs w:val="16"/>
              </w:rPr>
              <w:t>R4-2418702</w:t>
            </w:r>
          </w:p>
        </w:tc>
        <w:tc>
          <w:tcPr>
            <w:tcW w:w="1597" w:type="dxa"/>
          </w:tcPr>
          <w:p w14:paraId="0603BABC" w14:textId="77777777" w:rsidR="00510EEB" w:rsidRDefault="00510EEB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81F80AF" w14:textId="77777777" w:rsidR="00510EEB" w:rsidRDefault="00510EEB" w:rsidP="00D55F9E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4B9890DE" w14:textId="77777777" w:rsidR="00510EEB" w:rsidRDefault="00510EEB" w:rsidP="00D55F9E">
            <w:r>
              <w:rPr>
                <w:sz w:val="16"/>
                <w:szCs w:val="16"/>
              </w:rPr>
              <w:t>2, 9.7.4.5.4.1, 9.7.5.3.3.1</w:t>
            </w:r>
          </w:p>
        </w:tc>
        <w:tc>
          <w:tcPr>
            <w:tcW w:w="998" w:type="dxa"/>
          </w:tcPr>
          <w:p w14:paraId="36FA5F94" w14:textId="77777777" w:rsidR="00510EEB" w:rsidRDefault="00510EEB" w:rsidP="00D55F9E">
            <w:r>
              <w:rPr>
                <w:sz w:val="16"/>
                <w:szCs w:val="16"/>
              </w:rPr>
              <w:t xml:space="preserve">TS/TR ... CR ... ; TS38.176-2; TS/TR ... CR ... </w:t>
            </w:r>
          </w:p>
        </w:tc>
      </w:tr>
      <w:tr w:rsidR="00510EEB" w14:paraId="57527747" w14:textId="77777777" w:rsidTr="00D55F9E">
        <w:tc>
          <w:tcPr>
            <w:tcW w:w="879" w:type="dxa"/>
          </w:tcPr>
          <w:p w14:paraId="0B8E45C8" w14:textId="77777777" w:rsidR="00510EEB" w:rsidRDefault="00510EEB" w:rsidP="00D55F9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C17B3B0" w14:textId="77777777" w:rsidR="00510EEB" w:rsidRDefault="00510EEB" w:rsidP="00D55F9E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64556351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00859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DD03B7" w14:textId="77777777" w:rsidR="00510EEB" w:rsidRDefault="00510EEB" w:rsidP="00D55F9E">
            <w:r>
              <w:rPr>
                <w:sz w:val="16"/>
                <w:szCs w:val="16"/>
              </w:rPr>
              <w:t>(NR_IAB-Core) CR on TS38.174_IAB BS EESS protection</w:t>
            </w:r>
          </w:p>
        </w:tc>
        <w:tc>
          <w:tcPr>
            <w:tcW w:w="517" w:type="dxa"/>
          </w:tcPr>
          <w:p w14:paraId="0EE464F7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021744" w14:textId="77777777" w:rsidR="00510EEB" w:rsidRDefault="00510EEB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A438D1B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C8912F6" w14:textId="77777777" w:rsidR="00510EEB" w:rsidRDefault="00510EEB" w:rsidP="00D55F9E">
            <w:r>
              <w:rPr>
                <w:sz w:val="16"/>
                <w:szCs w:val="16"/>
              </w:rPr>
              <w:t>R4-2418703</w:t>
            </w:r>
          </w:p>
        </w:tc>
        <w:tc>
          <w:tcPr>
            <w:tcW w:w="1597" w:type="dxa"/>
          </w:tcPr>
          <w:p w14:paraId="51A92C27" w14:textId="77777777" w:rsidR="00510EEB" w:rsidRDefault="00510EEB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20FA444" w14:textId="77777777" w:rsidR="00510EEB" w:rsidRDefault="00510EEB" w:rsidP="00D55F9E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0D1DA537" w14:textId="77777777" w:rsidR="00510EEB" w:rsidRDefault="00510EEB" w:rsidP="00D55F9E">
            <w:r>
              <w:rPr>
                <w:sz w:val="16"/>
                <w:szCs w:val="16"/>
              </w:rPr>
              <w:t>2, 9.7.4.5.4.1, 9.7.5.3.3.1</w:t>
            </w:r>
          </w:p>
        </w:tc>
        <w:tc>
          <w:tcPr>
            <w:tcW w:w="998" w:type="dxa"/>
          </w:tcPr>
          <w:p w14:paraId="4557E0A8" w14:textId="77777777" w:rsidR="00510EEB" w:rsidRDefault="00510EEB" w:rsidP="00D55F9E">
            <w:r>
              <w:rPr>
                <w:sz w:val="16"/>
                <w:szCs w:val="16"/>
              </w:rPr>
              <w:t xml:space="preserve">TS/TR ... CR ... ; TS38.176-2; TS/TR ... CR ... </w:t>
            </w:r>
          </w:p>
        </w:tc>
      </w:tr>
      <w:tr w:rsidR="00510EEB" w14:paraId="063CA408" w14:textId="77777777" w:rsidTr="00D55F9E">
        <w:tc>
          <w:tcPr>
            <w:tcW w:w="879" w:type="dxa"/>
          </w:tcPr>
          <w:p w14:paraId="11B6CE5D" w14:textId="77777777" w:rsidR="00510EEB" w:rsidRDefault="00510EEB" w:rsidP="00D55F9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D178B05" w14:textId="77777777" w:rsidR="00510EEB" w:rsidRDefault="00510EEB" w:rsidP="00D55F9E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7B3D125C" w14:textId="77777777" w:rsidR="00510EEB" w:rsidRDefault="00510EEB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F64190" w14:textId="77777777" w:rsidR="00510EEB" w:rsidRDefault="00510EEB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3E321E" w14:textId="77777777" w:rsidR="00510EEB" w:rsidRDefault="00510EEB" w:rsidP="00D55F9E">
            <w:r>
              <w:rPr>
                <w:sz w:val="16"/>
                <w:szCs w:val="16"/>
              </w:rPr>
              <w:t>(NR_IAB-Perf, NR_mmWave_protect-Perf) Implementation of updated EESS protection requirement notes</w:t>
            </w:r>
          </w:p>
        </w:tc>
        <w:tc>
          <w:tcPr>
            <w:tcW w:w="517" w:type="dxa"/>
          </w:tcPr>
          <w:p w14:paraId="171565AB" w14:textId="77777777" w:rsidR="00510EEB" w:rsidRDefault="00510EEB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EA1083" w14:textId="77777777" w:rsidR="00510EEB" w:rsidRDefault="00510EEB" w:rsidP="00D55F9E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70883EB0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5D9E29E" w14:textId="77777777" w:rsidR="00510EEB" w:rsidRDefault="00510EEB" w:rsidP="00D55F9E">
            <w:r>
              <w:rPr>
                <w:sz w:val="16"/>
                <w:szCs w:val="16"/>
              </w:rPr>
              <w:t>R4-2419842</w:t>
            </w:r>
          </w:p>
        </w:tc>
        <w:tc>
          <w:tcPr>
            <w:tcW w:w="1597" w:type="dxa"/>
          </w:tcPr>
          <w:p w14:paraId="02D7AAD5" w14:textId="77777777" w:rsidR="00510EEB" w:rsidRDefault="00510EE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C16248" w14:textId="77777777" w:rsidR="00510EEB" w:rsidRDefault="00510EEB" w:rsidP="00D55F9E">
            <w:r>
              <w:rPr>
                <w:sz w:val="16"/>
                <w:szCs w:val="16"/>
              </w:rPr>
              <w:t>NR_IAB-Perf, NR_mmWave_protect-Perf</w:t>
            </w:r>
          </w:p>
        </w:tc>
        <w:tc>
          <w:tcPr>
            <w:tcW w:w="2323" w:type="dxa"/>
          </w:tcPr>
          <w:p w14:paraId="63E420C6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A3AC0" w14:textId="77777777" w:rsidR="00510EEB" w:rsidRDefault="00510EEB" w:rsidP="00D55F9E">
            <w:pPr>
              <w:rPr>
                <w:sz w:val="16"/>
                <w:szCs w:val="16"/>
              </w:rPr>
            </w:pPr>
          </w:p>
        </w:tc>
      </w:tr>
      <w:tr w:rsidR="00510EEB" w14:paraId="20B4B21E" w14:textId="77777777" w:rsidTr="00D55F9E">
        <w:tc>
          <w:tcPr>
            <w:tcW w:w="879" w:type="dxa"/>
          </w:tcPr>
          <w:p w14:paraId="5F6D76EF" w14:textId="77777777" w:rsidR="00510EEB" w:rsidRDefault="00510EEB" w:rsidP="00D55F9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578993A" w14:textId="77777777" w:rsidR="00510EEB" w:rsidRDefault="00510EEB" w:rsidP="00D55F9E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7E9AF6D8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CC631" w14:textId="77777777" w:rsidR="00510EEB" w:rsidRDefault="00510EEB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4BF3E3" w14:textId="77777777" w:rsidR="00510EEB" w:rsidRDefault="00510EEB" w:rsidP="00D55F9E">
            <w:r>
              <w:rPr>
                <w:sz w:val="16"/>
                <w:szCs w:val="16"/>
              </w:rPr>
              <w:t>(NR_IAB-Perf, NR_mmWave_protect-Perf) Implementation of updated EESS protection requirement notes</w:t>
            </w:r>
          </w:p>
        </w:tc>
        <w:tc>
          <w:tcPr>
            <w:tcW w:w="517" w:type="dxa"/>
          </w:tcPr>
          <w:p w14:paraId="29D7F3C7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AFE87E" w14:textId="77777777" w:rsidR="00510EEB" w:rsidRDefault="00510EEB" w:rsidP="00D55F9E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63770363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C9D018" w14:textId="77777777" w:rsidR="00510EEB" w:rsidRDefault="00510EEB" w:rsidP="00D55F9E">
            <w:r>
              <w:rPr>
                <w:sz w:val="16"/>
                <w:szCs w:val="16"/>
              </w:rPr>
              <w:t>R4-2419675</w:t>
            </w:r>
          </w:p>
        </w:tc>
        <w:tc>
          <w:tcPr>
            <w:tcW w:w="1597" w:type="dxa"/>
          </w:tcPr>
          <w:p w14:paraId="44410E79" w14:textId="77777777" w:rsidR="00510EEB" w:rsidRDefault="00510EE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D50510" w14:textId="77777777" w:rsidR="00510EEB" w:rsidRDefault="00510EEB" w:rsidP="00D55F9E">
            <w:r>
              <w:rPr>
                <w:sz w:val="16"/>
                <w:szCs w:val="16"/>
              </w:rPr>
              <w:t>NR_IAB-Perf, NR_mmWave_protect-Perf</w:t>
            </w:r>
          </w:p>
        </w:tc>
        <w:tc>
          <w:tcPr>
            <w:tcW w:w="2323" w:type="dxa"/>
          </w:tcPr>
          <w:p w14:paraId="1D2FE6C5" w14:textId="77777777" w:rsidR="00510EEB" w:rsidRDefault="00510EEB" w:rsidP="00D55F9E">
            <w:r>
              <w:rPr>
                <w:sz w:val="16"/>
                <w:szCs w:val="16"/>
              </w:rPr>
              <w:t>2, 3.3, 6.7.4.5.5.3.1, 7.7.5.2</w:t>
            </w:r>
          </w:p>
        </w:tc>
        <w:tc>
          <w:tcPr>
            <w:tcW w:w="998" w:type="dxa"/>
          </w:tcPr>
          <w:p w14:paraId="51B4D0A2" w14:textId="77777777" w:rsidR="00510EEB" w:rsidRDefault="00510EEB" w:rsidP="00D55F9E">
            <w:r>
              <w:rPr>
                <w:sz w:val="16"/>
                <w:szCs w:val="16"/>
              </w:rPr>
              <w:t xml:space="preserve">TS 38.104, TS 38.106, TS 38.174; TS38.115-2,TS38.141-2, TS38.176-2; TS/TR ... CR ... </w:t>
            </w:r>
          </w:p>
        </w:tc>
      </w:tr>
      <w:tr w:rsidR="00510EEB" w14:paraId="20A49659" w14:textId="77777777" w:rsidTr="00D55F9E">
        <w:tc>
          <w:tcPr>
            <w:tcW w:w="879" w:type="dxa"/>
          </w:tcPr>
          <w:p w14:paraId="4F21E584" w14:textId="77777777" w:rsidR="00510EEB" w:rsidRDefault="00510EEB" w:rsidP="00D55F9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626ED0C4" w14:textId="77777777" w:rsidR="00510EEB" w:rsidRDefault="00510EEB" w:rsidP="00D55F9E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504BEAE9" w14:textId="77777777" w:rsidR="00510EEB" w:rsidRDefault="00510EEB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7FC237" w14:textId="77777777" w:rsidR="00510EEB" w:rsidRDefault="00510EEB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4A7C17" w14:textId="77777777" w:rsidR="00510EEB" w:rsidRDefault="00510EEB" w:rsidP="00D55F9E">
            <w:r>
              <w:rPr>
                <w:sz w:val="16"/>
                <w:szCs w:val="16"/>
              </w:rPr>
              <w:t>(NR_IAB-Perf, NR_mmWave_protect-Perf) Implementation of updated EESS protection requirement notes</w:t>
            </w:r>
          </w:p>
        </w:tc>
        <w:tc>
          <w:tcPr>
            <w:tcW w:w="517" w:type="dxa"/>
          </w:tcPr>
          <w:p w14:paraId="27875C78" w14:textId="77777777" w:rsidR="00510EEB" w:rsidRDefault="00510EEB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F32078" w14:textId="77777777" w:rsidR="00510EEB" w:rsidRDefault="00510EEB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03149E7" w14:textId="77777777" w:rsidR="00510EEB" w:rsidRDefault="00510EEB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DECE023" w14:textId="77777777" w:rsidR="00510EEB" w:rsidRDefault="00510EEB" w:rsidP="00D55F9E">
            <w:r>
              <w:rPr>
                <w:sz w:val="16"/>
                <w:szCs w:val="16"/>
              </w:rPr>
              <w:t>R4-2419676</w:t>
            </w:r>
          </w:p>
        </w:tc>
        <w:tc>
          <w:tcPr>
            <w:tcW w:w="1597" w:type="dxa"/>
          </w:tcPr>
          <w:p w14:paraId="235F618E" w14:textId="77777777" w:rsidR="00510EEB" w:rsidRDefault="00510EEB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2E38F7" w14:textId="77777777" w:rsidR="00510EEB" w:rsidRDefault="00510EEB" w:rsidP="00D55F9E">
            <w:r>
              <w:rPr>
                <w:sz w:val="16"/>
                <w:szCs w:val="16"/>
              </w:rPr>
              <w:t>NR_IAB-Perf, NR_mmWav</w:t>
            </w:r>
            <w:r>
              <w:rPr>
                <w:sz w:val="16"/>
                <w:szCs w:val="16"/>
              </w:rPr>
              <w:lastRenderedPageBreak/>
              <w:t>e_protect-Perf</w:t>
            </w:r>
          </w:p>
        </w:tc>
        <w:tc>
          <w:tcPr>
            <w:tcW w:w="2323" w:type="dxa"/>
          </w:tcPr>
          <w:p w14:paraId="114C0DF0" w14:textId="77777777" w:rsidR="00510EEB" w:rsidRDefault="00510EEB" w:rsidP="00D55F9E">
            <w:r>
              <w:rPr>
                <w:sz w:val="16"/>
                <w:szCs w:val="16"/>
              </w:rPr>
              <w:lastRenderedPageBreak/>
              <w:t>2, 3.3, 6.7.4.5.5.3.1, 7.7.5.2</w:t>
            </w:r>
          </w:p>
        </w:tc>
        <w:tc>
          <w:tcPr>
            <w:tcW w:w="998" w:type="dxa"/>
          </w:tcPr>
          <w:p w14:paraId="2DBF5820" w14:textId="77777777" w:rsidR="00510EEB" w:rsidRDefault="00510EEB" w:rsidP="00D55F9E">
            <w:r>
              <w:rPr>
                <w:sz w:val="16"/>
                <w:szCs w:val="16"/>
              </w:rPr>
              <w:t>TS 38.104, TS 38.106, TS 38.174; TS38.115-2,TS38.141</w:t>
            </w:r>
            <w:r>
              <w:rPr>
                <w:sz w:val="16"/>
                <w:szCs w:val="16"/>
              </w:rPr>
              <w:lastRenderedPageBreak/>
              <w:t xml:space="preserve">-2, TS38.176-2; TS/TR ... CR ... </w:t>
            </w:r>
          </w:p>
        </w:tc>
      </w:tr>
    </w:tbl>
    <w:p w14:paraId="65289C30" w14:textId="77777777" w:rsidR="00510EEB" w:rsidRDefault="00510EEB" w:rsidP="00510EEB"/>
    <w:p w14:paraId="4AE983B4" w14:textId="77777777" w:rsidR="008E39BF" w:rsidRDefault="008E39BF" w:rsidP="008E39BF"/>
    <w:p w14:paraId="556FB0CB" w14:textId="77777777" w:rsidR="008E39BF" w:rsidRPr="004347C0" w:rsidRDefault="008E39BF" w:rsidP="008E39BF"/>
    <w:p w14:paraId="13FFBE66" w14:textId="0AD7C43D" w:rsidR="001B2A06" w:rsidRDefault="00700CA7" w:rsidP="001B2A06">
      <w:pPr>
        <w:pStyle w:val="Heading2"/>
        <w:rPr>
          <w:rFonts w:cs="Arial"/>
          <w:noProof/>
        </w:rPr>
      </w:pPr>
      <w:r w:rsidRPr="00700CA7">
        <w:rPr>
          <w:noProof/>
        </w:rPr>
        <w:t>RP-24304</w:t>
      </w:r>
      <w:r>
        <w:rPr>
          <w:noProof/>
        </w:rPr>
        <w:t>7</w:t>
      </w:r>
    </w:p>
    <w:p w14:paraId="55380A95" w14:textId="699A199A" w:rsidR="001B2A06" w:rsidRPr="004347C0" w:rsidRDefault="001B2A06" w:rsidP="001B2A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25</w:t>
      </w:r>
    </w:p>
    <w:p w14:paraId="61FAD82C" w14:textId="77777777" w:rsidR="001B2A06" w:rsidRDefault="001B2A06" w:rsidP="001B2A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11F6" w:rsidRPr="004E535C" w14:paraId="48D95361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AE4FE3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3B9D4B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0E1A52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14679F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D82291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B2EC6B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24933F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31B194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763E7F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489622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B463E8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696EAE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C7FA47" w14:textId="77777777" w:rsidR="005311F6" w:rsidRPr="00BF1EB6" w:rsidRDefault="005311F6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11F6" w14:paraId="0D07F4D3" w14:textId="77777777" w:rsidTr="00D55F9E">
        <w:tc>
          <w:tcPr>
            <w:tcW w:w="879" w:type="dxa"/>
          </w:tcPr>
          <w:p w14:paraId="5460850E" w14:textId="77777777" w:rsidR="005311F6" w:rsidRDefault="005311F6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5DD5B9B" w14:textId="77777777" w:rsidR="005311F6" w:rsidRDefault="005311F6" w:rsidP="00D55F9E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 w14:paraId="681003E7" w14:textId="77777777" w:rsidR="005311F6" w:rsidRDefault="005311F6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729068" w14:textId="77777777" w:rsidR="005311F6" w:rsidRDefault="005311F6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1AB74E" w14:textId="77777777" w:rsidR="005311F6" w:rsidRDefault="005311F6" w:rsidP="00D55F9E">
            <w:r>
              <w:rPr>
                <w:sz w:val="16"/>
                <w:szCs w:val="16"/>
              </w:rPr>
              <w:t>(NR_L1enh_URLLC-Perf) CR for 38.101-4 on missing MCS table name in FRC</w:t>
            </w:r>
          </w:p>
        </w:tc>
        <w:tc>
          <w:tcPr>
            <w:tcW w:w="517" w:type="dxa"/>
          </w:tcPr>
          <w:p w14:paraId="5AF6F6CA" w14:textId="77777777" w:rsidR="005311F6" w:rsidRDefault="005311F6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6679D9" w14:textId="77777777" w:rsidR="005311F6" w:rsidRDefault="005311F6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95D6B33" w14:textId="77777777" w:rsidR="005311F6" w:rsidRDefault="005311F6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FE6568B" w14:textId="77777777" w:rsidR="005311F6" w:rsidRDefault="005311F6" w:rsidP="00D55F9E">
            <w:r>
              <w:rPr>
                <w:sz w:val="16"/>
                <w:szCs w:val="16"/>
              </w:rPr>
              <w:t>R4-2417975</w:t>
            </w:r>
          </w:p>
        </w:tc>
        <w:tc>
          <w:tcPr>
            <w:tcW w:w="1597" w:type="dxa"/>
          </w:tcPr>
          <w:p w14:paraId="42931C97" w14:textId="77777777" w:rsidR="005311F6" w:rsidRDefault="005311F6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BC9DB5" w14:textId="77777777" w:rsidR="005311F6" w:rsidRDefault="005311F6" w:rsidP="00D55F9E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7EFADBDA" w14:textId="77777777" w:rsidR="005311F6" w:rsidRDefault="005311F6" w:rsidP="00D55F9E">
            <w:r>
              <w:rPr>
                <w:sz w:val="16"/>
                <w:szCs w:val="16"/>
              </w:rPr>
              <w:t>A.3.2.2.1: Table A.3.2.2.2-17</w:t>
            </w:r>
          </w:p>
        </w:tc>
        <w:tc>
          <w:tcPr>
            <w:tcW w:w="998" w:type="dxa"/>
          </w:tcPr>
          <w:p w14:paraId="78D135C0" w14:textId="77777777" w:rsidR="005311F6" w:rsidRDefault="005311F6" w:rsidP="00D55F9E">
            <w:r>
              <w:rPr>
                <w:sz w:val="16"/>
                <w:szCs w:val="16"/>
              </w:rPr>
              <w:t>TS38.521-4</w:t>
            </w:r>
          </w:p>
        </w:tc>
      </w:tr>
      <w:tr w:rsidR="005311F6" w14:paraId="5142541A" w14:textId="77777777" w:rsidTr="00D55F9E">
        <w:tc>
          <w:tcPr>
            <w:tcW w:w="879" w:type="dxa"/>
          </w:tcPr>
          <w:p w14:paraId="0547EFB0" w14:textId="77777777" w:rsidR="005311F6" w:rsidRDefault="005311F6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3C2ECC9" w14:textId="77777777" w:rsidR="005311F6" w:rsidRDefault="005311F6" w:rsidP="00D55F9E"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</w:tcPr>
          <w:p w14:paraId="58029730" w14:textId="77777777" w:rsidR="005311F6" w:rsidRDefault="005311F6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6EE0CE" w14:textId="77777777" w:rsidR="005311F6" w:rsidRDefault="005311F6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B32CE9" w14:textId="77777777" w:rsidR="005311F6" w:rsidRDefault="005311F6" w:rsidP="00D55F9E">
            <w:r>
              <w:rPr>
                <w:sz w:val="16"/>
                <w:szCs w:val="16"/>
              </w:rPr>
              <w:t>(NR_L1enh_URLLC-Perf) CR for 38.101-4 on missing MCS table name in FRC</w:t>
            </w:r>
          </w:p>
        </w:tc>
        <w:tc>
          <w:tcPr>
            <w:tcW w:w="517" w:type="dxa"/>
          </w:tcPr>
          <w:p w14:paraId="72CE93AC" w14:textId="77777777" w:rsidR="005311F6" w:rsidRDefault="005311F6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04340D" w14:textId="77777777" w:rsidR="005311F6" w:rsidRDefault="005311F6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E4DDF9F" w14:textId="77777777" w:rsidR="005311F6" w:rsidRDefault="005311F6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C8884D7" w14:textId="77777777" w:rsidR="005311F6" w:rsidRDefault="005311F6" w:rsidP="00D55F9E">
            <w:r>
              <w:rPr>
                <w:sz w:val="16"/>
                <w:szCs w:val="16"/>
              </w:rPr>
              <w:t>R4-2417976</w:t>
            </w:r>
          </w:p>
        </w:tc>
        <w:tc>
          <w:tcPr>
            <w:tcW w:w="1597" w:type="dxa"/>
          </w:tcPr>
          <w:p w14:paraId="7C5D2124" w14:textId="77777777" w:rsidR="005311F6" w:rsidRDefault="005311F6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BCD57A5" w14:textId="77777777" w:rsidR="005311F6" w:rsidRDefault="005311F6" w:rsidP="00D55F9E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2FA80845" w14:textId="77777777" w:rsidR="005311F6" w:rsidRDefault="005311F6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5202CD" w14:textId="77777777" w:rsidR="005311F6" w:rsidRDefault="005311F6" w:rsidP="00D55F9E">
            <w:pPr>
              <w:rPr>
                <w:sz w:val="16"/>
                <w:szCs w:val="16"/>
              </w:rPr>
            </w:pPr>
          </w:p>
        </w:tc>
      </w:tr>
      <w:tr w:rsidR="005311F6" w14:paraId="741425DB" w14:textId="77777777" w:rsidTr="00D55F9E">
        <w:tc>
          <w:tcPr>
            <w:tcW w:w="879" w:type="dxa"/>
          </w:tcPr>
          <w:p w14:paraId="78A15D48" w14:textId="77777777" w:rsidR="005311F6" w:rsidRDefault="005311F6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1848C50" w14:textId="77777777" w:rsidR="005311F6" w:rsidRDefault="005311F6" w:rsidP="00D55F9E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3507CE54" w14:textId="77777777" w:rsidR="005311F6" w:rsidRDefault="005311F6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832A43" w14:textId="77777777" w:rsidR="005311F6" w:rsidRDefault="005311F6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F8F33A" w14:textId="77777777" w:rsidR="005311F6" w:rsidRDefault="005311F6" w:rsidP="00D55F9E">
            <w:r>
              <w:rPr>
                <w:sz w:val="16"/>
                <w:szCs w:val="16"/>
              </w:rPr>
              <w:t>(NR_L1enh_URLLC-Perf) CR for 38.101-4 on missing MCS table name in FRC</w:t>
            </w:r>
          </w:p>
        </w:tc>
        <w:tc>
          <w:tcPr>
            <w:tcW w:w="517" w:type="dxa"/>
          </w:tcPr>
          <w:p w14:paraId="6297DC53" w14:textId="77777777" w:rsidR="005311F6" w:rsidRDefault="005311F6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EC3756" w14:textId="77777777" w:rsidR="005311F6" w:rsidRDefault="005311F6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F13E09E" w14:textId="77777777" w:rsidR="005311F6" w:rsidRDefault="005311F6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9CE957" w14:textId="77777777" w:rsidR="005311F6" w:rsidRDefault="005311F6" w:rsidP="00D55F9E">
            <w:r>
              <w:rPr>
                <w:sz w:val="16"/>
                <w:szCs w:val="16"/>
              </w:rPr>
              <w:t>R4-2417977</w:t>
            </w:r>
          </w:p>
        </w:tc>
        <w:tc>
          <w:tcPr>
            <w:tcW w:w="1597" w:type="dxa"/>
          </w:tcPr>
          <w:p w14:paraId="56B05D36" w14:textId="77777777" w:rsidR="005311F6" w:rsidRDefault="005311F6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6F4B9B5" w14:textId="77777777" w:rsidR="005311F6" w:rsidRDefault="005311F6" w:rsidP="00D55F9E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5852D78" w14:textId="77777777" w:rsidR="005311F6" w:rsidRDefault="005311F6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2E30D4" w14:textId="77777777" w:rsidR="005311F6" w:rsidRDefault="005311F6" w:rsidP="00D55F9E">
            <w:pPr>
              <w:rPr>
                <w:sz w:val="16"/>
                <w:szCs w:val="16"/>
              </w:rPr>
            </w:pPr>
          </w:p>
        </w:tc>
      </w:tr>
    </w:tbl>
    <w:p w14:paraId="43FD3187" w14:textId="77777777" w:rsidR="005311F6" w:rsidRDefault="005311F6" w:rsidP="005311F6"/>
    <w:p w14:paraId="4F539C25" w14:textId="77777777" w:rsidR="008E39BF" w:rsidRPr="004347C0" w:rsidRDefault="008E39BF" w:rsidP="008E39BF"/>
    <w:p w14:paraId="2AC0DEF8" w14:textId="3B6FEA32" w:rsidR="005E14E4" w:rsidRDefault="00700CA7" w:rsidP="005E14E4">
      <w:pPr>
        <w:pStyle w:val="Heading2"/>
        <w:rPr>
          <w:rFonts w:cs="Arial"/>
          <w:noProof/>
        </w:rPr>
      </w:pPr>
      <w:r w:rsidRPr="00700CA7">
        <w:rPr>
          <w:noProof/>
        </w:rPr>
        <w:t>RP-24304</w:t>
      </w:r>
      <w:r>
        <w:rPr>
          <w:noProof/>
        </w:rPr>
        <w:t>8</w:t>
      </w:r>
    </w:p>
    <w:p w14:paraId="44368CC9" w14:textId="75DED480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6</w:t>
      </w:r>
    </w:p>
    <w:p w14:paraId="7BC3D9CD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E2A24" w:rsidRPr="004E535C" w14:paraId="3429B746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B5D5B2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D3CE07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93BD81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D9EB55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26042E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7B2C8E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69273D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133F54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715022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1C014B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6A6506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B27BA9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3ECC1F" w14:textId="77777777" w:rsidR="009E2A24" w:rsidRPr="00BF1EB6" w:rsidRDefault="009E2A2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E2A24" w14:paraId="4877DF64" w14:textId="77777777" w:rsidTr="00D55F9E">
        <w:tc>
          <w:tcPr>
            <w:tcW w:w="879" w:type="dxa"/>
          </w:tcPr>
          <w:p w14:paraId="3F68D591" w14:textId="77777777" w:rsidR="009E2A24" w:rsidRDefault="009E2A24" w:rsidP="00D55F9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3D5ED0D" w14:textId="77777777" w:rsidR="009E2A24" w:rsidRDefault="009E2A24" w:rsidP="00D55F9E">
            <w:r>
              <w:rPr>
                <w:sz w:val="16"/>
                <w:szCs w:val="16"/>
              </w:rPr>
              <w:t>7361</w:t>
            </w:r>
          </w:p>
        </w:tc>
        <w:tc>
          <w:tcPr>
            <w:tcW w:w="517" w:type="dxa"/>
          </w:tcPr>
          <w:p w14:paraId="30F3C93D" w14:textId="77777777" w:rsidR="009E2A24" w:rsidRDefault="009E2A2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7C07DF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46C045" w14:textId="77777777" w:rsidR="009E2A24" w:rsidRDefault="009E2A24" w:rsidP="00D55F9E">
            <w:r>
              <w:rPr>
                <w:sz w:val="16"/>
                <w:szCs w:val="16"/>
              </w:rPr>
              <w:t>CR on requirements for inter-RAT measurement without gap</w:t>
            </w:r>
          </w:p>
        </w:tc>
        <w:tc>
          <w:tcPr>
            <w:tcW w:w="517" w:type="dxa"/>
          </w:tcPr>
          <w:p w14:paraId="6D4ACAC4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1A7C7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C9E70C1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55898CB" w14:textId="77777777" w:rsidR="009E2A24" w:rsidRDefault="009E2A24" w:rsidP="00D55F9E">
            <w:r>
              <w:rPr>
                <w:sz w:val="16"/>
                <w:szCs w:val="16"/>
              </w:rPr>
              <w:t>R4-2419126</w:t>
            </w:r>
          </w:p>
        </w:tc>
        <w:tc>
          <w:tcPr>
            <w:tcW w:w="1597" w:type="dxa"/>
          </w:tcPr>
          <w:p w14:paraId="12EA872E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50A49C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2C7D7A8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A8F97D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56982074" w14:textId="77777777" w:rsidTr="00D55F9E">
        <w:tc>
          <w:tcPr>
            <w:tcW w:w="879" w:type="dxa"/>
          </w:tcPr>
          <w:p w14:paraId="39C1D4E6" w14:textId="77777777" w:rsidR="009E2A24" w:rsidRDefault="009E2A24" w:rsidP="00D55F9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C113FAA" w14:textId="77777777" w:rsidR="009E2A24" w:rsidRDefault="009E2A24" w:rsidP="00D55F9E">
            <w:r>
              <w:rPr>
                <w:sz w:val="16"/>
                <w:szCs w:val="16"/>
              </w:rPr>
              <w:t>2517</w:t>
            </w:r>
          </w:p>
        </w:tc>
        <w:tc>
          <w:tcPr>
            <w:tcW w:w="517" w:type="dxa"/>
          </w:tcPr>
          <w:p w14:paraId="1CC43ADF" w14:textId="77777777" w:rsidR="009E2A24" w:rsidRDefault="009E2A2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1335E2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06F3C6" w14:textId="77777777" w:rsidR="009E2A24" w:rsidRDefault="009E2A24" w:rsidP="00D55F9E">
            <w:r>
              <w:rPr>
                <w:sz w:val="16"/>
                <w:szCs w:val="16"/>
              </w:rPr>
              <w:t>Removal of non-existing UE capabilities and associated texts</w:t>
            </w:r>
          </w:p>
        </w:tc>
        <w:tc>
          <w:tcPr>
            <w:tcW w:w="517" w:type="dxa"/>
          </w:tcPr>
          <w:p w14:paraId="18C2B026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EC64A3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ADDC251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747612" w14:textId="77777777" w:rsidR="009E2A24" w:rsidRDefault="009E2A24" w:rsidP="00D55F9E">
            <w:r>
              <w:rPr>
                <w:sz w:val="16"/>
                <w:szCs w:val="16"/>
              </w:rPr>
              <w:t>R4-2417530</w:t>
            </w:r>
          </w:p>
        </w:tc>
        <w:tc>
          <w:tcPr>
            <w:tcW w:w="1597" w:type="dxa"/>
          </w:tcPr>
          <w:p w14:paraId="46E23F72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A8C703" w14:textId="77777777" w:rsidR="009E2A24" w:rsidRDefault="009E2A24" w:rsidP="00D55F9E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15E7ACB0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D8934F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0F7F16AD" w14:textId="77777777" w:rsidTr="00D55F9E">
        <w:tc>
          <w:tcPr>
            <w:tcW w:w="879" w:type="dxa"/>
          </w:tcPr>
          <w:p w14:paraId="2521EB91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56E2F5" w14:textId="77777777" w:rsidR="009E2A24" w:rsidRDefault="009E2A24" w:rsidP="00D55F9E">
            <w:r>
              <w:rPr>
                <w:sz w:val="16"/>
                <w:szCs w:val="16"/>
              </w:rPr>
              <w:t>4998</w:t>
            </w:r>
          </w:p>
        </w:tc>
        <w:tc>
          <w:tcPr>
            <w:tcW w:w="517" w:type="dxa"/>
          </w:tcPr>
          <w:p w14:paraId="1D4D9D35" w14:textId="77777777" w:rsidR="009E2A24" w:rsidRDefault="009E2A24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594C9AE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09E05D" w14:textId="77777777" w:rsidR="009E2A24" w:rsidRDefault="009E2A24" w:rsidP="00D55F9E">
            <w:r>
              <w:rPr>
                <w:sz w:val="16"/>
                <w:szCs w:val="16"/>
              </w:rPr>
              <w:t>(NR_MG_enh2-Core) CR on core requirements of Rel-18 gap enhancements</w:t>
            </w:r>
          </w:p>
        </w:tc>
        <w:tc>
          <w:tcPr>
            <w:tcW w:w="517" w:type="dxa"/>
          </w:tcPr>
          <w:p w14:paraId="2DF14CEB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09409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5DBEDBF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13C6F02" w14:textId="77777777" w:rsidR="009E2A24" w:rsidRDefault="009E2A24" w:rsidP="00D55F9E">
            <w:r>
              <w:rPr>
                <w:sz w:val="16"/>
                <w:szCs w:val="16"/>
              </w:rPr>
              <w:t>R4-2420212</w:t>
            </w:r>
          </w:p>
        </w:tc>
        <w:tc>
          <w:tcPr>
            <w:tcW w:w="1597" w:type="dxa"/>
          </w:tcPr>
          <w:p w14:paraId="667B8986" w14:textId="77777777" w:rsidR="009E2A24" w:rsidRDefault="009E2A24" w:rsidP="00D55F9E">
            <w:r>
              <w:rPr>
                <w:sz w:val="16"/>
                <w:szCs w:val="16"/>
              </w:rPr>
              <w:t>CATT, CMCC, Nokia, Ericsson</w:t>
            </w:r>
          </w:p>
        </w:tc>
        <w:tc>
          <w:tcPr>
            <w:tcW w:w="1122" w:type="dxa"/>
          </w:tcPr>
          <w:p w14:paraId="2C57C5CE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3E4C276F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19EA0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51E8CCB8" w14:textId="77777777" w:rsidTr="00D55F9E">
        <w:tc>
          <w:tcPr>
            <w:tcW w:w="879" w:type="dxa"/>
          </w:tcPr>
          <w:p w14:paraId="1995A751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40984F" w14:textId="77777777" w:rsidR="009E2A24" w:rsidRDefault="009E2A24" w:rsidP="00D55F9E">
            <w:r>
              <w:rPr>
                <w:sz w:val="16"/>
                <w:szCs w:val="16"/>
              </w:rPr>
              <w:t>5024</w:t>
            </w:r>
          </w:p>
        </w:tc>
        <w:tc>
          <w:tcPr>
            <w:tcW w:w="517" w:type="dxa"/>
          </w:tcPr>
          <w:p w14:paraId="521FC5EC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F8C38E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72E9BE" w14:textId="77777777" w:rsidR="009E2A24" w:rsidRDefault="009E2A24" w:rsidP="00D55F9E">
            <w:r>
              <w:rPr>
                <w:sz w:val="16"/>
                <w:szCs w:val="16"/>
              </w:rPr>
              <w:t>(NR_MG_enh2-Core) CR on Rel18 MG RRM requirements</w:t>
            </w:r>
          </w:p>
        </w:tc>
        <w:tc>
          <w:tcPr>
            <w:tcW w:w="517" w:type="dxa"/>
          </w:tcPr>
          <w:p w14:paraId="0C7DD89F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EC00E3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2EAD5FD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620165D" w14:textId="77777777" w:rsidR="009E2A24" w:rsidRDefault="009E2A24" w:rsidP="00D55F9E">
            <w:r>
              <w:rPr>
                <w:sz w:val="16"/>
                <w:szCs w:val="16"/>
              </w:rPr>
              <w:t>R4-2420217</w:t>
            </w:r>
          </w:p>
        </w:tc>
        <w:tc>
          <w:tcPr>
            <w:tcW w:w="1597" w:type="dxa"/>
          </w:tcPr>
          <w:p w14:paraId="5806C440" w14:textId="77777777" w:rsidR="009E2A24" w:rsidRDefault="009E2A24" w:rsidP="00D55F9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6A3BC9F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2287CC6C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A089A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0CE3764D" w14:textId="77777777" w:rsidTr="00D55F9E">
        <w:tc>
          <w:tcPr>
            <w:tcW w:w="879" w:type="dxa"/>
          </w:tcPr>
          <w:p w14:paraId="6B028156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28BFEB" w14:textId="77777777" w:rsidR="009E2A24" w:rsidRDefault="009E2A24" w:rsidP="00D55F9E">
            <w:r>
              <w:rPr>
                <w:sz w:val="16"/>
                <w:szCs w:val="16"/>
              </w:rPr>
              <w:t>5136</w:t>
            </w:r>
          </w:p>
        </w:tc>
        <w:tc>
          <w:tcPr>
            <w:tcW w:w="517" w:type="dxa"/>
          </w:tcPr>
          <w:p w14:paraId="685787FD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08EB27" w14:textId="77777777" w:rsidR="009E2A24" w:rsidRDefault="009E2A2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31DC68" w14:textId="77777777" w:rsidR="009E2A24" w:rsidRDefault="009E2A24" w:rsidP="00D55F9E">
            <w:r>
              <w:rPr>
                <w:sz w:val="16"/>
                <w:szCs w:val="16"/>
              </w:rPr>
              <w:t>(NR_MG_enh-Core) CR on RRM requirements with NCSG</w:t>
            </w:r>
          </w:p>
        </w:tc>
        <w:tc>
          <w:tcPr>
            <w:tcW w:w="517" w:type="dxa"/>
          </w:tcPr>
          <w:p w14:paraId="69E1662F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A0DAB" w14:textId="77777777" w:rsidR="009E2A24" w:rsidRDefault="009E2A2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D8AFE84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52B392" w14:textId="77777777" w:rsidR="009E2A24" w:rsidRDefault="009E2A24" w:rsidP="00D55F9E">
            <w:r>
              <w:rPr>
                <w:sz w:val="16"/>
                <w:szCs w:val="16"/>
              </w:rPr>
              <w:t>R4-2420223</w:t>
            </w:r>
          </w:p>
        </w:tc>
        <w:tc>
          <w:tcPr>
            <w:tcW w:w="1597" w:type="dxa"/>
          </w:tcPr>
          <w:p w14:paraId="07BFA290" w14:textId="77777777" w:rsidR="009E2A24" w:rsidRDefault="009E2A24" w:rsidP="00D55F9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DCC1C78" w14:textId="77777777" w:rsidR="009E2A24" w:rsidRDefault="009E2A24" w:rsidP="00D55F9E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A6CFD3C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3BD83D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57F87E2E" w14:textId="77777777" w:rsidTr="00D55F9E">
        <w:tc>
          <w:tcPr>
            <w:tcW w:w="879" w:type="dxa"/>
          </w:tcPr>
          <w:p w14:paraId="0D3E2F28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A3DA70" w14:textId="77777777" w:rsidR="009E2A24" w:rsidRDefault="009E2A24" w:rsidP="00D55F9E">
            <w:r>
              <w:rPr>
                <w:sz w:val="16"/>
                <w:szCs w:val="16"/>
              </w:rPr>
              <w:t>5153</w:t>
            </w:r>
          </w:p>
        </w:tc>
        <w:tc>
          <w:tcPr>
            <w:tcW w:w="517" w:type="dxa"/>
          </w:tcPr>
          <w:p w14:paraId="19FFCA6A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05022D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313EA2" w14:textId="77777777" w:rsidR="009E2A24" w:rsidRDefault="009E2A24" w:rsidP="00D55F9E">
            <w:r>
              <w:rPr>
                <w:sz w:val="16"/>
                <w:szCs w:val="16"/>
              </w:rPr>
              <w:t>(NR_MG_enh2-Core) CR on 38.133 MG enh2 on NeedForGaps</w:t>
            </w:r>
          </w:p>
        </w:tc>
        <w:tc>
          <w:tcPr>
            <w:tcW w:w="517" w:type="dxa"/>
          </w:tcPr>
          <w:p w14:paraId="783C8EDC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418F19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C1B919D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AE2494" w14:textId="77777777" w:rsidR="009E2A24" w:rsidRDefault="009E2A24" w:rsidP="00D55F9E">
            <w:r>
              <w:rPr>
                <w:sz w:val="16"/>
                <w:szCs w:val="16"/>
              </w:rPr>
              <w:t>R4-2420169</w:t>
            </w:r>
          </w:p>
        </w:tc>
        <w:tc>
          <w:tcPr>
            <w:tcW w:w="1597" w:type="dxa"/>
          </w:tcPr>
          <w:p w14:paraId="3BBE14DD" w14:textId="77777777" w:rsidR="009E2A24" w:rsidRDefault="009E2A24" w:rsidP="00D55F9E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063326A0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735D6E69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1AB60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15AF8980" w14:textId="77777777" w:rsidTr="00D55F9E">
        <w:tc>
          <w:tcPr>
            <w:tcW w:w="879" w:type="dxa"/>
          </w:tcPr>
          <w:p w14:paraId="730D91A9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99F043" w14:textId="77777777" w:rsidR="009E2A24" w:rsidRDefault="009E2A24" w:rsidP="00D55F9E">
            <w:r>
              <w:rPr>
                <w:sz w:val="16"/>
                <w:szCs w:val="16"/>
              </w:rPr>
              <w:t>5162</w:t>
            </w:r>
          </w:p>
        </w:tc>
        <w:tc>
          <w:tcPr>
            <w:tcW w:w="517" w:type="dxa"/>
          </w:tcPr>
          <w:p w14:paraId="2EA31B86" w14:textId="77777777" w:rsidR="009E2A24" w:rsidRDefault="009E2A2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3ADB6" w14:textId="77777777" w:rsidR="009E2A24" w:rsidRDefault="009E2A2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0BE448" w14:textId="77777777" w:rsidR="009E2A24" w:rsidRDefault="009E2A24" w:rsidP="00D55F9E">
            <w:r>
              <w:rPr>
                <w:sz w:val="16"/>
                <w:szCs w:val="16"/>
              </w:rPr>
              <w:t>(NR_MG_enh-Core) CR on measurement requirements for con-MG</w:t>
            </w:r>
          </w:p>
        </w:tc>
        <w:tc>
          <w:tcPr>
            <w:tcW w:w="517" w:type="dxa"/>
          </w:tcPr>
          <w:p w14:paraId="3441445F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8BC6A" w14:textId="77777777" w:rsidR="009E2A24" w:rsidRDefault="009E2A2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991086B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BFCEFDF" w14:textId="77777777" w:rsidR="009E2A24" w:rsidRDefault="009E2A24" w:rsidP="00D55F9E">
            <w:r>
              <w:rPr>
                <w:sz w:val="16"/>
                <w:szCs w:val="16"/>
              </w:rPr>
              <w:t>R4-2419121</w:t>
            </w:r>
          </w:p>
        </w:tc>
        <w:tc>
          <w:tcPr>
            <w:tcW w:w="1597" w:type="dxa"/>
          </w:tcPr>
          <w:p w14:paraId="318B39A5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2F3DB1" w14:textId="77777777" w:rsidR="009E2A24" w:rsidRDefault="009E2A24" w:rsidP="00D55F9E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05E8578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332217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52EEA454" w14:textId="77777777" w:rsidTr="00D55F9E">
        <w:tc>
          <w:tcPr>
            <w:tcW w:w="879" w:type="dxa"/>
          </w:tcPr>
          <w:p w14:paraId="0A3AAF5F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668803" w14:textId="77777777" w:rsidR="009E2A24" w:rsidRDefault="009E2A24" w:rsidP="00D55F9E">
            <w:r>
              <w:rPr>
                <w:sz w:val="16"/>
                <w:szCs w:val="16"/>
              </w:rPr>
              <w:t>5163</w:t>
            </w:r>
          </w:p>
        </w:tc>
        <w:tc>
          <w:tcPr>
            <w:tcW w:w="517" w:type="dxa"/>
          </w:tcPr>
          <w:p w14:paraId="607C8CEA" w14:textId="77777777" w:rsidR="009E2A24" w:rsidRDefault="009E2A2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36E532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037020" w14:textId="77777777" w:rsidR="009E2A24" w:rsidRDefault="009E2A24" w:rsidP="00D55F9E">
            <w:r>
              <w:rPr>
                <w:sz w:val="16"/>
                <w:szCs w:val="16"/>
              </w:rPr>
              <w:t>(NR_MG_enh-Core) CR on measurement requirements for con-MG R18</w:t>
            </w:r>
          </w:p>
        </w:tc>
        <w:tc>
          <w:tcPr>
            <w:tcW w:w="517" w:type="dxa"/>
          </w:tcPr>
          <w:p w14:paraId="0CF167FA" w14:textId="77777777" w:rsidR="009E2A24" w:rsidRDefault="009E2A2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2E87F6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822AD4E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5F4102" w14:textId="77777777" w:rsidR="009E2A24" w:rsidRDefault="009E2A24" w:rsidP="00D55F9E">
            <w:r>
              <w:rPr>
                <w:sz w:val="16"/>
                <w:szCs w:val="16"/>
              </w:rPr>
              <w:t>R4-2419122</w:t>
            </w:r>
          </w:p>
        </w:tc>
        <w:tc>
          <w:tcPr>
            <w:tcW w:w="1597" w:type="dxa"/>
          </w:tcPr>
          <w:p w14:paraId="424DC1FE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180610" w14:textId="77777777" w:rsidR="009E2A24" w:rsidRDefault="009E2A24" w:rsidP="00D55F9E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0AD7706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BC12D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282B9C36" w14:textId="77777777" w:rsidTr="00D55F9E">
        <w:tc>
          <w:tcPr>
            <w:tcW w:w="879" w:type="dxa"/>
          </w:tcPr>
          <w:p w14:paraId="28230CB6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AB6A59" w14:textId="77777777" w:rsidR="009E2A24" w:rsidRDefault="009E2A24" w:rsidP="00D55F9E">
            <w:r>
              <w:rPr>
                <w:sz w:val="16"/>
                <w:szCs w:val="16"/>
              </w:rPr>
              <w:t>5166</w:t>
            </w:r>
          </w:p>
        </w:tc>
        <w:tc>
          <w:tcPr>
            <w:tcW w:w="517" w:type="dxa"/>
          </w:tcPr>
          <w:p w14:paraId="421BB611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48CEF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3F6FBC" w14:textId="77777777" w:rsidR="009E2A24" w:rsidRDefault="009E2A24" w:rsidP="00D55F9E">
            <w:r>
              <w:rPr>
                <w:sz w:val="16"/>
                <w:szCs w:val="16"/>
              </w:rPr>
              <w:t>CR on NFG requirements</w:t>
            </w:r>
          </w:p>
        </w:tc>
        <w:tc>
          <w:tcPr>
            <w:tcW w:w="517" w:type="dxa"/>
          </w:tcPr>
          <w:p w14:paraId="59AE6101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CC37D0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285CEDF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5E3693" w14:textId="77777777" w:rsidR="009E2A24" w:rsidRDefault="009E2A24" w:rsidP="00D55F9E">
            <w:r>
              <w:rPr>
                <w:sz w:val="16"/>
                <w:szCs w:val="16"/>
              </w:rPr>
              <w:t>R4-2420214</w:t>
            </w:r>
          </w:p>
        </w:tc>
        <w:tc>
          <w:tcPr>
            <w:tcW w:w="1597" w:type="dxa"/>
          </w:tcPr>
          <w:p w14:paraId="33607F05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F59F96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4F7FCE2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AD3733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6D00C7AD" w14:textId="77777777" w:rsidTr="00D55F9E">
        <w:tc>
          <w:tcPr>
            <w:tcW w:w="879" w:type="dxa"/>
          </w:tcPr>
          <w:p w14:paraId="2C1480AF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9994D7" w14:textId="77777777" w:rsidR="009E2A24" w:rsidRDefault="009E2A24" w:rsidP="00D55F9E">
            <w:r>
              <w:rPr>
                <w:sz w:val="16"/>
                <w:szCs w:val="16"/>
              </w:rPr>
              <w:t>5167</w:t>
            </w:r>
          </w:p>
        </w:tc>
        <w:tc>
          <w:tcPr>
            <w:tcW w:w="517" w:type="dxa"/>
          </w:tcPr>
          <w:p w14:paraId="03EFB8BA" w14:textId="77777777" w:rsidR="009E2A24" w:rsidRDefault="009E2A2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8E6906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5FE086" w14:textId="77777777" w:rsidR="009E2A24" w:rsidRDefault="009E2A24" w:rsidP="00D55F9E">
            <w:r>
              <w:rPr>
                <w:sz w:val="16"/>
                <w:szCs w:val="16"/>
              </w:rPr>
              <w:t>CR on TCs for R18 MGE</w:t>
            </w:r>
          </w:p>
        </w:tc>
        <w:tc>
          <w:tcPr>
            <w:tcW w:w="517" w:type="dxa"/>
          </w:tcPr>
          <w:p w14:paraId="71354A3F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6E3D5D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434D09C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33B082" w14:textId="77777777" w:rsidR="009E2A24" w:rsidRDefault="009E2A24" w:rsidP="00D55F9E">
            <w:r>
              <w:rPr>
                <w:sz w:val="16"/>
                <w:szCs w:val="16"/>
              </w:rPr>
              <w:t>R4-2419128</w:t>
            </w:r>
          </w:p>
        </w:tc>
        <w:tc>
          <w:tcPr>
            <w:tcW w:w="1597" w:type="dxa"/>
          </w:tcPr>
          <w:p w14:paraId="7F076222" w14:textId="77777777" w:rsidR="009E2A24" w:rsidRDefault="009E2A24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4CBCAB" w14:textId="77777777" w:rsidR="009E2A24" w:rsidRDefault="009E2A24" w:rsidP="00D55F9E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6FEED1F2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F92B59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5070B749" w14:textId="77777777" w:rsidTr="00D55F9E">
        <w:tc>
          <w:tcPr>
            <w:tcW w:w="879" w:type="dxa"/>
          </w:tcPr>
          <w:p w14:paraId="51F92997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BD5581" w14:textId="77777777" w:rsidR="009E2A24" w:rsidRDefault="009E2A24" w:rsidP="00D55F9E">
            <w:r>
              <w:rPr>
                <w:sz w:val="16"/>
                <w:szCs w:val="16"/>
              </w:rPr>
              <w:t>5185</w:t>
            </w:r>
          </w:p>
        </w:tc>
        <w:tc>
          <w:tcPr>
            <w:tcW w:w="517" w:type="dxa"/>
          </w:tcPr>
          <w:p w14:paraId="208612ED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90D880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E8E81" w14:textId="77777777" w:rsidR="009E2A24" w:rsidRDefault="009E2A24" w:rsidP="00D55F9E">
            <w:r>
              <w:rPr>
                <w:sz w:val="16"/>
                <w:szCs w:val="16"/>
              </w:rPr>
              <w:t>CR on CSSF of R18 Concurrent MGs</w:t>
            </w:r>
          </w:p>
        </w:tc>
        <w:tc>
          <w:tcPr>
            <w:tcW w:w="517" w:type="dxa"/>
          </w:tcPr>
          <w:p w14:paraId="243DA2D6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9CB984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85EB9F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AD178B" w14:textId="77777777" w:rsidR="009E2A24" w:rsidRDefault="009E2A24" w:rsidP="00D55F9E">
            <w:r>
              <w:rPr>
                <w:sz w:val="16"/>
                <w:szCs w:val="16"/>
              </w:rPr>
              <w:t>R4-2420215</w:t>
            </w:r>
          </w:p>
        </w:tc>
        <w:tc>
          <w:tcPr>
            <w:tcW w:w="1597" w:type="dxa"/>
          </w:tcPr>
          <w:p w14:paraId="2D6CEED0" w14:textId="77777777" w:rsidR="009E2A24" w:rsidRDefault="009E2A2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71267B2" w14:textId="77777777" w:rsidR="009E2A24" w:rsidRDefault="009E2A24" w:rsidP="00D55F9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2820F21B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F4B281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  <w:tr w:rsidR="009E2A24" w14:paraId="7B9D5FF9" w14:textId="77777777" w:rsidTr="00D55F9E">
        <w:tc>
          <w:tcPr>
            <w:tcW w:w="879" w:type="dxa"/>
          </w:tcPr>
          <w:p w14:paraId="0F343CBF" w14:textId="77777777" w:rsidR="009E2A24" w:rsidRDefault="009E2A2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0B1AF7" w14:textId="77777777" w:rsidR="009E2A24" w:rsidRDefault="009E2A24" w:rsidP="00D55F9E">
            <w:r>
              <w:rPr>
                <w:sz w:val="16"/>
                <w:szCs w:val="16"/>
              </w:rPr>
              <w:t>5186</w:t>
            </w:r>
          </w:p>
        </w:tc>
        <w:tc>
          <w:tcPr>
            <w:tcW w:w="517" w:type="dxa"/>
          </w:tcPr>
          <w:p w14:paraId="5F165CAE" w14:textId="77777777" w:rsidR="009E2A24" w:rsidRDefault="009E2A2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EE6F13" w14:textId="77777777" w:rsidR="009E2A24" w:rsidRDefault="009E2A2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283360" w14:textId="77777777" w:rsidR="009E2A24" w:rsidRDefault="009E2A24" w:rsidP="00D55F9E">
            <w:r>
              <w:rPr>
                <w:sz w:val="16"/>
                <w:szCs w:val="16"/>
              </w:rPr>
              <w:t>CR on test case of R18 NFG enhancement</w:t>
            </w:r>
          </w:p>
        </w:tc>
        <w:tc>
          <w:tcPr>
            <w:tcW w:w="517" w:type="dxa"/>
          </w:tcPr>
          <w:p w14:paraId="4E47ACEF" w14:textId="77777777" w:rsidR="009E2A24" w:rsidRDefault="009E2A2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C23C78" w14:textId="77777777" w:rsidR="009E2A24" w:rsidRDefault="009E2A2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C9693CB" w14:textId="77777777" w:rsidR="009E2A24" w:rsidRDefault="009E2A2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B0C888" w14:textId="77777777" w:rsidR="009E2A24" w:rsidRDefault="009E2A24" w:rsidP="00D55F9E">
            <w:r>
              <w:rPr>
                <w:sz w:val="16"/>
                <w:szCs w:val="16"/>
              </w:rPr>
              <w:t>R4-2420216</w:t>
            </w:r>
          </w:p>
        </w:tc>
        <w:tc>
          <w:tcPr>
            <w:tcW w:w="1597" w:type="dxa"/>
          </w:tcPr>
          <w:p w14:paraId="0409F7EE" w14:textId="77777777" w:rsidR="009E2A24" w:rsidRDefault="009E2A24" w:rsidP="00D55F9E">
            <w:r>
              <w:rPr>
                <w:sz w:val="16"/>
                <w:szCs w:val="16"/>
              </w:rPr>
              <w:t>ZTE Corporation, Sanechips, Nokia</w:t>
            </w:r>
          </w:p>
        </w:tc>
        <w:tc>
          <w:tcPr>
            <w:tcW w:w="1122" w:type="dxa"/>
          </w:tcPr>
          <w:p w14:paraId="0D7915DE" w14:textId="77777777" w:rsidR="009E2A24" w:rsidRDefault="009E2A24" w:rsidP="00D55F9E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7948A629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1B5BCB" w14:textId="77777777" w:rsidR="009E2A24" w:rsidRDefault="009E2A24" w:rsidP="00D55F9E">
            <w:pPr>
              <w:rPr>
                <w:sz w:val="16"/>
                <w:szCs w:val="16"/>
              </w:rPr>
            </w:pPr>
          </w:p>
        </w:tc>
      </w:tr>
    </w:tbl>
    <w:p w14:paraId="5F77BC94" w14:textId="77777777" w:rsidR="009E2A24" w:rsidRDefault="009E2A24" w:rsidP="009E2A24"/>
    <w:p w14:paraId="58A26ABB" w14:textId="77777777" w:rsidR="008E39BF" w:rsidRPr="004347C0" w:rsidRDefault="008E39BF" w:rsidP="008E39BF"/>
    <w:p w14:paraId="008B1BEE" w14:textId="558E3DDA" w:rsidR="005E14E4" w:rsidRDefault="00700CA7" w:rsidP="005E14E4">
      <w:pPr>
        <w:pStyle w:val="Heading2"/>
        <w:rPr>
          <w:rFonts w:cs="Arial"/>
          <w:noProof/>
        </w:rPr>
      </w:pPr>
      <w:r w:rsidRPr="00700CA7">
        <w:rPr>
          <w:noProof/>
        </w:rPr>
        <w:t>RP-24304</w:t>
      </w:r>
      <w:r>
        <w:rPr>
          <w:noProof/>
        </w:rPr>
        <w:t>9</w:t>
      </w:r>
    </w:p>
    <w:p w14:paraId="73BB1C73" w14:textId="2CA3F7F5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7</w:t>
      </w:r>
    </w:p>
    <w:p w14:paraId="6C3F614F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7030" w:rsidRPr="004E535C" w14:paraId="68FF977C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94930D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A3236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C52F50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B4E6E8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0B19C3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E8329F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EABD00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618E87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A5AF9B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4E89A0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02A16E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F7DEC9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2ABF74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7030" w14:paraId="34C3949A" w14:textId="77777777" w:rsidTr="00D55F9E">
        <w:tc>
          <w:tcPr>
            <w:tcW w:w="879" w:type="dxa"/>
          </w:tcPr>
          <w:p w14:paraId="306361CA" w14:textId="77777777" w:rsidR="00B97030" w:rsidRDefault="00B97030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FAB51E1" w14:textId="77777777" w:rsidR="00B97030" w:rsidRDefault="00B97030" w:rsidP="00D55F9E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 w14:paraId="1A711A3A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7F5B8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6A54BB" w14:textId="77777777" w:rsidR="00B97030" w:rsidRDefault="00B97030" w:rsidP="00D55F9E">
            <w:r>
              <w:rPr>
                <w:sz w:val="16"/>
                <w:szCs w:val="16"/>
              </w:rPr>
              <w:t>CR for TS38.101-4 corrections on MIMO evolution requirements</w:t>
            </w:r>
          </w:p>
        </w:tc>
        <w:tc>
          <w:tcPr>
            <w:tcW w:w="517" w:type="dxa"/>
          </w:tcPr>
          <w:p w14:paraId="26416F51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582E53" w14:textId="77777777" w:rsidR="00B97030" w:rsidRDefault="00B97030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CF5ECF6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19065CC" w14:textId="77777777" w:rsidR="00B97030" w:rsidRDefault="00B97030" w:rsidP="00D55F9E">
            <w:r>
              <w:rPr>
                <w:sz w:val="16"/>
                <w:szCs w:val="16"/>
              </w:rPr>
              <w:t>R4-2417807</w:t>
            </w:r>
          </w:p>
        </w:tc>
        <w:tc>
          <w:tcPr>
            <w:tcW w:w="1597" w:type="dxa"/>
          </w:tcPr>
          <w:p w14:paraId="6B9E0113" w14:textId="77777777" w:rsidR="00B97030" w:rsidRDefault="00B97030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9C180F" w14:textId="77777777" w:rsidR="00B97030" w:rsidRDefault="00B97030" w:rsidP="00D55F9E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2A53CF7E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BD8A8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</w:tr>
      <w:tr w:rsidR="00B97030" w14:paraId="4787E070" w14:textId="77777777" w:rsidTr="00D55F9E">
        <w:tc>
          <w:tcPr>
            <w:tcW w:w="879" w:type="dxa"/>
          </w:tcPr>
          <w:p w14:paraId="4E289D41" w14:textId="77777777" w:rsidR="00B97030" w:rsidRDefault="00B97030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25A121" w14:textId="77777777" w:rsidR="00B97030" w:rsidRDefault="00B97030" w:rsidP="00D55F9E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49A332A6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AE4F9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8ECFB1" w14:textId="77777777" w:rsidR="00B97030" w:rsidRDefault="00B97030" w:rsidP="00D55F9E">
            <w:r>
              <w:rPr>
                <w:sz w:val="16"/>
                <w:szCs w:val="16"/>
              </w:rPr>
              <w:t>CR on applicability rules for Rel-18 enhanced DMRS</w:t>
            </w:r>
          </w:p>
        </w:tc>
        <w:tc>
          <w:tcPr>
            <w:tcW w:w="517" w:type="dxa"/>
          </w:tcPr>
          <w:p w14:paraId="7DC28BB8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770A8E" w14:textId="77777777" w:rsidR="00B97030" w:rsidRDefault="00B97030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DCB50B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E1A1719" w14:textId="77777777" w:rsidR="00B97030" w:rsidRDefault="00B97030" w:rsidP="00D55F9E">
            <w:r>
              <w:rPr>
                <w:sz w:val="16"/>
                <w:szCs w:val="16"/>
              </w:rPr>
              <w:t>R4-2418618</w:t>
            </w:r>
          </w:p>
        </w:tc>
        <w:tc>
          <w:tcPr>
            <w:tcW w:w="1597" w:type="dxa"/>
          </w:tcPr>
          <w:p w14:paraId="49F50B73" w14:textId="77777777" w:rsidR="00B97030" w:rsidRDefault="00B97030" w:rsidP="00D55F9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8C50DDF" w14:textId="77777777" w:rsidR="00B97030" w:rsidRDefault="00B97030" w:rsidP="00D55F9E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1AB20EB6" w14:textId="77777777" w:rsidR="00B97030" w:rsidRDefault="00B97030" w:rsidP="00D55F9E"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 w14:paraId="3BEB28C5" w14:textId="77777777" w:rsidR="00B97030" w:rsidRDefault="00B97030" w:rsidP="00D55F9E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B97030" w14:paraId="3EEFB12E" w14:textId="77777777" w:rsidTr="00D55F9E">
        <w:tc>
          <w:tcPr>
            <w:tcW w:w="879" w:type="dxa"/>
          </w:tcPr>
          <w:p w14:paraId="42B9FE7B" w14:textId="77777777" w:rsidR="00B97030" w:rsidRDefault="00B97030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4648DB2" w14:textId="77777777" w:rsidR="00B97030" w:rsidRDefault="00B97030" w:rsidP="00D55F9E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509CDDC6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4D55D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AA21DC" w14:textId="77777777" w:rsidR="00B97030" w:rsidRDefault="00B97030" w:rsidP="00D55F9E">
            <w:r>
              <w:rPr>
                <w:sz w:val="16"/>
                <w:szCs w:val="16"/>
              </w:rPr>
              <w:t>(NR_MIMO_evo_DL_UL-Perf) CR on UE demodulation and CSI requirements</w:t>
            </w:r>
          </w:p>
        </w:tc>
        <w:tc>
          <w:tcPr>
            <w:tcW w:w="517" w:type="dxa"/>
          </w:tcPr>
          <w:p w14:paraId="64E1BCED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9BF4B" w14:textId="77777777" w:rsidR="00B97030" w:rsidRDefault="00B97030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DCC6900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5E50D27" w14:textId="77777777" w:rsidR="00B97030" w:rsidRDefault="00B97030" w:rsidP="00D55F9E">
            <w:r>
              <w:rPr>
                <w:sz w:val="16"/>
                <w:szCs w:val="16"/>
              </w:rPr>
              <w:t>R4-2418960</w:t>
            </w:r>
          </w:p>
        </w:tc>
        <w:tc>
          <w:tcPr>
            <w:tcW w:w="1597" w:type="dxa"/>
          </w:tcPr>
          <w:p w14:paraId="2F365714" w14:textId="77777777" w:rsidR="00B97030" w:rsidRDefault="00B97030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B75FCC" w14:textId="77777777" w:rsidR="00B97030" w:rsidRDefault="00B97030" w:rsidP="00D55F9E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5FE30487" w14:textId="77777777" w:rsidR="00B97030" w:rsidRDefault="00B97030" w:rsidP="00D55F9E">
            <w:r>
              <w:rPr>
                <w:sz w:val="16"/>
                <w:szCs w:val="16"/>
              </w:rPr>
              <w:t>5.2.2.1.1, 5.2.2.2.1, 5.2.3.1.1, 5.2.3.2.1, 6.3.2.1.9, 6.3.3.1.9</w:t>
            </w:r>
          </w:p>
        </w:tc>
        <w:tc>
          <w:tcPr>
            <w:tcW w:w="998" w:type="dxa"/>
          </w:tcPr>
          <w:p w14:paraId="23318CB5" w14:textId="77777777" w:rsidR="00B97030" w:rsidRDefault="00B97030" w:rsidP="00D55F9E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B97030" w14:paraId="6BD003DD" w14:textId="77777777" w:rsidTr="00D55F9E">
        <w:tc>
          <w:tcPr>
            <w:tcW w:w="879" w:type="dxa"/>
          </w:tcPr>
          <w:p w14:paraId="0C6CF8BF" w14:textId="77777777" w:rsidR="00B97030" w:rsidRDefault="00B97030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8F725B" w14:textId="77777777" w:rsidR="00B97030" w:rsidRDefault="00B97030" w:rsidP="00D55F9E">
            <w:r>
              <w:rPr>
                <w:sz w:val="16"/>
                <w:szCs w:val="16"/>
              </w:rPr>
              <w:t>5146</w:t>
            </w:r>
          </w:p>
        </w:tc>
        <w:tc>
          <w:tcPr>
            <w:tcW w:w="517" w:type="dxa"/>
          </w:tcPr>
          <w:p w14:paraId="5922E506" w14:textId="77777777" w:rsidR="00B97030" w:rsidRDefault="00B97030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B8FA76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6D4E32" w14:textId="77777777" w:rsidR="00B97030" w:rsidRDefault="00B97030" w:rsidP="00D55F9E">
            <w:r>
              <w:rPr>
                <w:sz w:val="16"/>
                <w:szCs w:val="16"/>
              </w:rPr>
              <w:t>CR corrections of RRM core requirements for NR MIMO Evo</w:t>
            </w:r>
          </w:p>
        </w:tc>
        <w:tc>
          <w:tcPr>
            <w:tcW w:w="517" w:type="dxa"/>
          </w:tcPr>
          <w:p w14:paraId="1D5D9907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C4523F" w14:textId="77777777" w:rsidR="00B97030" w:rsidRDefault="00B97030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8941746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44DB0D8" w14:textId="77777777" w:rsidR="00B97030" w:rsidRDefault="00B97030" w:rsidP="00D55F9E">
            <w:r>
              <w:rPr>
                <w:sz w:val="16"/>
                <w:szCs w:val="16"/>
              </w:rPr>
              <w:t>R4-2420221</w:t>
            </w:r>
          </w:p>
        </w:tc>
        <w:tc>
          <w:tcPr>
            <w:tcW w:w="1597" w:type="dxa"/>
          </w:tcPr>
          <w:p w14:paraId="63863532" w14:textId="77777777" w:rsidR="00B97030" w:rsidRDefault="00B97030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EB39A34" w14:textId="77777777" w:rsidR="00B97030" w:rsidRDefault="00B97030" w:rsidP="00D55F9E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3B2F8AF7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F309E9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</w:tr>
      <w:tr w:rsidR="00B97030" w14:paraId="7753A884" w14:textId="77777777" w:rsidTr="00D55F9E">
        <w:tc>
          <w:tcPr>
            <w:tcW w:w="879" w:type="dxa"/>
          </w:tcPr>
          <w:p w14:paraId="2631156C" w14:textId="77777777" w:rsidR="00B97030" w:rsidRDefault="00B97030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0F8582" w14:textId="77777777" w:rsidR="00B97030" w:rsidRDefault="00B97030" w:rsidP="00D55F9E">
            <w:r>
              <w:rPr>
                <w:sz w:val="16"/>
                <w:szCs w:val="16"/>
              </w:rPr>
              <w:t>5147</w:t>
            </w:r>
          </w:p>
        </w:tc>
        <w:tc>
          <w:tcPr>
            <w:tcW w:w="517" w:type="dxa"/>
          </w:tcPr>
          <w:p w14:paraId="2281ABB0" w14:textId="77777777" w:rsidR="00B97030" w:rsidRDefault="00B97030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A44225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A8306" w14:textId="77777777" w:rsidR="00B97030" w:rsidRDefault="00B97030" w:rsidP="00D55F9E">
            <w:r>
              <w:rPr>
                <w:sz w:val="16"/>
                <w:szCs w:val="16"/>
              </w:rPr>
              <w:t>CR corrections of RRM performance requirements for NR MIMO Evo</w:t>
            </w:r>
          </w:p>
        </w:tc>
        <w:tc>
          <w:tcPr>
            <w:tcW w:w="517" w:type="dxa"/>
          </w:tcPr>
          <w:p w14:paraId="6FD14123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CD240" w14:textId="77777777" w:rsidR="00B97030" w:rsidRDefault="00B97030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BDAC8E0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3591B3B" w14:textId="77777777" w:rsidR="00B97030" w:rsidRDefault="00B97030" w:rsidP="00D55F9E">
            <w:r>
              <w:rPr>
                <w:sz w:val="16"/>
                <w:szCs w:val="16"/>
              </w:rPr>
              <w:t>R4-2420239</w:t>
            </w:r>
          </w:p>
        </w:tc>
        <w:tc>
          <w:tcPr>
            <w:tcW w:w="1597" w:type="dxa"/>
          </w:tcPr>
          <w:p w14:paraId="4C7688F7" w14:textId="77777777" w:rsidR="00B97030" w:rsidRDefault="00B97030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714019" w14:textId="77777777" w:rsidR="00B97030" w:rsidRDefault="00B97030" w:rsidP="00D55F9E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65B4ED26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FAC490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</w:tr>
      <w:tr w:rsidR="00B97030" w14:paraId="110D9EA0" w14:textId="77777777" w:rsidTr="00D55F9E">
        <w:tc>
          <w:tcPr>
            <w:tcW w:w="879" w:type="dxa"/>
          </w:tcPr>
          <w:p w14:paraId="5F74D8D8" w14:textId="77777777" w:rsidR="00B97030" w:rsidRDefault="00B97030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AFD147" w14:textId="77777777" w:rsidR="00B97030" w:rsidRDefault="00B97030" w:rsidP="00D55F9E">
            <w:r>
              <w:rPr>
                <w:sz w:val="16"/>
                <w:szCs w:val="16"/>
              </w:rPr>
              <w:t>5159</w:t>
            </w:r>
          </w:p>
        </w:tc>
        <w:tc>
          <w:tcPr>
            <w:tcW w:w="517" w:type="dxa"/>
          </w:tcPr>
          <w:p w14:paraId="13FC5F78" w14:textId="77777777" w:rsidR="00B97030" w:rsidRDefault="00B97030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E74DCB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A03E5C" w14:textId="77777777" w:rsidR="00B97030" w:rsidRDefault="00B97030" w:rsidP="00D55F9E">
            <w:r>
              <w:rPr>
                <w:sz w:val="16"/>
                <w:szCs w:val="16"/>
              </w:rPr>
              <w:t>CR on R18 MIMO RRM requirements</w:t>
            </w:r>
          </w:p>
        </w:tc>
        <w:tc>
          <w:tcPr>
            <w:tcW w:w="517" w:type="dxa"/>
          </w:tcPr>
          <w:p w14:paraId="7D85328C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F1310C" w14:textId="77777777" w:rsidR="00B97030" w:rsidRDefault="00B97030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4F393DE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F7C84E2" w14:textId="77777777" w:rsidR="00B97030" w:rsidRDefault="00B97030" w:rsidP="00D55F9E">
            <w:r>
              <w:rPr>
                <w:sz w:val="16"/>
                <w:szCs w:val="16"/>
              </w:rPr>
              <w:t>R4-2420219</w:t>
            </w:r>
          </w:p>
        </w:tc>
        <w:tc>
          <w:tcPr>
            <w:tcW w:w="1597" w:type="dxa"/>
          </w:tcPr>
          <w:p w14:paraId="6702DF1D" w14:textId="77777777" w:rsidR="00B97030" w:rsidRDefault="00B97030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436560A" w14:textId="77777777" w:rsidR="00B97030" w:rsidRDefault="00B97030" w:rsidP="00D55F9E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638FBD29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58ADBB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</w:tr>
    </w:tbl>
    <w:p w14:paraId="528B22BC" w14:textId="77777777" w:rsidR="00B97030" w:rsidRDefault="00B97030" w:rsidP="00B97030"/>
    <w:p w14:paraId="7FDD099D" w14:textId="77777777" w:rsidR="008E39BF" w:rsidRPr="004347C0" w:rsidRDefault="008E39BF" w:rsidP="008E39BF"/>
    <w:p w14:paraId="15D568F9" w14:textId="5678DD33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t>RP-243050</w:t>
      </w:r>
    </w:p>
    <w:p w14:paraId="3728E688" w14:textId="384DAA2C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8</w:t>
      </w:r>
    </w:p>
    <w:p w14:paraId="3720D396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7030" w:rsidRPr="004E535C" w14:paraId="7D43CBCB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63B07E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6BC8D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2C1A7A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00AF6F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570B7E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60B644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3D3235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BBFD7D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F85CFB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13E857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C545AC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0E98D3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09991E" w14:textId="77777777" w:rsidR="00B97030" w:rsidRPr="00BF1EB6" w:rsidRDefault="00B97030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7030" w14:paraId="2DB5C485" w14:textId="77777777" w:rsidTr="00D55F9E">
        <w:tc>
          <w:tcPr>
            <w:tcW w:w="879" w:type="dxa"/>
          </w:tcPr>
          <w:p w14:paraId="2CEE17EB" w14:textId="77777777" w:rsidR="00B97030" w:rsidRDefault="00B97030" w:rsidP="00D55F9E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45185EDF" w14:textId="77777777" w:rsidR="00B97030" w:rsidRDefault="00B97030" w:rsidP="00D55F9E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52FC7C4F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9C0BC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A3C490" w14:textId="77777777" w:rsidR="00B97030" w:rsidRDefault="00B97030" w:rsidP="00D55F9E">
            <w:r>
              <w:rPr>
                <w:sz w:val="16"/>
                <w:szCs w:val="16"/>
              </w:rPr>
              <w:t>Correction of FR2 CM Validation Setups</w:t>
            </w:r>
          </w:p>
        </w:tc>
        <w:tc>
          <w:tcPr>
            <w:tcW w:w="517" w:type="dxa"/>
          </w:tcPr>
          <w:p w14:paraId="72B8A11A" w14:textId="77777777" w:rsidR="00B97030" w:rsidRDefault="00B97030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0945A7" w14:textId="77777777" w:rsidR="00B97030" w:rsidRDefault="00B97030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EC1DE06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6F7B87" w14:textId="77777777" w:rsidR="00B97030" w:rsidRDefault="00B97030" w:rsidP="00D55F9E">
            <w:r>
              <w:rPr>
                <w:sz w:val="16"/>
                <w:szCs w:val="16"/>
              </w:rPr>
              <w:t>R4-2419392</w:t>
            </w:r>
          </w:p>
        </w:tc>
        <w:tc>
          <w:tcPr>
            <w:tcW w:w="1597" w:type="dxa"/>
          </w:tcPr>
          <w:p w14:paraId="35E29A86" w14:textId="77777777" w:rsidR="00B97030" w:rsidRDefault="00B97030" w:rsidP="00D55F9E">
            <w:r>
              <w:rPr>
                <w:sz w:val="16"/>
                <w:szCs w:val="16"/>
              </w:rPr>
              <w:t>Keysight Technologies UK Ltd, Spirent Communications, ETS-Lindgren</w:t>
            </w:r>
          </w:p>
        </w:tc>
        <w:tc>
          <w:tcPr>
            <w:tcW w:w="1122" w:type="dxa"/>
          </w:tcPr>
          <w:p w14:paraId="514ECE29" w14:textId="77777777" w:rsidR="00B97030" w:rsidRDefault="00B97030" w:rsidP="00D55F9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5747DFAC" w14:textId="77777777" w:rsidR="00B97030" w:rsidRDefault="00B97030" w:rsidP="00D55F9E">
            <w:r>
              <w:rPr>
                <w:sz w:val="16"/>
                <w:szCs w:val="16"/>
              </w:rPr>
              <w:t>D.3.2, D.3.3, D.3.4, D.3.6</w:t>
            </w:r>
          </w:p>
        </w:tc>
        <w:tc>
          <w:tcPr>
            <w:tcW w:w="998" w:type="dxa"/>
          </w:tcPr>
          <w:p w14:paraId="7B5CAF15" w14:textId="77777777" w:rsidR="00B97030" w:rsidRDefault="00B97030" w:rsidP="00D55F9E">
            <w:r>
              <w:rPr>
                <w:sz w:val="16"/>
                <w:szCs w:val="16"/>
              </w:rPr>
              <w:t xml:space="preserve">TS/TR … CR   ; TS/TR 38.551 CR 0029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B97030" w14:paraId="6729A62C" w14:textId="77777777" w:rsidTr="00D55F9E">
        <w:tc>
          <w:tcPr>
            <w:tcW w:w="879" w:type="dxa"/>
          </w:tcPr>
          <w:p w14:paraId="314100F4" w14:textId="77777777" w:rsidR="00B97030" w:rsidRDefault="00B97030" w:rsidP="00D55F9E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25CE53EE" w14:textId="77777777" w:rsidR="00B97030" w:rsidRDefault="00B97030" w:rsidP="00D55F9E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77768948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7D755C" w14:textId="77777777" w:rsidR="00B97030" w:rsidRDefault="00B97030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0C1AF7" w14:textId="77777777" w:rsidR="00B97030" w:rsidRDefault="00B97030" w:rsidP="00D55F9E">
            <w:r>
              <w:rPr>
                <w:sz w:val="16"/>
                <w:szCs w:val="16"/>
              </w:rPr>
              <w:t>Correction of FR2 CM Validation Setups</w:t>
            </w:r>
          </w:p>
        </w:tc>
        <w:tc>
          <w:tcPr>
            <w:tcW w:w="517" w:type="dxa"/>
          </w:tcPr>
          <w:p w14:paraId="5473800C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04322F" w14:textId="77777777" w:rsidR="00B97030" w:rsidRDefault="00B97030" w:rsidP="00D55F9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062F82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596093" w14:textId="77777777" w:rsidR="00B97030" w:rsidRDefault="00B97030" w:rsidP="00D55F9E">
            <w:r>
              <w:rPr>
                <w:sz w:val="16"/>
                <w:szCs w:val="16"/>
              </w:rPr>
              <w:t>R4-2419393</w:t>
            </w:r>
          </w:p>
        </w:tc>
        <w:tc>
          <w:tcPr>
            <w:tcW w:w="1597" w:type="dxa"/>
          </w:tcPr>
          <w:p w14:paraId="29DAB2C8" w14:textId="77777777" w:rsidR="00B97030" w:rsidRDefault="00B97030" w:rsidP="00D55F9E">
            <w:r>
              <w:rPr>
                <w:sz w:val="16"/>
                <w:szCs w:val="16"/>
              </w:rPr>
              <w:t>Keysight Technologies UK Ltd, Spirent Communications, ETS-Lindgren</w:t>
            </w:r>
          </w:p>
        </w:tc>
        <w:tc>
          <w:tcPr>
            <w:tcW w:w="1122" w:type="dxa"/>
          </w:tcPr>
          <w:p w14:paraId="46097228" w14:textId="77777777" w:rsidR="00B97030" w:rsidRDefault="00B97030" w:rsidP="00D55F9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736D37A7" w14:textId="77777777" w:rsidR="00B97030" w:rsidRDefault="00B97030" w:rsidP="00D55F9E">
            <w:r>
              <w:rPr>
                <w:sz w:val="16"/>
                <w:szCs w:val="16"/>
              </w:rPr>
              <w:t>D.3.2, D.3.3, D.3.4, D.3.6</w:t>
            </w:r>
          </w:p>
        </w:tc>
        <w:tc>
          <w:tcPr>
            <w:tcW w:w="998" w:type="dxa"/>
          </w:tcPr>
          <w:p w14:paraId="3FFCFAAD" w14:textId="77777777" w:rsidR="00B97030" w:rsidRDefault="00B97030" w:rsidP="00D55F9E">
            <w:r>
              <w:rPr>
                <w:sz w:val="16"/>
                <w:szCs w:val="16"/>
              </w:rPr>
              <w:t xml:space="preserve">TS/TR … CR   ; TS/TR 38.551 CR 0029 ; TS/TR ... CR ... </w:t>
            </w:r>
          </w:p>
        </w:tc>
      </w:tr>
      <w:tr w:rsidR="00B97030" w14:paraId="1F0DE171" w14:textId="77777777" w:rsidTr="00D55F9E">
        <w:tc>
          <w:tcPr>
            <w:tcW w:w="879" w:type="dxa"/>
          </w:tcPr>
          <w:p w14:paraId="43D8D255" w14:textId="77777777" w:rsidR="00B97030" w:rsidRDefault="00B97030" w:rsidP="00D55F9E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7009D361" w14:textId="77777777" w:rsidR="00B97030" w:rsidRDefault="00B97030" w:rsidP="00D55F9E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43FF1B89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D034CE" w14:textId="77777777" w:rsidR="00B97030" w:rsidRDefault="00B97030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869B1A" w14:textId="77777777" w:rsidR="00B97030" w:rsidRDefault="00B97030" w:rsidP="00D55F9E">
            <w:r>
              <w:rPr>
                <w:sz w:val="16"/>
                <w:szCs w:val="16"/>
              </w:rPr>
              <w:t>Correction of FR1 CM Validation Setups</w:t>
            </w:r>
          </w:p>
        </w:tc>
        <w:tc>
          <w:tcPr>
            <w:tcW w:w="517" w:type="dxa"/>
          </w:tcPr>
          <w:p w14:paraId="28F90D3D" w14:textId="77777777" w:rsidR="00B97030" w:rsidRDefault="00B97030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7D9A00" w14:textId="77777777" w:rsidR="00B97030" w:rsidRDefault="00B97030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E89DEB8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A322843" w14:textId="77777777" w:rsidR="00B97030" w:rsidRDefault="00B97030" w:rsidP="00D55F9E">
            <w:r>
              <w:rPr>
                <w:sz w:val="16"/>
                <w:szCs w:val="16"/>
              </w:rPr>
              <w:t>R4-2419394</w:t>
            </w:r>
          </w:p>
        </w:tc>
        <w:tc>
          <w:tcPr>
            <w:tcW w:w="1597" w:type="dxa"/>
          </w:tcPr>
          <w:p w14:paraId="313F7014" w14:textId="77777777" w:rsidR="00B97030" w:rsidRDefault="00B97030" w:rsidP="00D55F9E">
            <w:r>
              <w:rPr>
                <w:sz w:val="16"/>
                <w:szCs w:val="16"/>
              </w:rPr>
              <w:t>Keysight Technologies UK Ltd, Spirent Communications, ETS-Lindgren</w:t>
            </w:r>
          </w:p>
        </w:tc>
        <w:tc>
          <w:tcPr>
            <w:tcW w:w="1122" w:type="dxa"/>
          </w:tcPr>
          <w:p w14:paraId="69BB6BA8" w14:textId="77777777" w:rsidR="00B97030" w:rsidRDefault="00B97030" w:rsidP="00D55F9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561DF54E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58930B" w14:textId="77777777" w:rsidR="00B97030" w:rsidRDefault="00B97030" w:rsidP="00D55F9E">
            <w:pPr>
              <w:rPr>
                <w:sz w:val="16"/>
                <w:szCs w:val="16"/>
              </w:rPr>
            </w:pPr>
          </w:p>
        </w:tc>
      </w:tr>
      <w:tr w:rsidR="00B97030" w14:paraId="5864B2BF" w14:textId="77777777" w:rsidTr="00D55F9E">
        <w:tc>
          <w:tcPr>
            <w:tcW w:w="879" w:type="dxa"/>
          </w:tcPr>
          <w:p w14:paraId="728E7AB9" w14:textId="77777777" w:rsidR="00B97030" w:rsidRDefault="00B97030" w:rsidP="00D55F9E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5F0700C5" w14:textId="77777777" w:rsidR="00B97030" w:rsidRDefault="00B97030" w:rsidP="00D55F9E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2AB55F42" w14:textId="77777777" w:rsidR="00B97030" w:rsidRDefault="00B97030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142AB7" w14:textId="77777777" w:rsidR="00B97030" w:rsidRDefault="00B97030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B769C0" w14:textId="77777777" w:rsidR="00B97030" w:rsidRDefault="00B97030" w:rsidP="00D55F9E">
            <w:r>
              <w:rPr>
                <w:sz w:val="16"/>
                <w:szCs w:val="16"/>
              </w:rPr>
              <w:t>Correction of FR1 CM Validation Setups</w:t>
            </w:r>
          </w:p>
        </w:tc>
        <w:tc>
          <w:tcPr>
            <w:tcW w:w="517" w:type="dxa"/>
          </w:tcPr>
          <w:p w14:paraId="5A60B839" w14:textId="77777777" w:rsidR="00B97030" w:rsidRDefault="00B97030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85BDE" w14:textId="77777777" w:rsidR="00B97030" w:rsidRDefault="00B97030" w:rsidP="00D55F9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9392279" w14:textId="77777777" w:rsidR="00B97030" w:rsidRDefault="00B97030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FEC5918" w14:textId="77777777" w:rsidR="00B97030" w:rsidRDefault="00B97030" w:rsidP="00D55F9E">
            <w:r>
              <w:rPr>
                <w:sz w:val="16"/>
                <w:szCs w:val="16"/>
              </w:rPr>
              <w:t>R4-2419395</w:t>
            </w:r>
          </w:p>
        </w:tc>
        <w:tc>
          <w:tcPr>
            <w:tcW w:w="1597" w:type="dxa"/>
          </w:tcPr>
          <w:p w14:paraId="1922BF18" w14:textId="77777777" w:rsidR="00B97030" w:rsidRDefault="00B97030" w:rsidP="00D55F9E">
            <w:r>
              <w:rPr>
                <w:sz w:val="16"/>
                <w:szCs w:val="16"/>
              </w:rPr>
              <w:t>Keysight Technologies UK Ltd, Spirent Communications, ETS-Lindgren</w:t>
            </w:r>
          </w:p>
        </w:tc>
        <w:tc>
          <w:tcPr>
            <w:tcW w:w="1122" w:type="dxa"/>
          </w:tcPr>
          <w:p w14:paraId="6509B93C" w14:textId="77777777" w:rsidR="00B97030" w:rsidRDefault="00B97030" w:rsidP="00D55F9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41141182" w14:textId="77777777" w:rsidR="00B97030" w:rsidRDefault="00B97030" w:rsidP="00D55F9E">
            <w:r>
              <w:rPr>
                <w:sz w:val="16"/>
                <w:szCs w:val="16"/>
              </w:rPr>
              <w:t>C.3.2, C.3.3, C.3.4, C.3.5, C.3.6</w:t>
            </w:r>
          </w:p>
        </w:tc>
        <w:tc>
          <w:tcPr>
            <w:tcW w:w="998" w:type="dxa"/>
          </w:tcPr>
          <w:p w14:paraId="39F0727B" w14:textId="77777777" w:rsidR="00B97030" w:rsidRDefault="00B97030" w:rsidP="00D55F9E">
            <w:r>
              <w:rPr>
                <w:sz w:val="16"/>
                <w:szCs w:val="16"/>
              </w:rPr>
              <w:t xml:space="preserve">TS/TR … CR   ; TS/TR 38.551 CR 0029 ; TS/TR ... CR ... </w:t>
            </w:r>
          </w:p>
        </w:tc>
      </w:tr>
    </w:tbl>
    <w:p w14:paraId="2A2A2FF7" w14:textId="77777777" w:rsidR="00B97030" w:rsidRDefault="00B97030" w:rsidP="00B97030"/>
    <w:p w14:paraId="241FD40C" w14:textId="77777777" w:rsidR="00264F81" w:rsidRDefault="00264F81" w:rsidP="00264F81"/>
    <w:p w14:paraId="1BF60A27" w14:textId="3D27949C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1</w:t>
      </w:r>
    </w:p>
    <w:p w14:paraId="48F03CB4" w14:textId="715A3AD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9</w:t>
      </w:r>
    </w:p>
    <w:p w14:paraId="4355AA9E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1791" w:rsidRPr="004E535C" w14:paraId="64F30EAC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1B9018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73BF6A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82FF0D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7F82BF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C797E0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1A58F1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D31D52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18B1BA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66E55D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7A14DA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7EB09D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4A1A1B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D83196" w14:textId="77777777" w:rsidR="00F51791" w:rsidRPr="00BF1EB6" w:rsidRDefault="00F5179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1791" w14:paraId="4D39AFE6" w14:textId="77777777" w:rsidTr="00D55F9E">
        <w:tc>
          <w:tcPr>
            <w:tcW w:w="879" w:type="dxa"/>
          </w:tcPr>
          <w:p w14:paraId="5B86CBC0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437AD6" w14:textId="77777777" w:rsidR="00F51791" w:rsidRDefault="00F51791" w:rsidP="00D55F9E">
            <w:r>
              <w:rPr>
                <w:sz w:val="16"/>
                <w:szCs w:val="16"/>
              </w:rPr>
              <w:t>4983</w:t>
            </w:r>
          </w:p>
        </w:tc>
        <w:tc>
          <w:tcPr>
            <w:tcW w:w="517" w:type="dxa"/>
          </w:tcPr>
          <w:p w14:paraId="00CC47C7" w14:textId="77777777" w:rsidR="00F51791" w:rsidRDefault="00F5179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EA3D37" w14:textId="77777777" w:rsidR="00F51791" w:rsidRDefault="00F51791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3B28FF" w14:textId="77777777" w:rsidR="00F51791" w:rsidRDefault="00F51791" w:rsidP="00D55F9E">
            <w:r>
              <w:rPr>
                <w:sz w:val="16"/>
                <w:szCs w:val="16"/>
              </w:rPr>
              <w:t>(NR_Mob_enh-Core) Correction CR for Rel-16 CHO delay requirements</w:t>
            </w:r>
          </w:p>
        </w:tc>
        <w:tc>
          <w:tcPr>
            <w:tcW w:w="517" w:type="dxa"/>
          </w:tcPr>
          <w:p w14:paraId="68A07E8C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3BEBC" w14:textId="77777777" w:rsidR="00F51791" w:rsidRDefault="00F51791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2659387F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7D91FE7" w14:textId="77777777" w:rsidR="00F51791" w:rsidRDefault="00F51791" w:rsidP="00D55F9E">
            <w:r>
              <w:rPr>
                <w:sz w:val="16"/>
                <w:szCs w:val="16"/>
              </w:rPr>
              <w:t>R4-2420122</w:t>
            </w:r>
          </w:p>
        </w:tc>
        <w:tc>
          <w:tcPr>
            <w:tcW w:w="1597" w:type="dxa"/>
          </w:tcPr>
          <w:p w14:paraId="6FA9AA7F" w14:textId="77777777" w:rsidR="00F51791" w:rsidRDefault="00F5179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FEB236" w14:textId="77777777" w:rsidR="00F51791" w:rsidRDefault="00F51791" w:rsidP="00D55F9E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7807A6FE" w14:textId="77777777" w:rsidR="00F51791" w:rsidRDefault="00F51791" w:rsidP="00D55F9E">
            <w:r>
              <w:rPr>
                <w:sz w:val="16"/>
                <w:szCs w:val="16"/>
              </w:rPr>
              <w:t>6.1.4.2, 6.1.4.4</w:t>
            </w:r>
          </w:p>
        </w:tc>
        <w:tc>
          <w:tcPr>
            <w:tcW w:w="998" w:type="dxa"/>
          </w:tcPr>
          <w:p w14:paraId="589E5542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1791" w14:paraId="2FF72362" w14:textId="77777777" w:rsidTr="00D55F9E">
        <w:tc>
          <w:tcPr>
            <w:tcW w:w="879" w:type="dxa"/>
          </w:tcPr>
          <w:p w14:paraId="391DEC1D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F7DB0B" w14:textId="77777777" w:rsidR="00F51791" w:rsidRDefault="00F51791" w:rsidP="00D55F9E">
            <w:r>
              <w:rPr>
                <w:sz w:val="16"/>
                <w:szCs w:val="16"/>
              </w:rPr>
              <w:t>4984</w:t>
            </w:r>
          </w:p>
        </w:tc>
        <w:tc>
          <w:tcPr>
            <w:tcW w:w="517" w:type="dxa"/>
          </w:tcPr>
          <w:p w14:paraId="7E9B0BE9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4DE76" w14:textId="77777777" w:rsidR="00F51791" w:rsidRDefault="00F5179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70F3D" w14:textId="77777777" w:rsidR="00F51791" w:rsidRDefault="00F51791" w:rsidP="00D55F9E">
            <w:r>
              <w:rPr>
                <w:sz w:val="16"/>
                <w:szCs w:val="16"/>
              </w:rPr>
              <w:t>(NR_Mob_enh-Core) Correction CR for Rel-16 CHO delay requirements</w:t>
            </w:r>
          </w:p>
        </w:tc>
        <w:tc>
          <w:tcPr>
            <w:tcW w:w="517" w:type="dxa"/>
          </w:tcPr>
          <w:p w14:paraId="34905DBE" w14:textId="77777777" w:rsidR="00F51791" w:rsidRDefault="00F5179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691FE9" w14:textId="77777777" w:rsidR="00F51791" w:rsidRDefault="00F5179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8F9F7F9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AAEC7E" w14:textId="77777777" w:rsidR="00F51791" w:rsidRDefault="00F51791" w:rsidP="00D55F9E">
            <w:r>
              <w:rPr>
                <w:sz w:val="16"/>
                <w:szCs w:val="16"/>
              </w:rPr>
              <w:t>R4-2417679</w:t>
            </w:r>
          </w:p>
        </w:tc>
        <w:tc>
          <w:tcPr>
            <w:tcW w:w="1597" w:type="dxa"/>
          </w:tcPr>
          <w:p w14:paraId="203F59DE" w14:textId="77777777" w:rsidR="00F51791" w:rsidRDefault="00F5179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967670D" w14:textId="77777777" w:rsidR="00F51791" w:rsidRDefault="00F51791" w:rsidP="00D55F9E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4EE9298D" w14:textId="77777777" w:rsidR="00F51791" w:rsidRDefault="00F51791" w:rsidP="00D55F9E">
            <w:r>
              <w:rPr>
                <w:sz w:val="16"/>
                <w:szCs w:val="16"/>
              </w:rPr>
              <w:t>6.1.4.2, 6.1.4.4</w:t>
            </w:r>
          </w:p>
        </w:tc>
        <w:tc>
          <w:tcPr>
            <w:tcW w:w="998" w:type="dxa"/>
          </w:tcPr>
          <w:p w14:paraId="61EBD92B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F51791" w14:paraId="4958A340" w14:textId="77777777" w:rsidTr="00D55F9E">
        <w:tc>
          <w:tcPr>
            <w:tcW w:w="879" w:type="dxa"/>
          </w:tcPr>
          <w:p w14:paraId="37153B7F" w14:textId="77777777" w:rsidR="00F51791" w:rsidRDefault="00F51791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4984942" w14:textId="77777777" w:rsidR="00F51791" w:rsidRDefault="00F51791" w:rsidP="00D55F9E">
            <w:r>
              <w:rPr>
                <w:sz w:val="16"/>
                <w:szCs w:val="16"/>
              </w:rPr>
              <w:t>4985</w:t>
            </w:r>
          </w:p>
        </w:tc>
        <w:tc>
          <w:tcPr>
            <w:tcW w:w="517" w:type="dxa"/>
          </w:tcPr>
          <w:p w14:paraId="213F45D1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6186D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C3DB99" w14:textId="77777777" w:rsidR="00F51791" w:rsidRDefault="00F51791" w:rsidP="00D55F9E">
            <w:r>
              <w:rPr>
                <w:sz w:val="16"/>
                <w:szCs w:val="16"/>
              </w:rPr>
              <w:t>(NR_Mob_enh-Core) Correction CR for Rel-16 CHO delay requirements</w:t>
            </w:r>
          </w:p>
        </w:tc>
        <w:tc>
          <w:tcPr>
            <w:tcW w:w="517" w:type="dxa"/>
          </w:tcPr>
          <w:p w14:paraId="4ACC59CB" w14:textId="77777777" w:rsidR="00F51791" w:rsidRDefault="00F5179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9D9917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506C0C0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F1D64D5" w14:textId="77777777" w:rsidR="00F51791" w:rsidRDefault="00F51791" w:rsidP="00D55F9E">
            <w:r>
              <w:rPr>
                <w:sz w:val="16"/>
                <w:szCs w:val="16"/>
              </w:rPr>
              <w:t>R4-2417680</w:t>
            </w:r>
          </w:p>
        </w:tc>
        <w:tc>
          <w:tcPr>
            <w:tcW w:w="1597" w:type="dxa"/>
          </w:tcPr>
          <w:p w14:paraId="35B22C7A" w14:textId="77777777" w:rsidR="00F51791" w:rsidRDefault="00F5179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6109C8" w14:textId="77777777" w:rsidR="00F51791" w:rsidRDefault="00F51791" w:rsidP="00D55F9E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14:paraId="18C0FFBF" w14:textId="77777777" w:rsidR="00F51791" w:rsidRDefault="00F51791" w:rsidP="00D55F9E">
            <w:r>
              <w:rPr>
                <w:sz w:val="16"/>
                <w:szCs w:val="16"/>
              </w:rPr>
              <w:t>6.1.4.2, 6.1.4.4</w:t>
            </w:r>
          </w:p>
        </w:tc>
        <w:tc>
          <w:tcPr>
            <w:tcW w:w="998" w:type="dxa"/>
          </w:tcPr>
          <w:p w14:paraId="3F1FFDCE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1791" w14:paraId="64B698FC" w14:textId="77777777" w:rsidTr="00D55F9E">
        <w:tc>
          <w:tcPr>
            <w:tcW w:w="879" w:type="dxa"/>
          </w:tcPr>
          <w:p w14:paraId="687B98CD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A1E668" w14:textId="77777777" w:rsidR="00F51791" w:rsidRDefault="00F51791" w:rsidP="00D55F9E">
            <w:r>
              <w:rPr>
                <w:sz w:val="16"/>
                <w:szCs w:val="16"/>
              </w:rPr>
              <w:t>4986</w:t>
            </w:r>
          </w:p>
        </w:tc>
        <w:tc>
          <w:tcPr>
            <w:tcW w:w="517" w:type="dxa"/>
          </w:tcPr>
          <w:p w14:paraId="2611203D" w14:textId="77777777" w:rsidR="00F51791" w:rsidRDefault="00F5179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0E92AF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1E2B34" w14:textId="77777777" w:rsidR="00F51791" w:rsidRDefault="00F51791" w:rsidP="00D55F9E">
            <w:r>
              <w:rPr>
                <w:sz w:val="16"/>
                <w:szCs w:val="16"/>
              </w:rPr>
              <w:t>CR for Rel-18 LTM core requirements</w:t>
            </w:r>
          </w:p>
        </w:tc>
        <w:tc>
          <w:tcPr>
            <w:tcW w:w="517" w:type="dxa"/>
          </w:tcPr>
          <w:p w14:paraId="4C6C2575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5E2DA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D3CADDE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BE71469" w14:textId="77777777" w:rsidR="00F51791" w:rsidRDefault="00F51791" w:rsidP="00D55F9E">
            <w:r>
              <w:rPr>
                <w:sz w:val="16"/>
                <w:szCs w:val="16"/>
              </w:rPr>
              <w:t>R4-2420126</w:t>
            </w:r>
          </w:p>
        </w:tc>
        <w:tc>
          <w:tcPr>
            <w:tcW w:w="1597" w:type="dxa"/>
          </w:tcPr>
          <w:p w14:paraId="7B06D63C" w14:textId="77777777" w:rsidR="00F51791" w:rsidRDefault="00F5179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055B0AF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2681134" w14:textId="77777777" w:rsidR="00F51791" w:rsidRDefault="00F51791" w:rsidP="00D55F9E">
            <w:r>
              <w:rPr>
                <w:sz w:val="16"/>
                <w:szCs w:val="16"/>
              </w:rPr>
              <w:t>6.3, 8.20</w:t>
            </w:r>
          </w:p>
        </w:tc>
        <w:tc>
          <w:tcPr>
            <w:tcW w:w="998" w:type="dxa"/>
          </w:tcPr>
          <w:p w14:paraId="6D68B362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1791" w14:paraId="138C1B97" w14:textId="77777777" w:rsidTr="00D55F9E">
        <w:tc>
          <w:tcPr>
            <w:tcW w:w="879" w:type="dxa"/>
          </w:tcPr>
          <w:p w14:paraId="4C17D8FB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EC026E" w14:textId="77777777" w:rsidR="00F51791" w:rsidRDefault="00F51791" w:rsidP="00D55F9E">
            <w:r>
              <w:rPr>
                <w:sz w:val="16"/>
                <w:szCs w:val="16"/>
              </w:rPr>
              <w:t>4987</w:t>
            </w:r>
          </w:p>
        </w:tc>
        <w:tc>
          <w:tcPr>
            <w:tcW w:w="517" w:type="dxa"/>
          </w:tcPr>
          <w:p w14:paraId="7E26095A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41C845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ACBB3C" w14:textId="77777777" w:rsidR="00F51791" w:rsidRDefault="00F51791" w:rsidP="00D55F9E">
            <w:r>
              <w:rPr>
                <w:sz w:val="16"/>
                <w:szCs w:val="16"/>
              </w:rPr>
              <w:t>Correction CR for Rel-18 CHO enhancements</w:t>
            </w:r>
          </w:p>
        </w:tc>
        <w:tc>
          <w:tcPr>
            <w:tcW w:w="517" w:type="dxa"/>
          </w:tcPr>
          <w:p w14:paraId="0F97C12B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A5654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22EA7D7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E995FC" w14:textId="77777777" w:rsidR="00F51791" w:rsidRDefault="00F51791" w:rsidP="00D55F9E">
            <w:r>
              <w:rPr>
                <w:sz w:val="16"/>
                <w:szCs w:val="16"/>
              </w:rPr>
              <w:t>R4-2417683</w:t>
            </w:r>
          </w:p>
        </w:tc>
        <w:tc>
          <w:tcPr>
            <w:tcW w:w="1597" w:type="dxa"/>
          </w:tcPr>
          <w:p w14:paraId="762BA4D5" w14:textId="77777777" w:rsidR="00F51791" w:rsidRDefault="00F5179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35F79BE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0CE12F8" w14:textId="77777777" w:rsidR="00F51791" w:rsidRDefault="00F51791" w:rsidP="00D55F9E">
            <w:r>
              <w:rPr>
                <w:sz w:val="16"/>
                <w:szCs w:val="16"/>
              </w:rPr>
              <w:t>6.1.6.1, 6.1.6.1.1, 6.1.6.2.1, 6.1.7.1.1, 6.1.7.1.2, 6.1.7.2.1, 6.1.7.2.2</w:t>
            </w:r>
          </w:p>
        </w:tc>
        <w:tc>
          <w:tcPr>
            <w:tcW w:w="998" w:type="dxa"/>
          </w:tcPr>
          <w:p w14:paraId="7CBA5642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1791" w14:paraId="59951761" w14:textId="77777777" w:rsidTr="00D55F9E">
        <w:tc>
          <w:tcPr>
            <w:tcW w:w="879" w:type="dxa"/>
          </w:tcPr>
          <w:p w14:paraId="010B2762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F27E92" w14:textId="77777777" w:rsidR="00F51791" w:rsidRDefault="00F51791" w:rsidP="00D55F9E">
            <w:r>
              <w:rPr>
                <w:sz w:val="16"/>
                <w:szCs w:val="16"/>
              </w:rPr>
              <w:t>4995</w:t>
            </w:r>
          </w:p>
        </w:tc>
        <w:tc>
          <w:tcPr>
            <w:tcW w:w="517" w:type="dxa"/>
          </w:tcPr>
          <w:p w14:paraId="28EE61B6" w14:textId="77777777" w:rsidR="00F51791" w:rsidRDefault="00F51791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274AB6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6A042A" w14:textId="77777777" w:rsidR="00F51791" w:rsidRDefault="00F51791" w:rsidP="00D55F9E">
            <w:r>
              <w:rPr>
                <w:sz w:val="16"/>
                <w:szCs w:val="16"/>
              </w:rPr>
              <w:t>CR to TS 38.133 on core maintenance for R18 NR mobility enhancements</w:t>
            </w:r>
          </w:p>
        </w:tc>
        <w:tc>
          <w:tcPr>
            <w:tcW w:w="517" w:type="dxa"/>
          </w:tcPr>
          <w:p w14:paraId="002EB1E7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B9AF3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D242051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DF88292" w14:textId="77777777" w:rsidR="00F51791" w:rsidRDefault="00F51791" w:rsidP="00D55F9E">
            <w:r>
              <w:rPr>
                <w:sz w:val="16"/>
                <w:szCs w:val="16"/>
              </w:rPr>
              <w:t>R4-2420245</w:t>
            </w:r>
          </w:p>
        </w:tc>
        <w:tc>
          <w:tcPr>
            <w:tcW w:w="1597" w:type="dxa"/>
          </w:tcPr>
          <w:p w14:paraId="21B60178" w14:textId="77777777" w:rsidR="00F51791" w:rsidRDefault="00F51791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6317AF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1A906C2B" w14:textId="77777777" w:rsidR="00F51791" w:rsidRDefault="00F5179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926E10" w14:textId="77777777" w:rsidR="00F51791" w:rsidRDefault="00F51791" w:rsidP="00D55F9E">
            <w:pPr>
              <w:rPr>
                <w:sz w:val="16"/>
                <w:szCs w:val="16"/>
              </w:rPr>
            </w:pPr>
          </w:p>
        </w:tc>
      </w:tr>
      <w:tr w:rsidR="00F51791" w14:paraId="2C53EBDD" w14:textId="77777777" w:rsidTr="00D55F9E">
        <w:tc>
          <w:tcPr>
            <w:tcW w:w="879" w:type="dxa"/>
          </w:tcPr>
          <w:p w14:paraId="47AECD96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11DC2B" w14:textId="77777777" w:rsidR="00F51791" w:rsidRDefault="00F51791" w:rsidP="00D55F9E">
            <w:r>
              <w:rPr>
                <w:sz w:val="16"/>
                <w:szCs w:val="16"/>
              </w:rPr>
              <w:t>4996</w:t>
            </w:r>
          </w:p>
        </w:tc>
        <w:tc>
          <w:tcPr>
            <w:tcW w:w="517" w:type="dxa"/>
          </w:tcPr>
          <w:p w14:paraId="00382DF3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476BF8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05AE68" w14:textId="77777777" w:rsidR="00F51791" w:rsidRDefault="00F51791" w:rsidP="00D55F9E">
            <w:r>
              <w:rPr>
                <w:sz w:val="16"/>
                <w:szCs w:val="16"/>
              </w:rPr>
              <w:t>CR to TS 38.133 on performance requirements for R18 NR mobility enhancements</w:t>
            </w:r>
          </w:p>
        </w:tc>
        <w:tc>
          <w:tcPr>
            <w:tcW w:w="517" w:type="dxa"/>
          </w:tcPr>
          <w:p w14:paraId="5E00C586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69565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7BE3D3A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3FA560" w14:textId="77777777" w:rsidR="00F51791" w:rsidRDefault="00F51791" w:rsidP="00D55F9E">
            <w:r>
              <w:rPr>
                <w:sz w:val="16"/>
                <w:szCs w:val="16"/>
              </w:rPr>
              <w:t>R4-2417714</w:t>
            </w:r>
          </w:p>
        </w:tc>
        <w:tc>
          <w:tcPr>
            <w:tcW w:w="1597" w:type="dxa"/>
          </w:tcPr>
          <w:p w14:paraId="5CB81C67" w14:textId="77777777" w:rsidR="00F51791" w:rsidRDefault="00F51791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E269507" w14:textId="77777777" w:rsidR="00F51791" w:rsidRDefault="00F51791" w:rsidP="00D55F9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492FFFD0" w14:textId="77777777" w:rsidR="00F51791" w:rsidRDefault="00F51791" w:rsidP="00D55F9E">
            <w:r>
              <w:rPr>
                <w:sz w:val="16"/>
                <w:szCs w:val="16"/>
              </w:rPr>
              <w:t>A.6.5.12.1, A.6.5.12.2</w:t>
            </w:r>
          </w:p>
        </w:tc>
        <w:tc>
          <w:tcPr>
            <w:tcW w:w="998" w:type="dxa"/>
          </w:tcPr>
          <w:p w14:paraId="5175B956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1791" w14:paraId="38AF4B7D" w14:textId="77777777" w:rsidTr="00D55F9E">
        <w:tc>
          <w:tcPr>
            <w:tcW w:w="879" w:type="dxa"/>
          </w:tcPr>
          <w:p w14:paraId="2A8C4C09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4DCB6F" w14:textId="77777777" w:rsidR="00F51791" w:rsidRDefault="00F51791" w:rsidP="00D55F9E">
            <w:r>
              <w:rPr>
                <w:sz w:val="16"/>
                <w:szCs w:val="16"/>
              </w:rPr>
              <w:t>5007</w:t>
            </w:r>
          </w:p>
        </w:tc>
        <w:tc>
          <w:tcPr>
            <w:tcW w:w="517" w:type="dxa"/>
          </w:tcPr>
          <w:p w14:paraId="3A825D2E" w14:textId="77777777" w:rsidR="00F51791" w:rsidRDefault="00F5179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3D9137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F8CD35" w14:textId="77777777" w:rsidR="00F51791" w:rsidRDefault="00F51791" w:rsidP="00D55F9E">
            <w:r>
              <w:rPr>
                <w:sz w:val="16"/>
                <w:szCs w:val="16"/>
              </w:rPr>
              <w:t>CR on core requirements for R18 mobility</w:t>
            </w:r>
          </w:p>
        </w:tc>
        <w:tc>
          <w:tcPr>
            <w:tcW w:w="517" w:type="dxa"/>
          </w:tcPr>
          <w:p w14:paraId="4DE56F7A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273A8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4BFA26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C88968" w14:textId="77777777" w:rsidR="00F51791" w:rsidRDefault="00F51791" w:rsidP="00D55F9E">
            <w:r>
              <w:rPr>
                <w:sz w:val="16"/>
                <w:szCs w:val="16"/>
              </w:rPr>
              <w:t>R4-2420128</w:t>
            </w:r>
          </w:p>
        </w:tc>
        <w:tc>
          <w:tcPr>
            <w:tcW w:w="1597" w:type="dxa"/>
          </w:tcPr>
          <w:p w14:paraId="4A4C0929" w14:textId="77777777" w:rsidR="00F51791" w:rsidRDefault="00F51791" w:rsidP="00D55F9E">
            <w:r>
              <w:rPr>
                <w:sz w:val="16"/>
                <w:szCs w:val="16"/>
              </w:rPr>
              <w:t>MediaTek Inc., Nokia, vivo, CATT, Huawei, HiSilicon</w:t>
            </w:r>
          </w:p>
        </w:tc>
        <w:tc>
          <w:tcPr>
            <w:tcW w:w="1122" w:type="dxa"/>
          </w:tcPr>
          <w:p w14:paraId="62085471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749C5820" w14:textId="77777777" w:rsidR="00F51791" w:rsidRDefault="00F51791" w:rsidP="00D55F9E">
            <w:r>
              <w:rPr>
                <w:sz w:val="16"/>
                <w:szCs w:val="16"/>
              </w:rPr>
              <w:t>6.2.2C.2, 8.2.2.2.20, 8.2.4.2.20, 9.14, 9.15</w:t>
            </w:r>
          </w:p>
        </w:tc>
        <w:tc>
          <w:tcPr>
            <w:tcW w:w="998" w:type="dxa"/>
          </w:tcPr>
          <w:p w14:paraId="2CEDC51A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51791" w14:paraId="2E7B0C39" w14:textId="77777777" w:rsidTr="00D55F9E">
        <w:tc>
          <w:tcPr>
            <w:tcW w:w="879" w:type="dxa"/>
          </w:tcPr>
          <w:p w14:paraId="37EFDA78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9D0231" w14:textId="77777777" w:rsidR="00F51791" w:rsidRDefault="00F51791" w:rsidP="00D55F9E">
            <w:r>
              <w:rPr>
                <w:sz w:val="16"/>
                <w:szCs w:val="16"/>
              </w:rPr>
              <w:t>5008</w:t>
            </w:r>
          </w:p>
        </w:tc>
        <w:tc>
          <w:tcPr>
            <w:tcW w:w="517" w:type="dxa"/>
          </w:tcPr>
          <w:p w14:paraId="2D69C80D" w14:textId="77777777" w:rsidR="00F51791" w:rsidRDefault="00F5179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C61AE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AC2A94" w14:textId="77777777" w:rsidR="00F51791" w:rsidRDefault="00F51791" w:rsidP="00D55F9E">
            <w:r>
              <w:rPr>
                <w:sz w:val="16"/>
                <w:szCs w:val="16"/>
              </w:rPr>
              <w:t>CR on performance maintenance for R18 mobility</w:t>
            </w:r>
          </w:p>
        </w:tc>
        <w:tc>
          <w:tcPr>
            <w:tcW w:w="517" w:type="dxa"/>
          </w:tcPr>
          <w:p w14:paraId="42EA257D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AD0F51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9316746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53C1E4" w14:textId="77777777" w:rsidR="00F51791" w:rsidRDefault="00F51791" w:rsidP="00D55F9E">
            <w:r>
              <w:rPr>
                <w:sz w:val="16"/>
                <w:szCs w:val="16"/>
              </w:rPr>
              <w:t>R4-2420129</w:t>
            </w:r>
          </w:p>
        </w:tc>
        <w:tc>
          <w:tcPr>
            <w:tcW w:w="1597" w:type="dxa"/>
          </w:tcPr>
          <w:p w14:paraId="13424363" w14:textId="77777777" w:rsidR="00F51791" w:rsidRDefault="00F51791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01FF498" w14:textId="77777777" w:rsidR="00F51791" w:rsidRDefault="00F51791" w:rsidP="00D55F9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4F75DF0" w14:textId="77777777" w:rsidR="00F51791" w:rsidRDefault="00F51791" w:rsidP="00D55F9E">
            <w:r>
              <w:rPr>
                <w:sz w:val="16"/>
                <w:szCs w:val="16"/>
              </w:rPr>
              <w:t>10.1.19E.1.2, A.6.3.2.4.1, A.6.3.2.4.2, A.6.3.2.4.3, A.6.3.4.3.2, A.6.6.26.1, A.6.6.28.1, A.7.6.20.1, A.7.6.22.1,</w:t>
            </w:r>
          </w:p>
        </w:tc>
        <w:tc>
          <w:tcPr>
            <w:tcW w:w="998" w:type="dxa"/>
          </w:tcPr>
          <w:p w14:paraId="70DB7742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51791" w14:paraId="285C5148" w14:textId="77777777" w:rsidTr="00D55F9E">
        <w:tc>
          <w:tcPr>
            <w:tcW w:w="879" w:type="dxa"/>
          </w:tcPr>
          <w:p w14:paraId="4190BA41" w14:textId="77777777" w:rsidR="00F51791" w:rsidRDefault="00F51791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8461764" w14:textId="77777777" w:rsidR="00F51791" w:rsidRDefault="00F51791" w:rsidP="00D55F9E">
            <w:r>
              <w:rPr>
                <w:sz w:val="16"/>
                <w:szCs w:val="16"/>
              </w:rPr>
              <w:t>5013</w:t>
            </w:r>
          </w:p>
        </w:tc>
        <w:tc>
          <w:tcPr>
            <w:tcW w:w="517" w:type="dxa"/>
          </w:tcPr>
          <w:p w14:paraId="63FC57FA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C80D4D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B32A00" w14:textId="77777777" w:rsidR="00F51791" w:rsidRDefault="00F51791" w:rsidP="00D55F9E">
            <w:r>
              <w:rPr>
                <w:sz w:val="16"/>
                <w:szCs w:val="16"/>
              </w:rPr>
              <w:t>Removal of unnecessary conditions for LTM</w:t>
            </w:r>
          </w:p>
        </w:tc>
        <w:tc>
          <w:tcPr>
            <w:tcW w:w="517" w:type="dxa"/>
          </w:tcPr>
          <w:p w14:paraId="075F127A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5488F1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7166F59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BA9574" w14:textId="77777777" w:rsidR="00F51791" w:rsidRDefault="00F51791" w:rsidP="00D55F9E">
            <w:r>
              <w:rPr>
                <w:sz w:val="16"/>
                <w:szCs w:val="16"/>
              </w:rPr>
              <w:t>R4-2417924</w:t>
            </w:r>
          </w:p>
        </w:tc>
        <w:tc>
          <w:tcPr>
            <w:tcW w:w="1597" w:type="dxa"/>
          </w:tcPr>
          <w:p w14:paraId="3B04612D" w14:textId="77777777" w:rsidR="00F51791" w:rsidRDefault="00F51791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3210D39D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A9306D3" w14:textId="77777777" w:rsidR="00F51791" w:rsidRDefault="00F5179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9AFDC" w14:textId="77777777" w:rsidR="00F51791" w:rsidRDefault="00F51791" w:rsidP="00D55F9E">
            <w:pPr>
              <w:rPr>
                <w:sz w:val="16"/>
                <w:szCs w:val="16"/>
              </w:rPr>
            </w:pPr>
          </w:p>
        </w:tc>
      </w:tr>
      <w:tr w:rsidR="00F51791" w14:paraId="04EEBC4B" w14:textId="77777777" w:rsidTr="00D55F9E">
        <w:tc>
          <w:tcPr>
            <w:tcW w:w="879" w:type="dxa"/>
          </w:tcPr>
          <w:p w14:paraId="78A70022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BD1568" w14:textId="77777777" w:rsidR="00F51791" w:rsidRDefault="00F51791" w:rsidP="00D55F9E">
            <w:r>
              <w:rPr>
                <w:sz w:val="16"/>
                <w:szCs w:val="16"/>
              </w:rPr>
              <w:t>5124</w:t>
            </w:r>
          </w:p>
        </w:tc>
        <w:tc>
          <w:tcPr>
            <w:tcW w:w="517" w:type="dxa"/>
          </w:tcPr>
          <w:p w14:paraId="25EB16C4" w14:textId="77777777" w:rsidR="00F51791" w:rsidRDefault="00F5179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D52AD4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D8E7BF" w14:textId="77777777" w:rsidR="00F51791" w:rsidRDefault="00F51791" w:rsidP="00D55F9E">
            <w:r>
              <w:rPr>
                <w:sz w:val="16"/>
                <w:szCs w:val="16"/>
              </w:rPr>
              <w:t>Corrections on LTM core requirements</w:t>
            </w:r>
          </w:p>
        </w:tc>
        <w:tc>
          <w:tcPr>
            <w:tcW w:w="517" w:type="dxa"/>
          </w:tcPr>
          <w:p w14:paraId="6E3F7754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1D5EB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4084A58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D191816" w14:textId="77777777" w:rsidR="00F51791" w:rsidRDefault="00F51791" w:rsidP="00D55F9E">
            <w:r>
              <w:rPr>
                <w:sz w:val="16"/>
                <w:szCs w:val="16"/>
              </w:rPr>
              <w:t>R4-2420130</w:t>
            </w:r>
          </w:p>
        </w:tc>
        <w:tc>
          <w:tcPr>
            <w:tcW w:w="1597" w:type="dxa"/>
          </w:tcPr>
          <w:p w14:paraId="46BE0997" w14:textId="77777777" w:rsidR="00F51791" w:rsidRDefault="00F51791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82BA9A" w14:textId="77777777" w:rsidR="00F51791" w:rsidRDefault="00F51791" w:rsidP="00D55F9E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93D6A21" w14:textId="77777777" w:rsidR="00F51791" w:rsidRDefault="00F51791" w:rsidP="00D55F9E">
            <w:r>
              <w:rPr>
                <w:sz w:val="16"/>
                <w:szCs w:val="16"/>
              </w:rPr>
              <w:t>8.25</w:t>
            </w:r>
          </w:p>
        </w:tc>
        <w:tc>
          <w:tcPr>
            <w:tcW w:w="998" w:type="dxa"/>
          </w:tcPr>
          <w:p w14:paraId="541D5911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51791" w14:paraId="75C3D2C3" w14:textId="77777777" w:rsidTr="00D55F9E">
        <w:tc>
          <w:tcPr>
            <w:tcW w:w="879" w:type="dxa"/>
          </w:tcPr>
          <w:p w14:paraId="55BA37ED" w14:textId="77777777" w:rsidR="00F51791" w:rsidRDefault="00F5179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005F27" w14:textId="77777777" w:rsidR="00F51791" w:rsidRDefault="00F51791" w:rsidP="00D55F9E">
            <w:r>
              <w:rPr>
                <w:sz w:val="16"/>
                <w:szCs w:val="16"/>
              </w:rPr>
              <w:t>5125</w:t>
            </w:r>
          </w:p>
        </w:tc>
        <w:tc>
          <w:tcPr>
            <w:tcW w:w="517" w:type="dxa"/>
          </w:tcPr>
          <w:p w14:paraId="7D4F561F" w14:textId="77777777" w:rsidR="00F51791" w:rsidRDefault="00F5179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7E63C" w14:textId="77777777" w:rsidR="00F51791" w:rsidRDefault="00F5179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8791E" w14:textId="77777777" w:rsidR="00F51791" w:rsidRDefault="00F51791" w:rsidP="00D55F9E">
            <w:r>
              <w:rPr>
                <w:sz w:val="16"/>
                <w:szCs w:val="16"/>
              </w:rPr>
              <w:t>Corrections on TC for NR conditional handover including target MCG and candidate SCG</w:t>
            </w:r>
          </w:p>
        </w:tc>
        <w:tc>
          <w:tcPr>
            <w:tcW w:w="517" w:type="dxa"/>
          </w:tcPr>
          <w:p w14:paraId="248B4E44" w14:textId="77777777" w:rsidR="00F51791" w:rsidRDefault="00F5179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63C6E" w14:textId="77777777" w:rsidR="00F51791" w:rsidRDefault="00F5179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4890482" w14:textId="77777777" w:rsidR="00F51791" w:rsidRDefault="00F5179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7E99B5" w14:textId="77777777" w:rsidR="00F51791" w:rsidRDefault="00F51791" w:rsidP="00D55F9E">
            <w:r>
              <w:rPr>
                <w:sz w:val="16"/>
                <w:szCs w:val="16"/>
              </w:rPr>
              <w:t>R4-2418664</w:t>
            </w:r>
          </w:p>
        </w:tc>
        <w:tc>
          <w:tcPr>
            <w:tcW w:w="1597" w:type="dxa"/>
          </w:tcPr>
          <w:p w14:paraId="7EDBB494" w14:textId="77777777" w:rsidR="00F51791" w:rsidRDefault="00F51791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AB8D52" w14:textId="77777777" w:rsidR="00F51791" w:rsidRDefault="00F51791" w:rsidP="00D55F9E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495970DC" w14:textId="77777777" w:rsidR="00F51791" w:rsidRDefault="00F51791" w:rsidP="00D55F9E">
            <w:r>
              <w:rPr>
                <w:sz w:val="16"/>
                <w:szCs w:val="16"/>
              </w:rPr>
              <w:t>A.6.3.3.4, A.6.3.3.5</w:t>
            </w:r>
          </w:p>
        </w:tc>
        <w:tc>
          <w:tcPr>
            <w:tcW w:w="998" w:type="dxa"/>
          </w:tcPr>
          <w:p w14:paraId="074B7B3F" w14:textId="77777777" w:rsidR="00F51791" w:rsidRDefault="00F51791" w:rsidP="00D55F9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7479697D" w14:textId="77777777" w:rsidR="00F51791" w:rsidRDefault="00F51791" w:rsidP="00F51791"/>
    <w:p w14:paraId="0161F5B7" w14:textId="77777777" w:rsidR="005E14E4" w:rsidRDefault="005E14E4" w:rsidP="005E14E4"/>
    <w:p w14:paraId="6BACF2ED" w14:textId="659BB19C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2</w:t>
      </w:r>
    </w:p>
    <w:p w14:paraId="64F06F1F" w14:textId="7BF2C708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30</w:t>
      </w:r>
    </w:p>
    <w:p w14:paraId="76E3F05E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592C" w:rsidRPr="004E535C" w14:paraId="31397621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6DF2CB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082327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3934A2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A4FDCB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A957DE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9CDB0E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8C8839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52A7E9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0047C5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CE3E43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37672E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77E3D8F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0C5583" w14:textId="77777777" w:rsidR="00C4592C" w:rsidRPr="00BF1EB6" w:rsidRDefault="00C4592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592C" w14:paraId="4FDC4C47" w14:textId="77777777" w:rsidTr="00D55F9E">
        <w:tc>
          <w:tcPr>
            <w:tcW w:w="879" w:type="dxa"/>
          </w:tcPr>
          <w:p w14:paraId="0475AD47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8535BD" w14:textId="77777777" w:rsidR="00C4592C" w:rsidRDefault="00C4592C" w:rsidP="00D55F9E">
            <w:r>
              <w:rPr>
                <w:sz w:val="16"/>
                <w:szCs w:val="16"/>
              </w:rPr>
              <w:t>2527</w:t>
            </w:r>
          </w:p>
        </w:tc>
        <w:tc>
          <w:tcPr>
            <w:tcW w:w="517" w:type="dxa"/>
          </w:tcPr>
          <w:p w14:paraId="5E6B6F4C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999611" w14:textId="77777777" w:rsidR="00C4592C" w:rsidRDefault="00C4592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1EF3C0" w14:textId="77777777" w:rsidR="00C4592C" w:rsidRDefault="00C4592C" w:rsidP="00D55F9E">
            <w:r>
              <w:rPr>
                <w:sz w:val="16"/>
                <w:szCs w:val="16"/>
              </w:rPr>
              <w:t>(NR_n30-Core) n30 NS_21 AMPR correction CR to 38.101-1</w:t>
            </w:r>
          </w:p>
        </w:tc>
        <w:tc>
          <w:tcPr>
            <w:tcW w:w="517" w:type="dxa"/>
          </w:tcPr>
          <w:p w14:paraId="2B79E3F8" w14:textId="77777777" w:rsidR="00C4592C" w:rsidRDefault="00C4592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2B650D" w14:textId="77777777" w:rsidR="00C4592C" w:rsidRDefault="00C4592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1D09A42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ABABD9B" w14:textId="77777777" w:rsidR="00C4592C" w:rsidRDefault="00C4592C" w:rsidP="00D55F9E">
            <w:r>
              <w:rPr>
                <w:sz w:val="16"/>
                <w:szCs w:val="16"/>
              </w:rPr>
              <w:t>R4-2417775</w:t>
            </w:r>
          </w:p>
        </w:tc>
        <w:tc>
          <w:tcPr>
            <w:tcW w:w="1597" w:type="dxa"/>
          </w:tcPr>
          <w:p w14:paraId="09089ECE" w14:textId="77777777" w:rsidR="00C4592C" w:rsidRDefault="00C4592C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AC100DB" w14:textId="77777777" w:rsidR="00C4592C" w:rsidRDefault="00C4592C" w:rsidP="00D55F9E">
            <w:r>
              <w:rPr>
                <w:sz w:val="16"/>
                <w:szCs w:val="16"/>
              </w:rPr>
              <w:t>NR_n30-Core</w:t>
            </w:r>
          </w:p>
        </w:tc>
        <w:tc>
          <w:tcPr>
            <w:tcW w:w="2323" w:type="dxa"/>
          </w:tcPr>
          <w:p w14:paraId="494A97FE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B5BB39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</w:tr>
      <w:tr w:rsidR="00C4592C" w14:paraId="6C613FF0" w14:textId="77777777" w:rsidTr="00D55F9E">
        <w:tc>
          <w:tcPr>
            <w:tcW w:w="879" w:type="dxa"/>
          </w:tcPr>
          <w:p w14:paraId="51672013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466266" w14:textId="77777777" w:rsidR="00C4592C" w:rsidRDefault="00C4592C" w:rsidP="00D55F9E">
            <w:r>
              <w:rPr>
                <w:sz w:val="16"/>
                <w:szCs w:val="16"/>
              </w:rPr>
              <w:t>2528</w:t>
            </w:r>
          </w:p>
        </w:tc>
        <w:tc>
          <w:tcPr>
            <w:tcW w:w="517" w:type="dxa"/>
          </w:tcPr>
          <w:p w14:paraId="3339D9AB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03D47" w14:textId="77777777" w:rsidR="00C4592C" w:rsidRDefault="00C4592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1BA390" w14:textId="77777777" w:rsidR="00C4592C" w:rsidRDefault="00C4592C" w:rsidP="00D55F9E">
            <w:r>
              <w:rPr>
                <w:sz w:val="16"/>
                <w:szCs w:val="16"/>
              </w:rPr>
              <w:t>(NR_n30-Core) n30 NS_21 AMPR correction CR to 38.101-1 (cat-A)</w:t>
            </w:r>
          </w:p>
        </w:tc>
        <w:tc>
          <w:tcPr>
            <w:tcW w:w="517" w:type="dxa"/>
          </w:tcPr>
          <w:p w14:paraId="3F5E8BD3" w14:textId="77777777" w:rsidR="00C4592C" w:rsidRDefault="00C4592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27068E" w14:textId="77777777" w:rsidR="00C4592C" w:rsidRDefault="00C4592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3342D6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97F000" w14:textId="77777777" w:rsidR="00C4592C" w:rsidRDefault="00C4592C" w:rsidP="00D55F9E">
            <w:r>
              <w:rPr>
                <w:sz w:val="16"/>
                <w:szCs w:val="16"/>
              </w:rPr>
              <w:t>R4-2417776</w:t>
            </w:r>
          </w:p>
        </w:tc>
        <w:tc>
          <w:tcPr>
            <w:tcW w:w="1597" w:type="dxa"/>
          </w:tcPr>
          <w:p w14:paraId="45DEE4D3" w14:textId="77777777" w:rsidR="00C4592C" w:rsidRDefault="00C4592C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FD4EAB" w14:textId="77777777" w:rsidR="00C4592C" w:rsidRDefault="00C4592C" w:rsidP="00D55F9E">
            <w:r>
              <w:rPr>
                <w:sz w:val="16"/>
                <w:szCs w:val="16"/>
              </w:rPr>
              <w:t>NR_n30-Core</w:t>
            </w:r>
          </w:p>
        </w:tc>
        <w:tc>
          <w:tcPr>
            <w:tcW w:w="2323" w:type="dxa"/>
          </w:tcPr>
          <w:p w14:paraId="1ABFABB3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AA0A2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</w:tr>
      <w:tr w:rsidR="00C4592C" w14:paraId="0CFAD164" w14:textId="77777777" w:rsidTr="00D55F9E">
        <w:tc>
          <w:tcPr>
            <w:tcW w:w="879" w:type="dxa"/>
          </w:tcPr>
          <w:p w14:paraId="69DED943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41E1F1" w14:textId="77777777" w:rsidR="00C4592C" w:rsidRDefault="00C4592C" w:rsidP="00D55F9E">
            <w:r>
              <w:rPr>
                <w:sz w:val="16"/>
                <w:szCs w:val="16"/>
              </w:rPr>
              <w:t>2570</w:t>
            </w:r>
          </w:p>
        </w:tc>
        <w:tc>
          <w:tcPr>
            <w:tcW w:w="517" w:type="dxa"/>
          </w:tcPr>
          <w:p w14:paraId="6B85A507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18EC84" w14:textId="77777777" w:rsidR="00C4592C" w:rsidRDefault="00C4592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3637E1" w14:textId="77777777" w:rsidR="00C4592C" w:rsidRDefault="00C4592C" w:rsidP="00D55F9E">
            <w:r>
              <w:rPr>
                <w:sz w:val="16"/>
                <w:szCs w:val="16"/>
              </w:rPr>
              <w:t>(NR_SUL_combos_R18-Core) CR for TS 38.101-1 to align the MSD table format for SUL combos (R18)</w:t>
            </w:r>
          </w:p>
        </w:tc>
        <w:tc>
          <w:tcPr>
            <w:tcW w:w="517" w:type="dxa"/>
          </w:tcPr>
          <w:p w14:paraId="1F0A87DC" w14:textId="77777777" w:rsidR="00C4592C" w:rsidRDefault="00C4592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0ACF15" w14:textId="77777777" w:rsidR="00C4592C" w:rsidRDefault="00C4592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3B75E1E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CA25BF8" w14:textId="77777777" w:rsidR="00C4592C" w:rsidRDefault="00C4592C" w:rsidP="00D55F9E">
            <w:r>
              <w:rPr>
                <w:sz w:val="16"/>
                <w:szCs w:val="16"/>
              </w:rPr>
              <w:t>R4-2419062</w:t>
            </w:r>
          </w:p>
        </w:tc>
        <w:tc>
          <w:tcPr>
            <w:tcW w:w="1597" w:type="dxa"/>
          </w:tcPr>
          <w:p w14:paraId="0BAF2658" w14:textId="77777777" w:rsidR="00C4592C" w:rsidRDefault="00C4592C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5EAB00" w14:textId="77777777" w:rsidR="00C4592C" w:rsidRDefault="00C4592C" w:rsidP="00D55F9E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1FD2FF36" w14:textId="77777777" w:rsidR="00C4592C" w:rsidRDefault="00C4592C" w:rsidP="00D55F9E"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 w14:paraId="7C9576C8" w14:textId="77777777" w:rsidR="00C4592C" w:rsidRDefault="00C4592C" w:rsidP="00D55F9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4592C" w14:paraId="7B18F194" w14:textId="77777777" w:rsidTr="00D55F9E">
        <w:tc>
          <w:tcPr>
            <w:tcW w:w="879" w:type="dxa"/>
          </w:tcPr>
          <w:p w14:paraId="0D3FB130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F7D3954" w14:textId="77777777" w:rsidR="00C4592C" w:rsidRDefault="00C4592C" w:rsidP="00D55F9E">
            <w:r>
              <w:rPr>
                <w:sz w:val="16"/>
                <w:szCs w:val="16"/>
              </w:rPr>
              <w:t>2572</w:t>
            </w:r>
          </w:p>
        </w:tc>
        <w:tc>
          <w:tcPr>
            <w:tcW w:w="517" w:type="dxa"/>
          </w:tcPr>
          <w:p w14:paraId="620D42E0" w14:textId="77777777" w:rsidR="00C4592C" w:rsidRDefault="00C4592C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CB72C7" w14:textId="77777777" w:rsidR="00C4592C" w:rsidRDefault="00C4592C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FF093E" w14:textId="77777777" w:rsidR="00C4592C" w:rsidRDefault="00C4592C" w:rsidP="00D55F9E">
            <w:r>
              <w:rPr>
                <w:sz w:val="16"/>
                <w:szCs w:val="16"/>
              </w:rPr>
              <w:t>CR on n28 30MHz channel confinement</w:t>
            </w:r>
          </w:p>
        </w:tc>
        <w:tc>
          <w:tcPr>
            <w:tcW w:w="517" w:type="dxa"/>
          </w:tcPr>
          <w:p w14:paraId="27127E45" w14:textId="77777777" w:rsidR="00C4592C" w:rsidRDefault="00C4592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82E261" w14:textId="77777777" w:rsidR="00C4592C" w:rsidRDefault="00C4592C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7335764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7AC5AFD" w14:textId="77777777" w:rsidR="00C4592C" w:rsidRDefault="00C4592C" w:rsidP="00D55F9E">
            <w:r>
              <w:rPr>
                <w:sz w:val="16"/>
                <w:szCs w:val="16"/>
              </w:rPr>
              <w:t>R4-2420453</w:t>
            </w:r>
          </w:p>
        </w:tc>
        <w:tc>
          <w:tcPr>
            <w:tcW w:w="1597" w:type="dxa"/>
          </w:tcPr>
          <w:p w14:paraId="3A2B7693" w14:textId="77777777" w:rsidR="00C4592C" w:rsidRDefault="00C4592C" w:rsidP="00D55F9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070B700" w14:textId="77777777" w:rsidR="00C4592C" w:rsidRDefault="00C4592C" w:rsidP="00D55F9E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</w:tcPr>
          <w:p w14:paraId="6F294D6B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8BFA95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</w:tr>
      <w:tr w:rsidR="00C4592C" w14:paraId="428E9B04" w14:textId="77777777" w:rsidTr="00D55F9E">
        <w:tc>
          <w:tcPr>
            <w:tcW w:w="879" w:type="dxa"/>
          </w:tcPr>
          <w:p w14:paraId="06F8B79A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A833BD" w14:textId="77777777" w:rsidR="00C4592C" w:rsidRDefault="00C4592C" w:rsidP="00D55F9E">
            <w:r>
              <w:rPr>
                <w:sz w:val="16"/>
                <w:szCs w:val="16"/>
              </w:rPr>
              <w:t>2573</w:t>
            </w:r>
          </w:p>
        </w:tc>
        <w:tc>
          <w:tcPr>
            <w:tcW w:w="517" w:type="dxa"/>
          </w:tcPr>
          <w:p w14:paraId="65D59441" w14:textId="77777777" w:rsidR="00C4592C" w:rsidRDefault="00C4592C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A55D1A" w14:textId="77777777" w:rsidR="00C4592C" w:rsidRDefault="00C4592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17FF7" w14:textId="77777777" w:rsidR="00C4592C" w:rsidRDefault="00C4592C" w:rsidP="00D55F9E">
            <w:r>
              <w:rPr>
                <w:sz w:val="16"/>
                <w:szCs w:val="16"/>
              </w:rPr>
              <w:t>CR on n28 30MHz channel confinement</w:t>
            </w:r>
          </w:p>
        </w:tc>
        <w:tc>
          <w:tcPr>
            <w:tcW w:w="517" w:type="dxa"/>
          </w:tcPr>
          <w:p w14:paraId="5AC7188C" w14:textId="77777777" w:rsidR="00C4592C" w:rsidRDefault="00C4592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058954" w14:textId="77777777" w:rsidR="00C4592C" w:rsidRDefault="00C4592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6722685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43C8F57" w14:textId="77777777" w:rsidR="00C4592C" w:rsidRDefault="00C4592C" w:rsidP="00D55F9E">
            <w:r>
              <w:rPr>
                <w:sz w:val="16"/>
                <w:szCs w:val="16"/>
              </w:rPr>
              <w:t>R4-2420454</w:t>
            </w:r>
          </w:p>
        </w:tc>
        <w:tc>
          <w:tcPr>
            <w:tcW w:w="1597" w:type="dxa"/>
          </w:tcPr>
          <w:p w14:paraId="2253B9F9" w14:textId="77777777" w:rsidR="00C4592C" w:rsidRDefault="00C4592C" w:rsidP="00D55F9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112563C" w14:textId="77777777" w:rsidR="00C4592C" w:rsidRDefault="00C4592C" w:rsidP="00D55F9E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</w:tcPr>
          <w:p w14:paraId="3782E7EE" w14:textId="77777777" w:rsidR="00C4592C" w:rsidRDefault="00C4592C" w:rsidP="00D55F9E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34086EC7" w14:textId="77777777" w:rsidR="00C4592C" w:rsidRDefault="00C4592C" w:rsidP="00D55F9E">
            <w:r>
              <w:rPr>
                <w:sz w:val="16"/>
                <w:szCs w:val="16"/>
              </w:rPr>
              <w:t xml:space="preserve">TS/TR ... CR ... ; TS38.521-1 </w:t>
            </w:r>
            <w:r>
              <w:rPr>
                <w:sz w:val="16"/>
                <w:szCs w:val="16"/>
              </w:rPr>
              <w:lastRenderedPageBreak/>
              <w:t xml:space="preserve">; TS/TR ... CR ... </w:t>
            </w:r>
          </w:p>
        </w:tc>
      </w:tr>
      <w:tr w:rsidR="00C4592C" w14:paraId="3D4A28C4" w14:textId="77777777" w:rsidTr="00D55F9E">
        <w:tc>
          <w:tcPr>
            <w:tcW w:w="879" w:type="dxa"/>
          </w:tcPr>
          <w:p w14:paraId="73DDB04E" w14:textId="77777777" w:rsidR="00C4592C" w:rsidRDefault="00C4592C" w:rsidP="00D55F9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AC1A7F5" w14:textId="77777777" w:rsidR="00C4592C" w:rsidRDefault="00C4592C" w:rsidP="00D55F9E">
            <w:r>
              <w:rPr>
                <w:sz w:val="16"/>
                <w:szCs w:val="16"/>
              </w:rPr>
              <w:t>2574</w:t>
            </w:r>
          </w:p>
        </w:tc>
        <w:tc>
          <w:tcPr>
            <w:tcW w:w="517" w:type="dxa"/>
          </w:tcPr>
          <w:p w14:paraId="12553328" w14:textId="77777777" w:rsidR="00C4592C" w:rsidRDefault="00C4592C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82E24" w14:textId="77777777" w:rsidR="00C4592C" w:rsidRDefault="00C4592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F0627" w14:textId="77777777" w:rsidR="00C4592C" w:rsidRDefault="00C4592C" w:rsidP="00D55F9E">
            <w:r>
              <w:rPr>
                <w:sz w:val="16"/>
                <w:szCs w:val="16"/>
              </w:rPr>
              <w:t>CR on n28 30MHz channel confinement</w:t>
            </w:r>
          </w:p>
        </w:tc>
        <w:tc>
          <w:tcPr>
            <w:tcW w:w="517" w:type="dxa"/>
          </w:tcPr>
          <w:p w14:paraId="3D0BCF4C" w14:textId="77777777" w:rsidR="00C4592C" w:rsidRDefault="00C4592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1C7B3E" w14:textId="77777777" w:rsidR="00C4592C" w:rsidRDefault="00C4592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4B0AAD4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964E6D" w14:textId="77777777" w:rsidR="00C4592C" w:rsidRDefault="00C4592C" w:rsidP="00D55F9E">
            <w:r>
              <w:rPr>
                <w:sz w:val="16"/>
                <w:szCs w:val="16"/>
              </w:rPr>
              <w:t>R4-2420455</w:t>
            </w:r>
          </w:p>
        </w:tc>
        <w:tc>
          <w:tcPr>
            <w:tcW w:w="1597" w:type="dxa"/>
          </w:tcPr>
          <w:p w14:paraId="294B630C" w14:textId="77777777" w:rsidR="00C4592C" w:rsidRDefault="00C4592C" w:rsidP="00D55F9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C2386B8" w14:textId="77777777" w:rsidR="00C4592C" w:rsidRDefault="00C4592C" w:rsidP="00D55F9E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</w:tcPr>
          <w:p w14:paraId="09F42600" w14:textId="77777777" w:rsidR="00C4592C" w:rsidRDefault="00C4592C" w:rsidP="00D55F9E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766289B7" w14:textId="77777777" w:rsidR="00C4592C" w:rsidRDefault="00C4592C" w:rsidP="00D55F9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C4592C" w14:paraId="533C01E5" w14:textId="77777777" w:rsidTr="00D55F9E">
        <w:tc>
          <w:tcPr>
            <w:tcW w:w="879" w:type="dxa"/>
          </w:tcPr>
          <w:p w14:paraId="610AC7A2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998949" w14:textId="77777777" w:rsidR="00C4592C" w:rsidRDefault="00C4592C" w:rsidP="00D55F9E">
            <w:r>
              <w:rPr>
                <w:sz w:val="16"/>
                <w:szCs w:val="16"/>
              </w:rPr>
              <w:t>2583</w:t>
            </w:r>
          </w:p>
        </w:tc>
        <w:tc>
          <w:tcPr>
            <w:tcW w:w="517" w:type="dxa"/>
          </w:tcPr>
          <w:p w14:paraId="1E34A3E4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802ABB" w14:textId="77777777" w:rsidR="00C4592C" w:rsidRDefault="00C4592C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F43E06" w14:textId="77777777" w:rsidR="00C4592C" w:rsidRDefault="00C4592C" w:rsidP="00D55F9E">
            <w:r>
              <w:rPr>
                <w:sz w:val="16"/>
                <w:szCs w:val="16"/>
              </w:rPr>
              <w:t>(NR_n53-Core) CR to correct Note 6 of Table 7.6.3-2 regarding band n53 OOB - TS38.101-1</w:t>
            </w:r>
          </w:p>
        </w:tc>
        <w:tc>
          <w:tcPr>
            <w:tcW w:w="517" w:type="dxa"/>
          </w:tcPr>
          <w:p w14:paraId="6BFC29D8" w14:textId="77777777" w:rsidR="00C4592C" w:rsidRDefault="00C4592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DE301D" w14:textId="77777777" w:rsidR="00C4592C" w:rsidRDefault="00C4592C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DE8B110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DD7533" w14:textId="77777777" w:rsidR="00C4592C" w:rsidRDefault="00C4592C" w:rsidP="00D55F9E">
            <w:r>
              <w:rPr>
                <w:sz w:val="16"/>
                <w:szCs w:val="16"/>
              </w:rPr>
              <w:t>R4-2419315</w:t>
            </w:r>
          </w:p>
        </w:tc>
        <w:tc>
          <w:tcPr>
            <w:tcW w:w="1597" w:type="dxa"/>
          </w:tcPr>
          <w:p w14:paraId="24E5FCD2" w14:textId="77777777" w:rsidR="00C4592C" w:rsidRDefault="00C4592C" w:rsidP="00D55F9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2620CF38" w14:textId="77777777" w:rsidR="00C4592C" w:rsidRDefault="00C4592C" w:rsidP="00D55F9E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14:paraId="53BA6365" w14:textId="77777777" w:rsidR="00C4592C" w:rsidRDefault="00C4592C" w:rsidP="00D55F9E">
            <w:r>
              <w:rPr>
                <w:sz w:val="16"/>
                <w:szCs w:val="16"/>
              </w:rPr>
              <w:t>7.6.3</w:t>
            </w:r>
          </w:p>
        </w:tc>
        <w:tc>
          <w:tcPr>
            <w:tcW w:w="998" w:type="dxa"/>
          </w:tcPr>
          <w:p w14:paraId="3084018B" w14:textId="77777777" w:rsidR="00C4592C" w:rsidRDefault="00C4592C" w:rsidP="00D55F9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4592C" w14:paraId="7100FAC0" w14:textId="77777777" w:rsidTr="00D55F9E">
        <w:tc>
          <w:tcPr>
            <w:tcW w:w="879" w:type="dxa"/>
          </w:tcPr>
          <w:p w14:paraId="40218436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D9D32C" w14:textId="77777777" w:rsidR="00C4592C" w:rsidRDefault="00C4592C" w:rsidP="00D55F9E">
            <w:r>
              <w:rPr>
                <w:sz w:val="16"/>
                <w:szCs w:val="16"/>
              </w:rPr>
              <w:t>2584</w:t>
            </w:r>
          </w:p>
        </w:tc>
        <w:tc>
          <w:tcPr>
            <w:tcW w:w="517" w:type="dxa"/>
          </w:tcPr>
          <w:p w14:paraId="1F872ABC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F296B" w14:textId="77777777" w:rsidR="00C4592C" w:rsidRDefault="00C4592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64AD68" w14:textId="77777777" w:rsidR="00C4592C" w:rsidRDefault="00C4592C" w:rsidP="00D55F9E">
            <w:r>
              <w:rPr>
                <w:sz w:val="16"/>
                <w:szCs w:val="16"/>
              </w:rPr>
              <w:t>(NR_n53-Core) CR to correct Note 6 of Table 7.6.3-2 regarding band n53 OOB - TS38.101-1</w:t>
            </w:r>
          </w:p>
        </w:tc>
        <w:tc>
          <w:tcPr>
            <w:tcW w:w="517" w:type="dxa"/>
          </w:tcPr>
          <w:p w14:paraId="6D5D702E" w14:textId="77777777" w:rsidR="00C4592C" w:rsidRDefault="00C4592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A5893A" w14:textId="77777777" w:rsidR="00C4592C" w:rsidRDefault="00C4592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D8E3AEE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4779387" w14:textId="77777777" w:rsidR="00C4592C" w:rsidRDefault="00C4592C" w:rsidP="00D55F9E">
            <w:r>
              <w:rPr>
                <w:sz w:val="16"/>
                <w:szCs w:val="16"/>
              </w:rPr>
              <w:t>R4-2419316</w:t>
            </w:r>
          </w:p>
        </w:tc>
        <w:tc>
          <w:tcPr>
            <w:tcW w:w="1597" w:type="dxa"/>
          </w:tcPr>
          <w:p w14:paraId="5A637E6E" w14:textId="77777777" w:rsidR="00C4592C" w:rsidRDefault="00C4592C" w:rsidP="00D55F9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5F61A61" w14:textId="77777777" w:rsidR="00C4592C" w:rsidRDefault="00C4592C" w:rsidP="00D55F9E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14:paraId="3D5EBB9A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FDDE8" w14:textId="77777777" w:rsidR="00C4592C" w:rsidRDefault="00C4592C" w:rsidP="00D55F9E">
            <w:pPr>
              <w:rPr>
                <w:sz w:val="16"/>
                <w:szCs w:val="16"/>
              </w:rPr>
            </w:pPr>
          </w:p>
        </w:tc>
      </w:tr>
      <w:tr w:rsidR="00C4592C" w14:paraId="6B76D717" w14:textId="77777777" w:rsidTr="00D55F9E">
        <w:tc>
          <w:tcPr>
            <w:tcW w:w="879" w:type="dxa"/>
          </w:tcPr>
          <w:p w14:paraId="4DA08020" w14:textId="77777777" w:rsidR="00C4592C" w:rsidRDefault="00C4592C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602684" w14:textId="77777777" w:rsidR="00C4592C" w:rsidRDefault="00C4592C" w:rsidP="00D55F9E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</w:tcPr>
          <w:p w14:paraId="00B25619" w14:textId="77777777" w:rsidR="00C4592C" w:rsidRDefault="00C4592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D9CC7" w14:textId="77777777" w:rsidR="00C4592C" w:rsidRDefault="00C4592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9451C4" w14:textId="77777777" w:rsidR="00C4592C" w:rsidRDefault="00C4592C" w:rsidP="00D55F9E">
            <w:r>
              <w:rPr>
                <w:sz w:val="16"/>
                <w:szCs w:val="16"/>
              </w:rPr>
              <w:t>(NR_n53-Core) CR to correct Note 6 of Table 7.6.3-2 regarding band n53 OOB - TS38.101-1</w:t>
            </w:r>
          </w:p>
        </w:tc>
        <w:tc>
          <w:tcPr>
            <w:tcW w:w="517" w:type="dxa"/>
          </w:tcPr>
          <w:p w14:paraId="7E11987A" w14:textId="77777777" w:rsidR="00C4592C" w:rsidRDefault="00C4592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137D14" w14:textId="77777777" w:rsidR="00C4592C" w:rsidRDefault="00C4592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AB22C5F" w14:textId="77777777" w:rsidR="00C4592C" w:rsidRDefault="00C4592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05D3CFD" w14:textId="77777777" w:rsidR="00C4592C" w:rsidRDefault="00C4592C" w:rsidP="00D55F9E">
            <w:r>
              <w:rPr>
                <w:sz w:val="16"/>
                <w:szCs w:val="16"/>
              </w:rPr>
              <w:t>R4-2419317</w:t>
            </w:r>
          </w:p>
        </w:tc>
        <w:tc>
          <w:tcPr>
            <w:tcW w:w="1597" w:type="dxa"/>
          </w:tcPr>
          <w:p w14:paraId="33F96EC8" w14:textId="77777777" w:rsidR="00C4592C" w:rsidRDefault="00C4592C" w:rsidP="00D55F9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31BC354" w14:textId="77777777" w:rsidR="00C4592C" w:rsidRDefault="00C4592C" w:rsidP="00D55F9E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14:paraId="5B212ABB" w14:textId="77777777" w:rsidR="00C4592C" w:rsidRDefault="00C4592C" w:rsidP="00D55F9E">
            <w:r>
              <w:rPr>
                <w:sz w:val="16"/>
                <w:szCs w:val="16"/>
              </w:rPr>
              <w:t>7.6.3</w:t>
            </w:r>
          </w:p>
        </w:tc>
        <w:tc>
          <w:tcPr>
            <w:tcW w:w="998" w:type="dxa"/>
          </w:tcPr>
          <w:p w14:paraId="22713123" w14:textId="77777777" w:rsidR="00C4592C" w:rsidRDefault="00C4592C" w:rsidP="00D55F9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49268338" w14:textId="77777777" w:rsidR="00C4592C" w:rsidRDefault="00C4592C" w:rsidP="00C4592C"/>
    <w:p w14:paraId="3847BAF2" w14:textId="77777777" w:rsidR="00264F81" w:rsidRPr="004347C0" w:rsidRDefault="00264F81" w:rsidP="00264F81"/>
    <w:p w14:paraId="0C4A99ED" w14:textId="2FC1BE45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3</w:t>
      </w:r>
    </w:p>
    <w:p w14:paraId="24FFDA5D" w14:textId="11C23071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31</w:t>
      </w:r>
    </w:p>
    <w:p w14:paraId="0668DD48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A6BB3" w:rsidRPr="004E535C" w14:paraId="60D05698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E67079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5A3C7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18F09F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D3C9BF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EF70E3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CA9FC4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5FD9E0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363EA4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0E0960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8A5BA6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EADCD9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276019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9E953E" w14:textId="77777777" w:rsidR="00BA6BB3" w:rsidRPr="00BF1EB6" w:rsidRDefault="00BA6BB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A6BB3" w14:paraId="3B10C0D9" w14:textId="77777777" w:rsidTr="00D55F9E">
        <w:tc>
          <w:tcPr>
            <w:tcW w:w="879" w:type="dxa"/>
          </w:tcPr>
          <w:p w14:paraId="3396F4B7" w14:textId="77777777" w:rsidR="00BA6BB3" w:rsidRDefault="00BA6BB3" w:rsidP="00D55F9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136CEBF" w14:textId="77777777" w:rsidR="00BA6BB3" w:rsidRDefault="00BA6BB3" w:rsidP="00D55F9E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6EA64D0D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E6D97D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3294A9" w14:textId="77777777" w:rsidR="00BA6BB3" w:rsidRDefault="00BA6BB3" w:rsidP="00D55F9E">
            <w:r>
              <w:rPr>
                <w:sz w:val="16"/>
                <w:szCs w:val="16"/>
              </w:rPr>
              <w:t>CR on Correlation Matrix of NCR Demodulation in 38.106</w:t>
            </w:r>
          </w:p>
        </w:tc>
        <w:tc>
          <w:tcPr>
            <w:tcW w:w="517" w:type="dxa"/>
          </w:tcPr>
          <w:p w14:paraId="127DE1CD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4C371D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0EB0B82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4254802" w14:textId="77777777" w:rsidR="00BA6BB3" w:rsidRDefault="00BA6BB3" w:rsidP="00D55F9E">
            <w:r>
              <w:rPr>
                <w:sz w:val="16"/>
                <w:szCs w:val="16"/>
              </w:rPr>
              <w:t>R4-2419866</w:t>
            </w:r>
          </w:p>
        </w:tc>
        <w:tc>
          <w:tcPr>
            <w:tcW w:w="1597" w:type="dxa"/>
          </w:tcPr>
          <w:p w14:paraId="75482DAB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D0CFB1F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60AB3CC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A0635E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6720FAEE" w14:textId="77777777" w:rsidTr="00D55F9E">
        <w:tc>
          <w:tcPr>
            <w:tcW w:w="879" w:type="dxa"/>
          </w:tcPr>
          <w:p w14:paraId="0CC32B6A" w14:textId="77777777" w:rsidR="00BA6BB3" w:rsidRDefault="00BA6BB3" w:rsidP="00D55F9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665282C" w14:textId="77777777" w:rsidR="00BA6BB3" w:rsidRDefault="00BA6BB3" w:rsidP="00D55F9E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61C2EF55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64776F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4691D9" w14:textId="77777777" w:rsidR="00BA6BB3" w:rsidRDefault="00BA6BB3" w:rsidP="00D55F9E">
            <w:r>
              <w:rPr>
                <w:sz w:val="16"/>
                <w:szCs w:val="16"/>
              </w:rPr>
              <w:t>CR to 38.106: ACLR requirements for NCR</w:t>
            </w:r>
          </w:p>
        </w:tc>
        <w:tc>
          <w:tcPr>
            <w:tcW w:w="517" w:type="dxa"/>
          </w:tcPr>
          <w:p w14:paraId="11561856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F0614D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6D19A71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1EC83A" w14:textId="77777777" w:rsidR="00BA6BB3" w:rsidRDefault="00BA6BB3" w:rsidP="00D55F9E">
            <w:r>
              <w:rPr>
                <w:sz w:val="16"/>
                <w:szCs w:val="16"/>
              </w:rPr>
              <w:t>R4-2419876</w:t>
            </w:r>
          </w:p>
        </w:tc>
        <w:tc>
          <w:tcPr>
            <w:tcW w:w="1597" w:type="dxa"/>
          </w:tcPr>
          <w:p w14:paraId="31F4377B" w14:textId="77777777" w:rsidR="00BA6BB3" w:rsidRDefault="00BA6BB3" w:rsidP="00D55F9E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013E6F" w14:textId="77777777" w:rsidR="00BA6BB3" w:rsidRDefault="00BA6BB3" w:rsidP="00D55F9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27C4C626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F25E85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255449A8" w14:textId="77777777" w:rsidTr="00D55F9E">
        <w:tc>
          <w:tcPr>
            <w:tcW w:w="879" w:type="dxa"/>
          </w:tcPr>
          <w:p w14:paraId="7747601D" w14:textId="77777777" w:rsidR="00BA6BB3" w:rsidRDefault="00BA6BB3" w:rsidP="00D55F9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83F28B5" w14:textId="77777777" w:rsidR="00BA6BB3" w:rsidRDefault="00BA6BB3" w:rsidP="00D55F9E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7A095814" w14:textId="77777777" w:rsidR="00BA6BB3" w:rsidRDefault="00BA6BB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84FD89" w14:textId="77777777" w:rsidR="00BA6BB3" w:rsidRDefault="00BA6BB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FF5DCB" w14:textId="77777777" w:rsidR="00BA6BB3" w:rsidRDefault="00BA6BB3" w:rsidP="00D55F9E">
            <w:r>
              <w:rPr>
                <w:sz w:val="16"/>
                <w:szCs w:val="16"/>
              </w:rPr>
              <w:t>CR to TS 38.106 with terminology alignment for Rel-17</w:t>
            </w:r>
          </w:p>
        </w:tc>
        <w:tc>
          <w:tcPr>
            <w:tcW w:w="517" w:type="dxa"/>
          </w:tcPr>
          <w:p w14:paraId="72BDF33C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29315D" w14:textId="77777777" w:rsidR="00BA6BB3" w:rsidRDefault="00BA6BB3" w:rsidP="00D55F9E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5357C4A1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1F3A77" w14:textId="77777777" w:rsidR="00BA6BB3" w:rsidRDefault="00BA6BB3" w:rsidP="00D55F9E">
            <w:r>
              <w:rPr>
                <w:sz w:val="16"/>
                <w:szCs w:val="16"/>
              </w:rPr>
              <w:t>R4-2419465</w:t>
            </w:r>
          </w:p>
        </w:tc>
        <w:tc>
          <w:tcPr>
            <w:tcW w:w="1597" w:type="dxa"/>
          </w:tcPr>
          <w:p w14:paraId="6E12C93C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1BEF31D" w14:textId="77777777" w:rsidR="00BA6BB3" w:rsidRDefault="00BA6BB3" w:rsidP="00D55F9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5818429" w14:textId="77777777" w:rsidR="00BA6BB3" w:rsidRDefault="00BA6BB3" w:rsidP="00D55F9E">
            <w:r>
              <w:rPr>
                <w:sz w:val="16"/>
                <w:szCs w:val="16"/>
              </w:rPr>
              <w:t>1, 3, 4.2, 4.3, 4.4, 4.5, 6.2, 6.7.2, 6.7.3</w:t>
            </w:r>
          </w:p>
        </w:tc>
        <w:tc>
          <w:tcPr>
            <w:tcW w:w="998" w:type="dxa"/>
          </w:tcPr>
          <w:p w14:paraId="04B816EE" w14:textId="77777777" w:rsidR="00BA6BB3" w:rsidRDefault="00BA6BB3" w:rsidP="00D55F9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BA6BB3" w14:paraId="7956C020" w14:textId="77777777" w:rsidTr="00D55F9E">
        <w:tc>
          <w:tcPr>
            <w:tcW w:w="879" w:type="dxa"/>
          </w:tcPr>
          <w:p w14:paraId="2D9A776B" w14:textId="77777777" w:rsidR="00BA6BB3" w:rsidRDefault="00BA6BB3" w:rsidP="00D55F9E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19E3FEFE" w14:textId="77777777" w:rsidR="00BA6BB3" w:rsidRDefault="00BA6BB3" w:rsidP="00D55F9E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5ABA15D0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E3A79A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A18D05" w14:textId="77777777" w:rsidR="00BA6BB3" w:rsidRDefault="00BA6BB3" w:rsidP="00D55F9E">
            <w:r>
              <w:rPr>
                <w:sz w:val="16"/>
                <w:szCs w:val="16"/>
              </w:rPr>
              <w:t>CR to TS 38.106 with terminology alignment for Rel-18</w:t>
            </w:r>
          </w:p>
        </w:tc>
        <w:tc>
          <w:tcPr>
            <w:tcW w:w="517" w:type="dxa"/>
          </w:tcPr>
          <w:p w14:paraId="0FABDD00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9F6DB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3900FB1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B6D4DD" w14:textId="77777777" w:rsidR="00BA6BB3" w:rsidRDefault="00BA6BB3" w:rsidP="00D55F9E">
            <w:r>
              <w:rPr>
                <w:sz w:val="16"/>
                <w:szCs w:val="16"/>
              </w:rPr>
              <w:t>R4-2419846</w:t>
            </w:r>
          </w:p>
        </w:tc>
        <w:tc>
          <w:tcPr>
            <w:tcW w:w="1597" w:type="dxa"/>
          </w:tcPr>
          <w:p w14:paraId="0910FAC7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B716B9F" w14:textId="77777777" w:rsidR="00BA6BB3" w:rsidRDefault="00BA6BB3" w:rsidP="00D55F9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93AAFF7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7D84A6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00ECF4D6" w14:textId="77777777" w:rsidTr="00D55F9E">
        <w:tc>
          <w:tcPr>
            <w:tcW w:w="879" w:type="dxa"/>
          </w:tcPr>
          <w:p w14:paraId="10157414" w14:textId="77777777" w:rsidR="00BA6BB3" w:rsidRDefault="00BA6BB3" w:rsidP="00D55F9E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2212DED6" w14:textId="77777777" w:rsidR="00BA6BB3" w:rsidRDefault="00BA6BB3" w:rsidP="00D55F9E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48FB7ABA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01A3E" w14:textId="77777777" w:rsidR="00BA6BB3" w:rsidRDefault="00BA6BB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1BB337" w14:textId="77777777" w:rsidR="00BA6BB3" w:rsidRDefault="00BA6BB3" w:rsidP="00D55F9E">
            <w:r>
              <w:rPr>
                <w:sz w:val="16"/>
                <w:szCs w:val="16"/>
              </w:rPr>
              <w:t>CR for TS 38.114, Correction on terminology of RF repeater</w:t>
            </w:r>
          </w:p>
        </w:tc>
        <w:tc>
          <w:tcPr>
            <w:tcW w:w="517" w:type="dxa"/>
          </w:tcPr>
          <w:p w14:paraId="58B6EDAA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884CC" w14:textId="77777777" w:rsidR="00BA6BB3" w:rsidRDefault="00BA6BB3" w:rsidP="00D55F9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39B887C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0CFD8FB" w14:textId="77777777" w:rsidR="00BA6BB3" w:rsidRDefault="00BA6BB3" w:rsidP="00D55F9E">
            <w:r>
              <w:rPr>
                <w:sz w:val="16"/>
                <w:szCs w:val="16"/>
              </w:rPr>
              <w:t>R4-2419843</w:t>
            </w:r>
          </w:p>
        </w:tc>
        <w:tc>
          <w:tcPr>
            <w:tcW w:w="1597" w:type="dxa"/>
          </w:tcPr>
          <w:p w14:paraId="70C41083" w14:textId="77777777" w:rsidR="00BA6BB3" w:rsidRDefault="00BA6BB3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CBA7132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7954B88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F5503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39DD0ADD" w14:textId="77777777" w:rsidTr="00D55F9E">
        <w:tc>
          <w:tcPr>
            <w:tcW w:w="879" w:type="dxa"/>
          </w:tcPr>
          <w:p w14:paraId="1D7977AE" w14:textId="77777777" w:rsidR="00BA6BB3" w:rsidRDefault="00BA6BB3" w:rsidP="00D55F9E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57F1220E" w14:textId="77777777" w:rsidR="00BA6BB3" w:rsidRDefault="00BA6BB3" w:rsidP="00D55F9E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58B4623E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29BCF1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4229EA" w14:textId="77777777" w:rsidR="00BA6BB3" w:rsidRDefault="00BA6BB3" w:rsidP="00D55F9E">
            <w:r>
              <w:rPr>
                <w:sz w:val="16"/>
                <w:szCs w:val="16"/>
              </w:rPr>
              <w:t>CR for TS 38.114, Correction on terminology of NCR and RF repeater</w:t>
            </w:r>
          </w:p>
        </w:tc>
        <w:tc>
          <w:tcPr>
            <w:tcW w:w="517" w:type="dxa"/>
          </w:tcPr>
          <w:p w14:paraId="244ED0F9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3A78F" w14:textId="77777777" w:rsidR="00BA6BB3" w:rsidRDefault="00BA6BB3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D30279D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B6C85E1" w14:textId="77777777" w:rsidR="00BA6BB3" w:rsidRDefault="00BA6BB3" w:rsidP="00D55F9E">
            <w:r>
              <w:rPr>
                <w:sz w:val="16"/>
                <w:szCs w:val="16"/>
              </w:rPr>
              <w:t>R4-2419849</w:t>
            </w:r>
          </w:p>
        </w:tc>
        <w:tc>
          <w:tcPr>
            <w:tcW w:w="1597" w:type="dxa"/>
          </w:tcPr>
          <w:p w14:paraId="1D58EC65" w14:textId="77777777" w:rsidR="00BA6BB3" w:rsidRDefault="00BA6BB3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771A87E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E59E6C1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6530E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4E03E342" w14:textId="77777777" w:rsidTr="00D55F9E">
        <w:tc>
          <w:tcPr>
            <w:tcW w:w="879" w:type="dxa"/>
          </w:tcPr>
          <w:p w14:paraId="6FF6A4C3" w14:textId="77777777" w:rsidR="00BA6BB3" w:rsidRDefault="00BA6BB3" w:rsidP="00D55F9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41BBCEE" w14:textId="77777777" w:rsidR="00BA6BB3" w:rsidRDefault="00BA6BB3" w:rsidP="00D55F9E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172BEC7A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1BBB06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E27938" w14:textId="77777777" w:rsidR="00BA6BB3" w:rsidRDefault="00BA6BB3" w:rsidP="00D55F9E">
            <w:r>
              <w:rPr>
                <w:sz w:val="16"/>
                <w:szCs w:val="16"/>
              </w:rPr>
              <w:t>CR on Correlation Matrix of NCR Demodulation in 38.115-1</w:t>
            </w:r>
          </w:p>
        </w:tc>
        <w:tc>
          <w:tcPr>
            <w:tcW w:w="517" w:type="dxa"/>
          </w:tcPr>
          <w:p w14:paraId="28514159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44AB4E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56C9D1C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2D429D7" w14:textId="77777777" w:rsidR="00BA6BB3" w:rsidRDefault="00BA6BB3" w:rsidP="00D55F9E">
            <w:r>
              <w:rPr>
                <w:sz w:val="16"/>
                <w:szCs w:val="16"/>
              </w:rPr>
              <w:t>R4-2419867</w:t>
            </w:r>
          </w:p>
        </w:tc>
        <w:tc>
          <w:tcPr>
            <w:tcW w:w="1597" w:type="dxa"/>
          </w:tcPr>
          <w:p w14:paraId="005601E3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E9320B3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D5A7EEB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3EA64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48DD9957" w14:textId="77777777" w:rsidTr="00D55F9E">
        <w:tc>
          <w:tcPr>
            <w:tcW w:w="879" w:type="dxa"/>
          </w:tcPr>
          <w:p w14:paraId="06322828" w14:textId="77777777" w:rsidR="00BA6BB3" w:rsidRDefault="00BA6BB3" w:rsidP="00D55F9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D3B3D74" w14:textId="77777777" w:rsidR="00BA6BB3" w:rsidRDefault="00BA6BB3" w:rsidP="00D55F9E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74B16A72" w14:textId="77777777" w:rsidR="00BA6BB3" w:rsidRDefault="00BA6BB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D996A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03570B" w14:textId="77777777" w:rsidR="00BA6BB3" w:rsidRDefault="00BA6BB3" w:rsidP="00D55F9E">
            <w:r>
              <w:rPr>
                <w:sz w:val="16"/>
                <w:szCs w:val="16"/>
              </w:rPr>
              <w:t>CR to 38.115-1: Operating band unwanted emissions (rel-18)</w:t>
            </w:r>
          </w:p>
        </w:tc>
        <w:tc>
          <w:tcPr>
            <w:tcW w:w="517" w:type="dxa"/>
          </w:tcPr>
          <w:p w14:paraId="242F0B2D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CC9072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1CE29C0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247767" w14:textId="77777777" w:rsidR="00BA6BB3" w:rsidRDefault="00BA6BB3" w:rsidP="00D55F9E">
            <w:r>
              <w:rPr>
                <w:sz w:val="16"/>
                <w:szCs w:val="16"/>
              </w:rPr>
              <w:t>R4-2419422</w:t>
            </w:r>
          </w:p>
        </w:tc>
        <w:tc>
          <w:tcPr>
            <w:tcW w:w="1597" w:type="dxa"/>
          </w:tcPr>
          <w:p w14:paraId="0B057D4B" w14:textId="77777777" w:rsidR="00BA6BB3" w:rsidRDefault="00BA6BB3" w:rsidP="00D55F9E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CA455AC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777A6DC" w14:textId="77777777" w:rsidR="00BA6BB3" w:rsidRDefault="00BA6BB3" w:rsidP="00D55F9E">
            <w:r>
              <w:rPr>
                <w:sz w:val="16"/>
                <w:szCs w:val="16"/>
              </w:rPr>
              <w:t>6.5.3.4.1, 6.5.3.4.2, 6.5.3.4.3, 6.5.3.4.4, 6.5.3.4.5, 6.5.3.6, 6.5.3.6.1, 6.5.3.6.2</w:t>
            </w:r>
          </w:p>
        </w:tc>
        <w:tc>
          <w:tcPr>
            <w:tcW w:w="998" w:type="dxa"/>
          </w:tcPr>
          <w:p w14:paraId="44493E08" w14:textId="77777777" w:rsidR="00BA6BB3" w:rsidRDefault="00BA6BB3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A6BB3" w14:paraId="75272DDC" w14:textId="77777777" w:rsidTr="00D55F9E">
        <w:tc>
          <w:tcPr>
            <w:tcW w:w="879" w:type="dxa"/>
          </w:tcPr>
          <w:p w14:paraId="78506FAD" w14:textId="77777777" w:rsidR="00BA6BB3" w:rsidRDefault="00BA6BB3" w:rsidP="00D55F9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0D92E38" w14:textId="77777777" w:rsidR="00BA6BB3" w:rsidRDefault="00BA6BB3" w:rsidP="00D55F9E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66CEE33F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0DDFA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807D7D" w14:textId="77777777" w:rsidR="00BA6BB3" w:rsidRDefault="00BA6BB3" w:rsidP="00D55F9E">
            <w:r>
              <w:rPr>
                <w:sz w:val="16"/>
                <w:szCs w:val="16"/>
              </w:rPr>
              <w:t>CR to 38.115-1: ACLR requirements for NCR</w:t>
            </w:r>
          </w:p>
        </w:tc>
        <w:tc>
          <w:tcPr>
            <w:tcW w:w="517" w:type="dxa"/>
          </w:tcPr>
          <w:p w14:paraId="145AEAB2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A70AC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2F177AA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4886DEF" w14:textId="77777777" w:rsidR="00BA6BB3" w:rsidRDefault="00BA6BB3" w:rsidP="00D55F9E">
            <w:r>
              <w:rPr>
                <w:sz w:val="16"/>
                <w:szCs w:val="16"/>
              </w:rPr>
              <w:t>R4-2419877</w:t>
            </w:r>
          </w:p>
        </w:tc>
        <w:tc>
          <w:tcPr>
            <w:tcW w:w="1597" w:type="dxa"/>
          </w:tcPr>
          <w:p w14:paraId="00EE0DA5" w14:textId="77777777" w:rsidR="00BA6BB3" w:rsidRDefault="00BA6BB3" w:rsidP="00D55F9E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78E36AB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5D4107F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89B666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78D5AF5A" w14:textId="77777777" w:rsidTr="00D55F9E">
        <w:tc>
          <w:tcPr>
            <w:tcW w:w="879" w:type="dxa"/>
          </w:tcPr>
          <w:p w14:paraId="7B1743B5" w14:textId="77777777" w:rsidR="00BA6BB3" w:rsidRDefault="00BA6BB3" w:rsidP="00D55F9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68D8172" w14:textId="77777777" w:rsidR="00BA6BB3" w:rsidRDefault="00BA6BB3" w:rsidP="00D55F9E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3DABD4A5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099CCE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D13CA9" w14:textId="77777777" w:rsidR="00BA6BB3" w:rsidRDefault="00BA6BB3" w:rsidP="00D55F9E">
            <w:r>
              <w:rPr>
                <w:sz w:val="16"/>
                <w:szCs w:val="16"/>
              </w:rPr>
              <w:t>CR to TS 38.115-1 with co-location requirements for repeaters</w:t>
            </w:r>
          </w:p>
        </w:tc>
        <w:tc>
          <w:tcPr>
            <w:tcW w:w="517" w:type="dxa"/>
          </w:tcPr>
          <w:p w14:paraId="19111795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C27018" w14:textId="77777777" w:rsidR="00BA6BB3" w:rsidRDefault="00BA6BB3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1530EB4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67DBE5" w14:textId="77777777" w:rsidR="00BA6BB3" w:rsidRDefault="00BA6BB3" w:rsidP="00D55F9E">
            <w:r>
              <w:rPr>
                <w:sz w:val="16"/>
                <w:szCs w:val="16"/>
              </w:rPr>
              <w:t>R4-2419847</w:t>
            </w:r>
          </w:p>
        </w:tc>
        <w:tc>
          <w:tcPr>
            <w:tcW w:w="1597" w:type="dxa"/>
          </w:tcPr>
          <w:p w14:paraId="4D6BA520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5AA9AA9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CFC1DA8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0AB530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12135BC2" w14:textId="77777777" w:rsidTr="00D55F9E">
        <w:tc>
          <w:tcPr>
            <w:tcW w:w="879" w:type="dxa"/>
          </w:tcPr>
          <w:p w14:paraId="38B50363" w14:textId="77777777" w:rsidR="00BA6BB3" w:rsidRDefault="00BA6BB3" w:rsidP="00D55F9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34FB1D4" w14:textId="77777777" w:rsidR="00BA6BB3" w:rsidRDefault="00BA6BB3" w:rsidP="00D55F9E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7365C2B7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EBE93C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5F54EC" w14:textId="77777777" w:rsidR="00BA6BB3" w:rsidRDefault="00BA6BB3" w:rsidP="00D55F9E">
            <w:r>
              <w:rPr>
                <w:sz w:val="16"/>
                <w:szCs w:val="16"/>
              </w:rPr>
              <w:t>CR on Correlation Matrix of NCR Demodulation in 38.115-2</w:t>
            </w:r>
          </w:p>
        </w:tc>
        <w:tc>
          <w:tcPr>
            <w:tcW w:w="517" w:type="dxa"/>
          </w:tcPr>
          <w:p w14:paraId="4E49CF6E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A785CF" w14:textId="77777777" w:rsidR="00BA6BB3" w:rsidRDefault="00BA6BB3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5C4F752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050C334" w14:textId="77777777" w:rsidR="00BA6BB3" w:rsidRDefault="00BA6BB3" w:rsidP="00D55F9E">
            <w:r>
              <w:rPr>
                <w:sz w:val="16"/>
                <w:szCs w:val="16"/>
              </w:rPr>
              <w:t>R4-2419868</w:t>
            </w:r>
          </w:p>
        </w:tc>
        <w:tc>
          <w:tcPr>
            <w:tcW w:w="1597" w:type="dxa"/>
          </w:tcPr>
          <w:p w14:paraId="155D92F6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DB9E84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15CFBCE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4DD1D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13430808" w14:textId="77777777" w:rsidTr="00D55F9E">
        <w:tc>
          <w:tcPr>
            <w:tcW w:w="879" w:type="dxa"/>
          </w:tcPr>
          <w:p w14:paraId="0BB3DA20" w14:textId="77777777" w:rsidR="00BA6BB3" w:rsidRDefault="00BA6BB3" w:rsidP="00D55F9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DC3BD64" w14:textId="77777777" w:rsidR="00BA6BB3" w:rsidRDefault="00BA6BB3" w:rsidP="00D55F9E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29456EE9" w14:textId="77777777" w:rsidR="00BA6BB3" w:rsidRDefault="00BA6BB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BCA25B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AD625C" w14:textId="77777777" w:rsidR="00BA6BB3" w:rsidRDefault="00BA6BB3" w:rsidP="00D55F9E">
            <w:r>
              <w:rPr>
                <w:sz w:val="16"/>
                <w:szCs w:val="16"/>
              </w:rPr>
              <w:t>CR to 38.115-2: Rated TRP output power limit</w:t>
            </w:r>
          </w:p>
        </w:tc>
        <w:tc>
          <w:tcPr>
            <w:tcW w:w="517" w:type="dxa"/>
          </w:tcPr>
          <w:p w14:paraId="78A35370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4DEBC" w14:textId="77777777" w:rsidR="00BA6BB3" w:rsidRDefault="00BA6BB3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7A18D45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BB541AC" w14:textId="77777777" w:rsidR="00BA6BB3" w:rsidRDefault="00BA6BB3" w:rsidP="00D55F9E">
            <w:r>
              <w:rPr>
                <w:sz w:val="16"/>
                <w:szCs w:val="16"/>
              </w:rPr>
              <w:t>R4-2419423</w:t>
            </w:r>
          </w:p>
        </w:tc>
        <w:tc>
          <w:tcPr>
            <w:tcW w:w="1597" w:type="dxa"/>
          </w:tcPr>
          <w:p w14:paraId="63A52066" w14:textId="77777777" w:rsidR="00BA6BB3" w:rsidRDefault="00BA6BB3" w:rsidP="00D55F9E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0D8DCBE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A99503F" w14:textId="77777777" w:rsidR="00BA6BB3" w:rsidRDefault="00BA6BB3" w:rsidP="00D55F9E">
            <w:r>
              <w:rPr>
                <w:sz w:val="16"/>
                <w:szCs w:val="16"/>
              </w:rPr>
              <w:t>6.2.2.1</w:t>
            </w:r>
          </w:p>
        </w:tc>
        <w:tc>
          <w:tcPr>
            <w:tcW w:w="998" w:type="dxa"/>
          </w:tcPr>
          <w:p w14:paraId="56A857F4" w14:textId="77777777" w:rsidR="00BA6BB3" w:rsidRDefault="00BA6BB3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A6BB3" w14:paraId="4ADB56A6" w14:textId="77777777" w:rsidTr="00D55F9E">
        <w:tc>
          <w:tcPr>
            <w:tcW w:w="879" w:type="dxa"/>
          </w:tcPr>
          <w:p w14:paraId="0D97CCF6" w14:textId="77777777" w:rsidR="00BA6BB3" w:rsidRDefault="00BA6BB3" w:rsidP="00D55F9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39EB9BC" w14:textId="77777777" w:rsidR="00BA6BB3" w:rsidRDefault="00BA6BB3" w:rsidP="00D55F9E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4B4815E5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7CDFAA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D3EB1" w14:textId="77777777" w:rsidR="00BA6BB3" w:rsidRDefault="00BA6BB3" w:rsidP="00D55F9E">
            <w:r>
              <w:rPr>
                <w:sz w:val="16"/>
                <w:szCs w:val="16"/>
              </w:rPr>
              <w:t>CR to 38.115-2: ACLR requirements for NCR</w:t>
            </w:r>
          </w:p>
        </w:tc>
        <w:tc>
          <w:tcPr>
            <w:tcW w:w="517" w:type="dxa"/>
          </w:tcPr>
          <w:p w14:paraId="377B0682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58CF6" w14:textId="77777777" w:rsidR="00BA6BB3" w:rsidRDefault="00BA6BB3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0ED63C7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199BCA" w14:textId="77777777" w:rsidR="00BA6BB3" w:rsidRDefault="00BA6BB3" w:rsidP="00D55F9E">
            <w:r>
              <w:rPr>
                <w:sz w:val="16"/>
                <w:szCs w:val="16"/>
              </w:rPr>
              <w:t>R4-2419878</w:t>
            </w:r>
          </w:p>
        </w:tc>
        <w:tc>
          <w:tcPr>
            <w:tcW w:w="1597" w:type="dxa"/>
          </w:tcPr>
          <w:p w14:paraId="477A6DB2" w14:textId="77777777" w:rsidR="00BA6BB3" w:rsidRDefault="00BA6BB3" w:rsidP="00D55F9E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ECF3349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DEF4765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92B94B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  <w:tr w:rsidR="00BA6BB3" w14:paraId="2614227E" w14:textId="77777777" w:rsidTr="00D55F9E">
        <w:tc>
          <w:tcPr>
            <w:tcW w:w="879" w:type="dxa"/>
          </w:tcPr>
          <w:p w14:paraId="5B98076D" w14:textId="77777777" w:rsidR="00BA6BB3" w:rsidRDefault="00BA6BB3" w:rsidP="00D55F9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261DABA" w14:textId="77777777" w:rsidR="00BA6BB3" w:rsidRDefault="00BA6BB3" w:rsidP="00D55F9E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2F11149F" w14:textId="77777777" w:rsidR="00BA6BB3" w:rsidRDefault="00BA6BB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50E5C3" w14:textId="77777777" w:rsidR="00BA6BB3" w:rsidRDefault="00BA6BB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8B470C" w14:textId="77777777" w:rsidR="00BA6BB3" w:rsidRDefault="00BA6BB3" w:rsidP="00D55F9E">
            <w:r>
              <w:rPr>
                <w:sz w:val="16"/>
                <w:szCs w:val="16"/>
              </w:rPr>
              <w:t>CR to TS 38.115-2 with NCR type 1-H missing in some requirements</w:t>
            </w:r>
          </w:p>
        </w:tc>
        <w:tc>
          <w:tcPr>
            <w:tcW w:w="517" w:type="dxa"/>
          </w:tcPr>
          <w:p w14:paraId="7131960F" w14:textId="77777777" w:rsidR="00BA6BB3" w:rsidRDefault="00BA6BB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56C393" w14:textId="77777777" w:rsidR="00BA6BB3" w:rsidRDefault="00BA6BB3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9999747" w14:textId="77777777" w:rsidR="00BA6BB3" w:rsidRDefault="00BA6BB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44D2D1A" w14:textId="77777777" w:rsidR="00BA6BB3" w:rsidRDefault="00BA6BB3" w:rsidP="00D55F9E">
            <w:r>
              <w:rPr>
                <w:sz w:val="16"/>
                <w:szCs w:val="16"/>
              </w:rPr>
              <w:t>R4-2419848</w:t>
            </w:r>
          </w:p>
        </w:tc>
        <w:tc>
          <w:tcPr>
            <w:tcW w:w="1597" w:type="dxa"/>
          </w:tcPr>
          <w:p w14:paraId="0FC7FBAA" w14:textId="77777777" w:rsidR="00BA6BB3" w:rsidRDefault="00BA6BB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60E6B99" w14:textId="77777777" w:rsidR="00BA6BB3" w:rsidRDefault="00BA6BB3" w:rsidP="00D55F9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24280F4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5A0F91" w14:textId="77777777" w:rsidR="00BA6BB3" w:rsidRDefault="00BA6BB3" w:rsidP="00D55F9E">
            <w:pPr>
              <w:rPr>
                <w:sz w:val="16"/>
                <w:szCs w:val="16"/>
              </w:rPr>
            </w:pPr>
          </w:p>
        </w:tc>
      </w:tr>
    </w:tbl>
    <w:p w14:paraId="6D7BF624" w14:textId="77777777" w:rsidR="00BA6BB3" w:rsidRDefault="00BA6BB3" w:rsidP="00BA6BB3"/>
    <w:p w14:paraId="5282C2CB" w14:textId="77777777" w:rsidR="00264F81" w:rsidRPr="004347C0" w:rsidRDefault="00264F81" w:rsidP="00264F81"/>
    <w:p w14:paraId="1AD19C51" w14:textId="53D68364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lastRenderedPageBreak/>
        <w:t>RP-24305</w:t>
      </w:r>
      <w:r>
        <w:rPr>
          <w:noProof/>
        </w:rPr>
        <w:t>4</w:t>
      </w:r>
    </w:p>
    <w:p w14:paraId="76669FAC" w14:textId="7C8797CD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32</w:t>
      </w:r>
    </w:p>
    <w:p w14:paraId="5A088EEE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F25A3" w:rsidRPr="004E535C" w14:paraId="14F22FCD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FA994D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D7F969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881433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BC750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9A194A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C8DB76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9824D2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C955CB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ED2DDB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04ED9F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1CB60A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809034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28C3F3" w14:textId="77777777" w:rsidR="001F25A3" w:rsidRPr="00BF1EB6" w:rsidRDefault="001F25A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F25A3" w14:paraId="70452EBE" w14:textId="77777777" w:rsidTr="00D55F9E">
        <w:tc>
          <w:tcPr>
            <w:tcW w:w="879" w:type="dxa"/>
          </w:tcPr>
          <w:p w14:paraId="2A207BF4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40071F" w14:textId="77777777" w:rsidR="001F25A3" w:rsidRDefault="001F25A3" w:rsidP="00D55F9E">
            <w:r>
              <w:rPr>
                <w:sz w:val="16"/>
                <w:szCs w:val="16"/>
              </w:rPr>
              <w:t>2513</w:t>
            </w:r>
          </w:p>
        </w:tc>
        <w:tc>
          <w:tcPr>
            <w:tcW w:w="517" w:type="dxa"/>
          </w:tcPr>
          <w:p w14:paraId="225E150B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5A063D" w14:textId="77777777" w:rsidR="001F25A3" w:rsidRDefault="001F25A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AE1153" w14:textId="77777777" w:rsidR="001F25A3" w:rsidRDefault="001F25A3" w:rsidP="00D55F9E">
            <w:r>
              <w:rPr>
                <w:sz w:val="16"/>
                <w:szCs w:val="16"/>
              </w:rPr>
              <w:t>(NR_newRAT-Core) Replacement of dual with 2Tx</w:t>
            </w:r>
          </w:p>
        </w:tc>
        <w:tc>
          <w:tcPr>
            <w:tcW w:w="517" w:type="dxa"/>
          </w:tcPr>
          <w:p w14:paraId="66DB7BB6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5D7CD" w14:textId="77777777" w:rsidR="001F25A3" w:rsidRDefault="001F25A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7FD48F69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8EBB57" w14:textId="77777777" w:rsidR="001F25A3" w:rsidRDefault="001F25A3" w:rsidP="00D55F9E">
            <w:r>
              <w:rPr>
                <w:sz w:val="16"/>
                <w:szCs w:val="16"/>
              </w:rPr>
              <w:t>R4-2420475</w:t>
            </w:r>
          </w:p>
        </w:tc>
        <w:tc>
          <w:tcPr>
            <w:tcW w:w="1597" w:type="dxa"/>
          </w:tcPr>
          <w:p w14:paraId="36B5A663" w14:textId="77777777" w:rsidR="001F25A3" w:rsidRDefault="001F25A3" w:rsidP="00D55F9E">
            <w:r>
              <w:rPr>
                <w:sz w:val="16"/>
                <w:szCs w:val="16"/>
              </w:rPr>
              <w:t>Huawei, HiSilicon, Ericsson, Qualcomm, Samsung</w:t>
            </w:r>
          </w:p>
        </w:tc>
        <w:tc>
          <w:tcPr>
            <w:tcW w:w="1122" w:type="dxa"/>
          </w:tcPr>
          <w:p w14:paraId="71BCFD20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47BAAB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D130AD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727E5BAB" w14:textId="77777777" w:rsidTr="00D55F9E">
        <w:tc>
          <w:tcPr>
            <w:tcW w:w="879" w:type="dxa"/>
          </w:tcPr>
          <w:p w14:paraId="291F1D52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B494A7" w14:textId="77777777" w:rsidR="001F25A3" w:rsidRDefault="001F25A3" w:rsidP="00D55F9E">
            <w:r>
              <w:rPr>
                <w:sz w:val="16"/>
                <w:szCs w:val="16"/>
              </w:rPr>
              <w:t>2514</w:t>
            </w:r>
          </w:p>
        </w:tc>
        <w:tc>
          <w:tcPr>
            <w:tcW w:w="517" w:type="dxa"/>
          </w:tcPr>
          <w:p w14:paraId="0FB7978C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3D9746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E121DD" w14:textId="77777777" w:rsidR="001F25A3" w:rsidRDefault="001F25A3" w:rsidP="00D55F9E">
            <w:r>
              <w:rPr>
                <w:sz w:val="16"/>
                <w:szCs w:val="16"/>
              </w:rPr>
              <w:t>(NR_newRAT-Core) Replacement of dual with 2Tx</w:t>
            </w:r>
          </w:p>
        </w:tc>
        <w:tc>
          <w:tcPr>
            <w:tcW w:w="517" w:type="dxa"/>
          </w:tcPr>
          <w:p w14:paraId="11DCCF10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005FFF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C6F998C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0625684" w14:textId="77777777" w:rsidR="001F25A3" w:rsidRDefault="001F25A3" w:rsidP="00D55F9E">
            <w:r>
              <w:rPr>
                <w:sz w:val="16"/>
                <w:szCs w:val="16"/>
              </w:rPr>
              <w:t>R4-2420510</w:t>
            </w:r>
          </w:p>
        </w:tc>
        <w:tc>
          <w:tcPr>
            <w:tcW w:w="1597" w:type="dxa"/>
          </w:tcPr>
          <w:p w14:paraId="679DEACE" w14:textId="77777777" w:rsidR="001F25A3" w:rsidRDefault="001F25A3" w:rsidP="00D55F9E">
            <w:r>
              <w:rPr>
                <w:sz w:val="16"/>
                <w:szCs w:val="16"/>
              </w:rPr>
              <w:t>Huawei, HiSilicon, Ericsson, Qualcomm, Samsung</w:t>
            </w:r>
          </w:p>
        </w:tc>
        <w:tc>
          <w:tcPr>
            <w:tcW w:w="1122" w:type="dxa"/>
          </w:tcPr>
          <w:p w14:paraId="3045CD69" w14:textId="77777777" w:rsidR="001F25A3" w:rsidRDefault="001F25A3" w:rsidP="00D55F9E">
            <w:r>
              <w:rPr>
                <w:sz w:val="16"/>
                <w:szCs w:val="16"/>
              </w:rPr>
              <w:t>NR_newRAT-Core, NR_RF_TxD-Core</w:t>
            </w:r>
          </w:p>
        </w:tc>
        <w:tc>
          <w:tcPr>
            <w:tcW w:w="2323" w:type="dxa"/>
          </w:tcPr>
          <w:p w14:paraId="00E5F031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3C4060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38D4D82B" w14:textId="77777777" w:rsidTr="00D55F9E">
        <w:tc>
          <w:tcPr>
            <w:tcW w:w="879" w:type="dxa"/>
          </w:tcPr>
          <w:p w14:paraId="748FAEAF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2D6609" w14:textId="77777777" w:rsidR="001F25A3" w:rsidRDefault="001F25A3" w:rsidP="00D55F9E">
            <w:r>
              <w:rPr>
                <w:sz w:val="16"/>
                <w:szCs w:val="16"/>
              </w:rPr>
              <w:t>2515</w:t>
            </w:r>
          </w:p>
        </w:tc>
        <w:tc>
          <w:tcPr>
            <w:tcW w:w="517" w:type="dxa"/>
          </w:tcPr>
          <w:p w14:paraId="33B047DA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C15535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EE9204" w14:textId="77777777" w:rsidR="001F25A3" w:rsidRDefault="001F25A3" w:rsidP="00D55F9E">
            <w:r>
              <w:rPr>
                <w:sz w:val="16"/>
                <w:szCs w:val="16"/>
              </w:rPr>
              <w:t>(NR_newRAT-Core) Replacement of dual with 2Tx</w:t>
            </w:r>
          </w:p>
        </w:tc>
        <w:tc>
          <w:tcPr>
            <w:tcW w:w="517" w:type="dxa"/>
          </w:tcPr>
          <w:p w14:paraId="2E649366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7771EA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85A113F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5485AA" w14:textId="77777777" w:rsidR="001F25A3" w:rsidRDefault="001F25A3" w:rsidP="00D55F9E">
            <w:r>
              <w:rPr>
                <w:sz w:val="16"/>
                <w:szCs w:val="16"/>
              </w:rPr>
              <w:t>R4-2420511</w:t>
            </w:r>
          </w:p>
        </w:tc>
        <w:tc>
          <w:tcPr>
            <w:tcW w:w="1597" w:type="dxa"/>
          </w:tcPr>
          <w:p w14:paraId="6F989443" w14:textId="77777777" w:rsidR="001F25A3" w:rsidRDefault="001F25A3" w:rsidP="00D55F9E">
            <w:r>
              <w:rPr>
                <w:sz w:val="16"/>
                <w:szCs w:val="16"/>
              </w:rPr>
              <w:t>Huawei, HiSilicon, Ericsson, Qualcomm, Samsung</w:t>
            </w:r>
          </w:p>
        </w:tc>
        <w:tc>
          <w:tcPr>
            <w:tcW w:w="1122" w:type="dxa"/>
          </w:tcPr>
          <w:p w14:paraId="4B7CAF72" w14:textId="77777777" w:rsidR="001F25A3" w:rsidRDefault="001F25A3" w:rsidP="00D55F9E">
            <w:r>
              <w:rPr>
                <w:sz w:val="16"/>
                <w:szCs w:val="16"/>
              </w:rPr>
              <w:t>NR_newRAT-Core, NR_RF_TxD-Core</w:t>
            </w:r>
          </w:p>
        </w:tc>
        <w:tc>
          <w:tcPr>
            <w:tcW w:w="2323" w:type="dxa"/>
          </w:tcPr>
          <w:p w14:paraId="096391D8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DEAE63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1AEFD63C" w14:textId="77777777" w:rsidTr="00D55F9E">
        <w:tc>
          <w:tcPr>
            <w:tcW w:w="879" w:type="dxa"/>
          </w:tcPr>
          <w:p w14:paraId="5875B90B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48C984" w14:textId="77777777" w:rsidR="001F25A3" w:rsidRDefault="001F25A3" w:rsidP="00D55F9E">
            <w:r>
              <w:rPr>
                <w:sz w:val="16"/>
                <w:szCs w:val="16"/>
              </w:rPr>
              <w:t>2516</w:t>
            </w:r>
          </w:p>
        </w:tc>
        <w:tc>
          <w:tcPr>
            <w:tcW w:w="517" w:type="dxa"/>
          </w:tcPr>
          <w:p w14:paraId="7E67A3B7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00B0B8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886BD1" w14:textId="77777777" w:rsidR="001F25A3" w:rsidRDefault="001F25A3" w:rsidP="00D55F9E">
            <w:r>
              <w:rPr>
                <w:sz w:val="16"/>
                <w:szCs w:val="16"/>
              </w:rPr>
              <w:t>IE and UE capability name corrections (38.101-1)</w:t>
            </w:r>
          </w:p>
        </w:tc>
        <w:tc>
          <w:tcPr>
            <w:tcW w:w="517" w:type="dxa"/>
          </w:tcPr>
          <w:p w14:paraId="3E9D1D1F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731331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5B40BFA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73C531A" w14:textId="77777777" w:rsidR="001F25A3" w:rsidRDefault="001F25A3" w:rsidP="00D55F9E">
            <w:r>
              <w:rPr>
                <w:sz w:val="16"/>
                <w:szCs w:val="16"/>
              </w:rPr>
              <w:t>R4-2417526</w:t>
            </w:r>
          </w:p>
        </w:tc>
        <w:tc>
          <w:tcPr>
            <w:tcW w:w="1597" w:type="dxa"/>
          </w:tcPr>
          <w:p w14:paraId="604D121E" w14:textId="77777777" w:rsidR="001F25A3" w:rsidRDefault="001F25A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BCE48A" w14:textId="77777777" w:rsidR="001F25A3" w:rsidRDefault="001F25A3" w:rsidP="00D55F9E">
            <w:r>
              <w:rPr>
                <w:sz w:val="16"/>
                <w:szCs w:val="16"/>
              </w:rPr>
              <w:t>NR_newRAT-Core, NR_cov_enh-Core, NR_MC_enh-Core</w:t>
            </w:r>
          </w:p>
        </w:tc>
        <w:tc>
          <w:tcPr>
            <w:tcW w:w="2323" w:type="dxa"/>
          </w:tcPr>
          <w:p w14:paraId="74983B3A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2509A6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64109F0D" w14:textId="77777777" w:rsidTr="00D55F9E">
        <w:tc>
          <w:tcPr>
            <w:tcW w:w="879" w:type="dxa"/>
          </w:tcPr>
          <w:p w14:paraId="7DFA86B9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0F59A0" w14:textId="77777777" w:rsidR="001F25A3" w:rsidRDefault="001F25A3" w:rsidP="00D55F9E">
            <w:r>
              <w:rPr>
                <w:sz w:val="16"/>
                <w:szCs w:val="16"/>
              </w:rPr>
              <w:t>2531</w:t>
            </w:r>
          </w:p>
        </w:tc>
        <w:tc>
          <w:tcPr>
            <w:tcW w:w="517" w:type="dxa"/>
          </w:tcPr>
          <w:p w14:paraId="5AEE10B0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03074D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3C0D3B" w14:textId="77777777" w:rsidR="001F25A3" w:rsidRDefault="001F25A3" w:rsidP="00D55F9E">
            <w:r>
              <w:rPr>
                <w:sz w:val="16"/>
                <w:szCs w:val="16"/>
              </w:rPr>
              <w:t>(NR_newRAT-Core) Correction to IBB for intraband contiguous CA</w:t>
            </w:r>
          </w:p>
        </w:tc>
        <w:tc>
          <w:tcPr>
            <w:tcW w:w="517" w:type="dxa"/>
          </w:tcPr>
          <w:p w14:paraId="57D47ECD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16DAB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DA901E0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B9D686" w14:textId="77777777" w:rsidR="001F25A3" w:rsidRDefault="001F25A3" w:rsidP="00D55F9E">
            <w:r>
              <w:rPr>
                <w:sz w:val="16"/>
                <w:szCs w:val="16"/>
              </w:rPr>
              <w:t>R4-2420482</w:t>
            </w:r>
          </w:p>
        </w:tc>
        <w:tc>
          <w:tcPr>
            <w:tcW w:w="1597" w:type="dxa"/>
          </w:tcPr>
          <w:p w14:paraId="5F67BEF3" w14:textId="77777777" w:rsidR="001F25A3" w:rsidRDefault="001F25A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155C2D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07DF368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EF9414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48104BDA" w14:textId="77777777" w:rsidTr="00D55F9E">
        <w:tc>
          <w:tcPr>
            <w:tcW w:w="879" w:type="dxa"/>
          </w:tcPr>
          <w:p w14:paraId="6CB2A31E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C28973C" w14:textId="77777777" w:rsidR="001F25A3" w:rsidRDefault="001F25A3" w:rsidP="00D55F9E">
            <w:r>
              <w:rPr>
                <w:sz w:val="16"/>
                <w:szCs w:val="16"/>
              </w:rPr>
              <w:t>2545</w:t>
            </w:r>
          </w:p>
        </w:tc>
        <w:tc>
          <w:tcPr>
            <w:tcW w:w="517" w:type="dxa"/>
          </w:tcPr>
          <w:p w14:paraId="5C3E8A79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532E34" w14:textId="77777777" w:rsidR="001F25A3" w:rsidRDefault="001F25A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207076" w14:textId="77777777" w:rsidR="001F25A3" w:rsidRDefault="001F25A3" w:rsidP="00D55F9E">
            <w:r>
              <w:rPr>
                <w:sz w:val="16"/>
                <w:szCs w:val="16"/>
              </w:rPr>
              <w:t>(NR_newRAT-Core) CR for TS 38.101-1 reduction of UL CA UetoUe co-ex R15</w:t>
            </w:r>
          </w:p>
        </w:tc>
        <w:tc>
          <w:tcPr>
            <w:tcW w:w="517" w:type="dxa"/>
          </w:tcPr>
          <w:p w14:paraId="1787241B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80CCFE" w14:textId="77777777" w:rsidR="001F25A3" w:rsidRDefault="001F25A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0644F40F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539760" w14:textId="77777777" w:rsidR="001F25A3" w:rsidRDefault="001F25A3" w:rsidP="00D55F9E">
            <w:r>
              <w:rPr>
                <w:sz w:val="16"/>
                <w:szCs w:val="16"/>
              </w:rPr>
              <w:t>R4-2420487</w:t>
            </w:r>
          </w:p>
        </w:tc>
        <w:tc>
          <w:tcPr>
            <w:tcW w:w="1597" w:type="dxa"/>
          </w:tcPr>
          <w:p w14:paraId="07E312FF" w14:textId="77777777" w:rsidR="001F25A3" w:rsidRDefault="001F25A3" w:rsidP="00D55F9E">
            <w:r>
              <w:rPr>
                <w:sz w:val="16"/>
                <w:szCs w:val="16"/>
              </w:rPr>
              <w:t>Samsung, Nokia, Apple</w:t>
            </w:r>
          </w:p>
        </w:tc>
        <w:tc>
          <w:tcPr>
            <w:tcW w:w="1122" w:type="dxa"/>
          </w:tcPr>
          <w:p w14:paraId="2D5C814D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D93772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30ED67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6DCA3EF4" w14:textId="77777777" w:rsidTr="00D55F9E">
        <w:tc>
          <w:tcPr>
            <w:tcW w:w="879" w:type="dxa"/>
          </w:tcPr>
          <w:p w14:paraId="343AD651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3CBF63" w14:textId="77777777" w:rsidR="001F25A3" w:rsidRDefault="001F25A3" w:rsidP="00D55F9E">
            <w:r>
              <w:rPr>
                <w:sz w:val="16"/>
                <w:szCs w:val="16"/>
              </w:rPr>
              <w:t>2560</w:t>
            </w:r>
          </w:p>
        </w:tc>
        <w:tc>
          <w:tcPr>
            <w:tcW w:w="517" w:type="dxa"/>
          </w:tcPr>
          <w:p w14:paraId="45870A43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A18940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1B3F15" w14:textId="77777777" w:rsidR="001F25A3" w:rsidRDefault="001F25A3" w:rsidP="00D55F9E">
            <w:r>
              <w:rPr>
                <w:sz w:val="16"/>
                <w:szCs w:val="16"/>
              </w:rPr>
              <w:t>(NR_newRAT-Core) CR to TS38.101-1: Correction on applicability of minimum requirements</w:t>
            </w:r>
          </w:p>
        </w:tc>
        <w:tc>
          <w:tcPr>
            <w:tcW w:w="517" w:type="dxa"/>
          </w:tcPr>
          <w:p w14:paraId="684FD282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4BA2D0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5B1DA62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13ACC1" w14:textId="77777777" w:rsidR="001F25A3" w:rsidRDefault="001F25A3" w:rsidP="00D55F9E">
            <w:r>
              <w:rPr>
                <w:sz w:val="16"/>
                <w:szCs w:val="16"/>
              </w:rPr>
              <w:t>R4-2418704</w:t>
            </w:r>
          </w:p>
        </w:tc>
        <w:tc>
          <w:tcPr>
            <w:tcW w:w="1597" w:type="dxa"/>
          </w:tcPr>
          <w:p w14:paraId="34D74912" w14:textId="77777777" w:rsidR="001F25A3" w:rsidRDefault="001F25A3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21B1307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3B5C511" w14:textId="77777777" w:rsidR="001F25A3" w:rsidRDefault="001F25A3" w:rsidP="00D55F9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0F55E8A2" w14:textId="77777777" w:rsidR="001F25A3" w:rsidRDefault="001F25A3" w:rsidP="00D55F9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F25A3" w14:paraId="3AAFA5A8" w14:textId="77777777" w:rsidTr="00D55F9E">
        <w:tc>
          <w:tcPr>
            <w:tcW w:w="879" w:type="dxa"/>
          </w:tcPr>
          <w:p w14:paraId="02DE0803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E607D3" w14:textId="77777777" w:rsidR="001F25A3" w:rsidRDefault="001F25A3" w:rsidP="00D55F9E">
            <w:r>
              <w:rPr>
                <w:sz w:val="16"/>
                <w:szCs w:val="16"/>
              </w:rPr>
              <w:t>2561</w:t>
            </w:r>
          </w:p>
        </w:tc>
        <w:tc>
          <w:tcPr>
            <w:tcW w:w="517" w:type="dxa"/>
          </w:tcPr>
          <w:p w14:paraId="05C6EDFE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4E691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2E127B" w14:textId="77777777" w:rsidR="001F25A3" w:rsidRDefault="001F25A3" w:rsidP="00D55F9E">
            <w:r>
              <w:rPr>
                <w:sz w:val="16"/>
                <w:szCs w:val="16"/>
              </w:rPr>
              <w:t>(NR_newRAT-Core) CR to TS38.101-1: Correction on applicability of minimum requirements</w:t>
            </w:r>
          </w:p>
        </w:tc>
        <w:tc>
          <w:tcPr>
            <w:tcW w:w="517" w:type="dxa"/>
          </w:tcPr>
          <w:p w14:paraId="4287CF4D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2895E9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30BFCCA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DED8FA5" w14:textId="77777777" w:rsidR="001F25A3" w:rsidRDefault="001F25A3" w:rsidP="00D55F9E">
            <w:r>
              <w:rPr>
                <w:sz w:val="16"/>
                <w:szCs w:val="16"/>
              </w:rPr>
              <w:t>R4-2418705</w:t>
            </w:r>
          </w:p>
        </w:tc>
        <w:tc>
          <w:tcPr>
            <w:tcW w:w="1597" w:type="dxa"/>
          </w:tcPr>
          <w:p w14:paraId="1DACAAFA" w14:textId="77777777" w:rsidR="001F25A3" w:rsidRDefault="001F25A3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427F0F2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532944" w14:textId="77777777" w:rsidR="001F25A3" w:rsidRDefault="001F25A3" w:rsidP="00D55F9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062D5C5" w14:textId="77777777" w:rsidR="001F25A3" w:rsidRDefault="001F25A3" w:rsidP="00D55F9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F25A3" w14:paraId="59798565" w14:textId="77777777" w:rsidTr="00D55F9E">
        <w:tc>
          <w:tcPr>
            <w:tcW w:w="879" w:type="dxa"/>
          </w:tcPr>
          <w:p w14:paraId="7F72F59E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45BB8F" w14:textId="77777777" w:rsidR="001F25A3" w:rsidRDefault="001F25A3" w:rsidP="00D55F9E">
            <w:r>
              <w:rPr>
                <w:sz w:val="16"/>
                <w:szCs w:val="16"/>
              </w:rPr>
              <w:t>2577</w:t>
            </w:r>
          </w:p>
        </w:tc>
        <w:tc>
          <w:tcPr>
            <w:tcW w:w="517" w:type="dxa"/>
          </w:tcPr>
          <w:p w14:paraId="2639653F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EDE4F4" w14:textId="77777777" w:rsidR="001F25A3" w:rsidRDefault="001F25A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B75078E" w14:textId="77777777" w:rsidR="001F25A3" w:rsidRDefault="001F25A3" w:rsidP="00D55F9E">
            <w:r>
              <w:rPr>
                <w:sz w:val="16"/>
                <w:szCs w:val="16"/>
              </w:rPr>
              <w:t>(NR_newRAT-Core) CR to modify MBW definition - TS38.101-1</w:t>
            </w:r>
          </w:p>
        </w:tc>
        <w:tc>
          <w:tcPr>
            <w:tcW w:w="517" w:type="dxa"/>
          </w:tcPr>
          <w:p w14:paraId="53AFC527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B4F99" w14:textId="77777777" w:rsidR="001F25A3" w:rsidRDefault="001F25A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2D995FAC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F82113" w14:textId="77777777" w:rsidR="001F25A3" w:rsidRDefault="001F25A3" w:rsidP="00D55F9E">
            <w:r>
              <w:rPr>
                <w:sz w:val="16"/>
                <w:szCs w:val="16"/>
              </w:rPr>
              <w:t>R4-2419304</w:t>
            </w:r>
          </w:p>
        </w:tc>
        <w:tc>
          <w:tcPr>
            <w:tcW w:w="1597" w:type="dxa"/>
          </w:tcPr>
          <w:p w14:paraId="1D19BCB5" w14:textId="77777777" w:rsidR="001F25A3" w:rsidRDefault="001F25A3" w:rsidP="00D55F9E">
            <w:r>
              <w:rPr>
                <w:sz w:val="16"/>
                <w:szCs w:val="16"/>
              </w:rPr>
              <w:t>Anritsu Limited, Ericsson</w:t>
            </w:r>
          </w:p>
        </w:tc>
        <w:tc>
          <w:tcPr>
            <w:tcW w:w="1122" w:type="dxa"/>
          </w:tcPr>
          <w:p w14:paraId="7F692751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0165E24" w14:textId="77777777" w:rsidR="001F25A3" w:rsidRDefault="001F25A3" w:rsidP="00D55F9E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75264D89" w14:textId="77777777" w:rsidR="001F25A3" w:rsidRDefault="001F25A3" w:rsidP="00D55F9E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F25A3" w14:paraId="186C27C1" w14:textId="77777777" w:rsidTr="00D55F9E">
        <w:tc>
          <w:tcPr>
            <w:tcW w:w="879" w:type="dxa"/>
          </w:tcPr>
          <w:p w14:paraId="25FF484A" w14:textId="77777777" w:rsidR="001F25A3" w:rsidRDefault="001F25A3" w:rsidP="00D55F9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D84F521" w14:textId="77777777" w:rsidR="001F25A3" w:rsidRDefault="001F25A3" w:rsidP="00D55F9E">
            <w:r>
              <w:rPr>
                <w:sz w:val="16"/>
                <w:szCs w:val="16"/>
              </w:rPr>
              <w:t>2578</w:t>
            </w:r>
          </w:p>
        </w:tc>
        <w:tc>
          <w:tcPr>
            <w:tcW w:w="517" w:type="dxa"/>
          </w:tcPr>
          <w:p w14:paraId="00BCE050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F61110" w14:textId="77777777" w:rsidR="001F25A3" w:rsidRDefault="001F25A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F96EE7" w14:textId="77777777" w:rsidR="001F25A3" w:rsidRDefault="001F25A3" w:rsidP="00D55F9E">
            <w:r>
              <w:rPr>
                <w:sz w:val="16"/>
                <w:szCs w:val="16"/>
              </w:rPr>
              <w:t>(NR_newRAT-Core) CR to modify MBW definition - TS38.101-1</w:t>
            </w:r>
          </w:p>
        </w:tc>
        <w:tc>
          <w:tcPr>
            <w:tcW w:w="517" w:type="dxa"/>
          </w:tcPr>
          <w:p w14:paraId="76205BEC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735BED" w14:textId="77777777" w:rsidR="001F25A3" w:rsidRDefault="001F25A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2E9A8238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8826021" w14:textId="77777777" w:rsidR="001F25A3" w:rsidRDefault="001F25A3" w:rsidP="00D55F9E">
            <w:r>
              <w:rPr>
                <w:sz w:val="16"/>
                <w:szCs w:val="16"/>
              </w:rPr>
              <w:t>R4-2419305</w:t>
            </w:r>
          </w:p>
        </w:tc>
        <w:tc>
          <w:tcPr>
            <w:tcW w:w="1597" w:type="dxa"/>
          </w:tcPr>
          <w:p w14:paraId="3CAEBE43" w14:textId="77777777" w:rsidR="001F25A3" w:rsidRDefault="001F25A3" w:rsidP="00D55F9E">
            <w:r>
              <w:rPr>
                <w:sz w:val="16"/>
                <w:szCs w:val="16"/>
              </w:rPr>
              <w:t>Anritsu Limited, Ericsson</w:t>
            </w:r>
          </w:p>
        </w:tc>
        <w:tc>
          <w:tcPr>
            <w:tcW w:w="1122" w:type="dxa"/>
          </w:tcPr>
          <w:p w14:paraId="16C5D5F3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AD9B4D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BB284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48CA60CE" w14:textId="77777777" w:rsidTr="00D55F9E">
        <w:tc>
          <w:tcPr>
            <w:tcW w:w="879" w:type="dxa"/>
          </w:tcPr>
          <w:p w14:paraId="083DDAA1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F8F8DA" w14:textId="77777777" w:rsidR="001F25A3" w:rsidRDefault="001F25A3" w:rsidP="00D55F9E">
            <w:r>
              <w:rPr>
                <w:sz w:val="16"/>
                <w:szCs w:val="16"/>
              </w:rPr>
              <w:t>2579</w:t>
            </w:r>
          </w:p>
        </w:tc>
        <w:tc>
          <w:tcPr>
            <w:tcW w:w="517" w:type="dxa"/>
          </w:tcPr>
          <w:p w14:paraId="356F9D09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E833F2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1D7DF2" w14:textId="77777777" w:rsidR="001F25A3" w:rsidRDefault="001F25A3" w:rsidP="00D55F9E">
            <w:r>
              <w:rPr>
                <w:sz w:val="16"/>
                <w:szCs w:val="16"/>
              </w:rPr>
              <w:t>(NR_newRAT-Core) CR to modify MBW definition - TS38.101-1</w:t>
            </w:r>
          </w:p>
        </w:tc>
        <w:tc>
          <w:tcPr>
            <w:tcW w:w="517" w:type="dxa"/>
          </w:tcPr>
          <w:p w14:paraId="6E7554C6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42220C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220F269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008DFF" w14:textId="77777777" w:rsidR="001F25A3" w:rsidRDefault="001F25A3" w:rsidP="00D55F9E">
            <w:r>
              <w:rPr>
                <w:sz w:val="16"/>
                <w:szCs w:val="16"/>
              </w:rPr>
              <w:t>R4-2419306</w:t>
            </w:r>
          </w:p>
        </w:tc>
        <w:tc>
          <w:tcPr>
            <w:tcW w:w="1597" w:type="dxa"/>
          </w:tcPr>
          <w:p w14:paraId="1154400A" w14:textId="77777777" w:rsidR="001F25A3" w:rsidRDefault="001F25A3" w:rsidP="00D55F9E">
            <w:r>
              <w:rPr>
                <w:sz w:val="16"/>
                <w:szCs w:val="16"/>
              </w:rPr>
              <w:t>Anritsu Limited, Ericsson</w:t>
            </w:r>
          </w:p>
        </w:tc>
        <w:tc>
          <w:tcPr>
            <w:tcW w:w="1122" w:type="dxa"/>
          </w:tcPr>
          <w:p w14:paraId="68296F49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89F3171" w14:textId="77777777" w:rsidR="001F25A3" w:rsidRDefault="001F25A3" w:rsidP="00D55F9E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2E388170" w14:textId="77777777" w:rsidR="001F25A3" w:rsidRDefault="001F25A3" w:rsidP="00D55F9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F25A3" w14:paraId="7636C55D" w14:textId="77777777" w:rsidTr="00D55F9E">
        <w:tc>
          <w:tcPr>
            <w:tcW w:w="879" w:type="dxa"/>
          </w:tcPr>
          <w:p w14:paraId="16F0A4BE" w14:textId="77777777" w:rsidR="001F25A3" w:rsidRDefault="001F25A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ECC1B3" w14:textId="77777777" w:rsidR="001F25A3" w:rsidRDefault="001F25A3" w:rsidP="00D55F9E">
            <w:r>
              <w:rPr>
                <w:sz w:val="16"/>
                <w:szCs w:val="16"/>
              </w:rPr>
              <w:t>2580</w:t>
            </w:r>
          </w:p>
        </w:tc>
        <w:tc>
          <w:tcPr>
            <w:tcW w:w="517" w:type="dxa"/>
          </w:tcPr>
          <w:p w14:paraId="1DCFBE1B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BCCFA0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760157" w14:textId="77777777" w:rsidR="001F25A3" w:rsidRDefault="001F25A3" w:rsidP="00D55F9E">
            <w:r>
              <w:rPr>
                <w:sz w:val="16"/>
                <w:szCs w:val="16"/>
              </w:rPr>
              <w:t>(NR_newRAT-Core) CR to modify MBW definition - TS38.101-1</w:t>
            </w:r>
          </w:p>
        </w:tc>
        <w:tc>
          <w:tcPr>
            <w:tcW w:w="517" w:type="dxa"/>
          </w:tcPr>
          <w:p w14:paraId="051E6D1B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4C5A14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B28B717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404B0B8" w14:textId="77777777" w:rsidR="001F25A3" w:rsidRDefault="001F25A3" w:rsidP="00D55F9E">
            <w:r>
              <w:rPr>
                <w:sz w:val="16"/>
                <w:szCs w:val="16"/>
              </w:rPr>
              <w:t>R4-2419307</w:t>
            </w:r>
          </w:p>
        </w:tc>
        <w:tc>
          <w:tcPr>
            <w:tcW w:w="1597" w:type="dxa"/>
          </w:tcPr>
          <w:p w14:paraId="62FC41A2" w14:textId="77777777" w:rsidR="001F25A3" w:rsidRDefault="001F25A3" w:rsidP="00D55F9E">
            <w:r>
              <w:rPr>
                <w:sz w:val="16"/>
                <w:szCs w:val="16"/>
              </w:rPr>
              <w:t>Anritsu Limited, Ericsson</w:t>
            </w:r>
          </w:p>
        </w:tc>
        <w:tc>
          <w:tcPr>
            <w:tcW w:w="1122" w:type="dxa"/>
          </w:tcPr>
          <w:p w14:paraId="026EC5F0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EAC32BF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23A9D2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1B8A2B50" w14:textId="77777777" w:rsidTr="00D55F9E">
        <w:tc>
          <w:tcPr>
            <w:tcW w:w="879" w:type="dxa"/>
          </w:tcPr>
          <w:p w14:paraId="2E3E6617" w14:textId="77777777" w:rsidR="001F25A3" w:rsidRDefault="001F25A3" w:rsidP="00D55F9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ADF4A03" w14:textId="77777777" w:rsidR="001F25A3" w:rsidRDefault="001F25A3" w:rsidP="00D55F9E"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 w14:paraId="53271DC5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ADEFC0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D362C8" w14:textId="77777777" w:rsidR="001F25A3" w:rsidRDefault="001F25A3" w:rsidP="00D55F9E">
            <w:r>
              <w:rPr>
                <w:sz w:val="16"/>
                <w:szCs w:val="16"/>
              </w:rPr>
              <w:t>IE and UE capability name corrections (38.101-2)</w:t>
            </w:r>
          </w:p>
        </w:tc>
        <w:tc>
          <w:tcPr>
            <w:tcW w:w="517" w:type="dxa"/>
          </w:tcPr>
          <w:p w14:paraId="758157D0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12B980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F6355EB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0E3D9F0" w14:textId="77777777" w:rsidR="001F25A3" w:rsidRDefault="001F25A3" w:rsidP="00D55F9E">
            <w:r>
              <w:rPr>
                <w:sz w:val="16"/>
                <w:szCs w:val="16"/>
              </w:rPr>
              <w:t>R4-2417527</w:t>
            </w:r>
          </w:p>
        </w:tc>
        <w:tc>
          <w:tcPr>
            <w:tcW w:w="1597" w:type="dxa"/>
          </w:tcPr>
          <w:p w14:paraId="102C7D32" w14:textId="77777777" w:rsidR="001F25A3" w:rsidRDefault="001F25A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CB92B3" w14:textId="77777777" w:rsidR="001F25A3" w:rsidRDefault="001F25A3" w:rsidP="00D55F9E">
            <w:r>
              <w:rPr>
                <w:sz w:val="16"/>
                <w:szCs w:val="16"/>
              </w:rPr>
              <w:t>NR_newRAT-Core, NR_eMIMO-Core, NR_HST_FR2-Core</w:t>
            </w:r>
          </w:p>
        </w:tc>
        <w:tc>
          <w:tcPr>
            <w:tcW w:w="2323" w:type="dxa"/>
          </w:tcPr>
          <w:p w14:paraId="3DC7A4F5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10333B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3A9AB7DA" w14:textId="77777777" w:rsidTr="00D55F9E">
        <w:tc>
          <w:tcPr>
            <w:tcW w:w="879" w:type="dxa"/>
          </w:tcPr>
          <w:p w14:paraId="1EAC5D7A" w14:textId="77777777" w:rsidR="001F25A3" w:rsidRDefault="001F25A3" w:rsidP="00D55F9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8ADAC0" w14:textId="77777777" w:rsidR="001F25A3" w:rsidRDefault="001F25A3" w:rsidP="00D55F9E"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</w:tcPr>
          <w:p w14:paraId="4AF6D1E3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DEDF02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1E3EFE" w14:textId="77777777" w:rsidR="001F25A3" w:rsidRDefault="001F25A3" w:rsidP="00D55F9E">
            <w:r>
              <w:rPr>
                <w:sz w:val="16"/>
                <w:szCs w:val="16"/>
              </w:rPr>
              <w:t>IE and UE capability name corrections (38.101-3)</w:t>
            </w:r>
          </w:p>
        </w:tc>
        <w:tc>
          <w:tcPr>
            <w:tcW w:w="517" w:type="dxa"/>
          </w:tcPr>
          <w:p w14:paraId="01638C71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F6965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14B372F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D90F62B" w14:textId="77777777" w:rsidR="001F25A3" w:rsidRDefault="001F25A3" w:rsidP="00D55F9E">
            <w:r>
              <w:rPr>
                <w:sz w:val="16"/>
                <w:szCs w:val="16"/>
              </w:rPr>
              <w:t>R4-2417528</w:t>
            </w:r>
          </w:p>
        </w:tc>
        <w:tc>
          <w:tcPr>
            <w:tcW w:w="1597" w:type="dxa"/>
          </w:tcPr>
          <w:p w14:paraId="5D409F45" w14:textId="77777777" w:rsidR="001F25A3" w:rsidRDefault="001F25A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2AF721" w14:textId="77777777" w:rsidR="001F25A3" w:rsidRDefault="001F25A3" w:rsidP="00D55F9E">
            <w:r>
              <w:rPr>
                <w:sz w:val="16"/>
                <w:szCs w:val="16"/>
              </w:rPr>
              <w:t>NR_newRAT-Core, TEI16, NR_cov_enh2-Core</w:t>
            </w:r>
          </w:p>
        </w:tc>
        <w:tc>
          <w:tcPr>
            <w:tcW w:w="2323" w:type="dxa"/>
          </w:tcPr>
          <w:p w14:paraId="72577764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8C1F55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3D26691F" w14:textId="77777777" w:rsidTr="00D55F9E">
        <w:tc>
          <w:tcPr>
            <w:tcW w:w="879" w:type="dxa"/>
          </w:tcPr>
          <w:p w14:paraId="5C8BF3F8" w14:textId="77777777" w:rsidR="001F25A3" w:rsidRDefault="001F25A3" w:rsidP="00D55F9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01B5FC4" w14:textId="77777777" w:rsidR="001F25A3" w:rsidRDefault="001F25A3" w:rsidP="00D55F9E"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</w:tcPr>
          <w:p w14:paraId="3535A08B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5CD321" w14:textId="77777777" w:rsidR="001F25A3" w:rsidRDefault="001F25A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51C9106" w14:textId="77777777" w:rsidR="001F25A3" w:rsidRDefault="001F25A3" w:rsidP="00D55F9E">
            <w:r>
              <w:rPr>
                <w:sz w:val="16"/>
                <w:szCs w:val="16"/>
              </w:rPr>
              <w:t>(NR_newRAT-Core) CR for 38.101-3 EN-DC interband 2UL co-ex simplication R15</w:t>
            </w:r>
          </w:p>
        </w:tc>
        <w:tc>
          <w:tcPr>
            <w:tcW w:w="517" w:type="dxa"/>
          </w:tcPr>
          <w:p w14:paraId="23F46C92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F5EB43" w14:textId="77777777" w:rsidR="001F25A3" w:rsidRDefault="001F25A3" w:rsidP="00D55F9E"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 w14:paraId="5F4F5B74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274638F" w14:textId="77777777" w:rsidR="001F25A3" w:rsidRDefault="001F25A3" w:rsidP="00D55F9E">
            <w:r>
              <w:rPr>
                <w:sz w:val="16"/>
                <w:szCs w:val="16"/>
              </w:rPr>
              <w:t>R4-2420489</w:t>
            </w:r>
          </w:p>
        </w:tc>
        <w:tc>
          <w:tcPr>
            <w:tcW w:w="1597" w:type="dxa"/>
          </w:tcPr>
          <w:p w14:paraId="461C2670" w14:textId="77777777" w:rsidR="001F25A3" w:rsidRDefault="001F25A3" w:rsidP="00D55F9E">
            <w:r>
              <w:rPr>
                <w:sz w:val="16"/>
                <w:szCs w:val="16"/>
              </w:rPr>
              <w:t>Samsung, Nokia, Apple</w:t>
            </w:r>
          </w:p>
        </w:tc>
        <w:tc>
          <w:tcPr>
            <w:tcW w:w="1122" w:type="dxa"/>
          </w:tcPr>
          <w:p w14:paraId="40FB6717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7AEA404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6EBF1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6C506F0D" w14:textId="77777777" w:rsidTr="00D55F9E">
        <w:tc>
          <w:tcPr>
            <w:tcW w:w="879" w:type="dxa"/>
          </w:tcPr>
          <w:p w14:paraId="059BABAC" w14:textId="77777777" w:rsidR="001F25A3" w:rsidRDefault="001F25A3" w:rsidP="00D55F9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0159E0E" w14:textId="77777777" w:rsidR="001F25A3" w:rsidRDefault="001F25A3" w:rsidP="00D55F9E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185D5E3F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F56496" w14:textId="77777777" w:rsidR="001F25A3" w:rsidRDefault="001F25A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20B631" w14:textId="77777777" w:rsidR="001F25A3" w:rsidRDefault="001F25A3" w:rsidP="00D55F9E">
            <w:r>
              <w:rPr>
                <w:sz w:val="16"/>
                <w:szCs w:val="16"/>
              </w:rPr>
              <w:t>(NR_newRAT-Core) CR to TS 38104 - EESS protection CEPT</w:t>
            </w:r>
          </w:p>
        </w:tc>
        <w:tc>
          <w:tcPr>
            <w:tcW w:w="517" w:type="dxa"/>
          </w:tcPr>
          <w:p w14:paraId="0EFA5EA1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CFE76" w14:textId="77777777" w:rsidR="001F25A3" w:rsidRDefault="001F25A3" w:rsidP="00D55F9E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2B8AC2A5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559FC40" w14:textId="77777777" w:rsidR="001F25A3" w:rsidRDefault="001F25A3" w:rsidP="00D55F9E">
            <w:r>
              <w:rPr>
                <w:sz w:val="16"/>
                <w:szCs w:val="16"/>
              </w:rPr>
              <w:t>R4-2418922</w:t>
            </w:r>
          </w:p>
        </w:tc>
        <w:tc>
          <w:tcPr>
            <w:tcW w:w="1597" w:type="dxa"/>
          </w:tcPr>
          <w:p w14:paraId="682EE197" w14:textId="77777777" w:rsidR="001F25A3" w:rsidRDefault="001F25A3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913C7D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3CA7110" w14:textId="77777777" w:rsidR="001F25A3" w:rsidRDefault="001F25A3" w:rsidP="00D55F9E">
            <w:r>
              <w:rPr>
                <w:sz w:val="16"/>
                <w:szCs w:val="16"/>
              </w:rPr>
              <w:t>2, 9.7.4.3.4.1, 9.7.5.3.3.1</w:t>
            </w:r>
          </w:p>
        </w:tc>
        <w:tc>
          <w:tcPr>
            <w:tcW w:w="998" w:type="dxa"/>
          </w:tcPr>
          <w:p w14:paraId="08602AA3" w14:textId="77777777" w:rsidR="001F25A3" w:rsidRDefault="001F25A3" w:rsidP="00D55F9E"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 w:rsidR="001F25A3" w14:paraId="1CF7AA61" w14:textId="77777777" w:rsidTr="00D55F9E">
        <w:tc>
          <w:tcPr>
            <w:tcW w:w="879" w:type="dxa"/>
          </w:tcPr>
          <w:p w14:paraId="64C13CA2" w14:textId="77777777" w:rsidR="001F25A3" w:rsidRDefault="001F25A3" w:rsidP="00D55F9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43FF6E1" w14:textId="77777777" w:rsidR="001F25A3" w:rsidRDefault="001F25A3" w:rsidP="00D55F9E"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 w14:paraId="04EF0263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B51FA" w14:textId="77777777" w:rsidR="001F25A3" w:rsidRDefault="001F25A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C4BEA2" w14:textId="77777777" w:rsidR="001F25A3" w:rsidRDefault="001F25A3" w:rsidP="00D55F9E">
            <w:r>
              <w:rPr>
                <w:sz w:val="16"/>
                <w:szCs w:val="16"/>
              </w:rPr>
              <w:t>(NR_newRAT-Core) CR to TS 38104 - EESS protection CEPT</w:t>
            </w:r>
          </w:p>
        </w:tc>
        <w:tc>
          <w:tcPr>
            <w:tcW w:w="517" w:type="dxa"/>
          </w:tcPr>
          <w:p w14:paraId="3CD22C63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FD9C24" w14:textId="77777777" w:rsidR="001F25A3" w:rsidRDefault="001F25A3" w:rsidP="00D55F9E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4D5C0A89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F0D1477" w14:textId="77777777" w:rsidR="001F25A3" w:rsidRDefault="001F25A3" w:rsidP="00D55F9E">
            <w:r>
              <w:rPr>
                <w:sz w:val="16"/>
                <w:szCs w:val="16"/>
              </w:rPr>
              <w:t>R4-2418923</w:t>
            </w:r>
          </w:p>
        </w:tc>
        <w:tc>
          <w:tcPr>
            <w:tcW w:w="1597" w:type="dxa"/>
          </w:tcPr>
          <w:p w14:paraId="13D70C40" w14:textId="77777777" w:rsidR="001F25A3" w:rsidRDefault="001F25A3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FD9FC2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E6AB46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454F15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2EE7ADE8" w14:textId="77777777" w:rsidTr="00D55F9E">
        <w:tc>
          <w:tcPr>
            <w:tcW w:w="879" w:type="dxa"/>
          </w:tcPr>
          <w:p w14:paraId="6450053B" w14:textId="77777777" w:rsidR="001F25A3" w:rsidRDefault="001F25A3" w:rsidP="00D55F9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CE598E6" w14:textId="77777777" w:rsidR="001F25A3" w:rsidRDefault="001F25A3" w:rsidP="00D55F9E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 w14:paraId="3F27A20C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806ED0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281434" w14:textId="77777777" w:rsidR="001F25A3" w:rsidRDefault="001F25A3" w:rsidP="00D55F9E">
            <w:r>
              <w:rPr>
                <w:sz w:val="16"/>
                <w:szCs w:val="16"/>
              </w:rPr>
              <w:t>(NR_newRAT-Core) CR to TS 38104 - EESS protection CEPT</w:t>
            </w:r>
          </w:p>
        </w:tc>
        <w:tc>
          <w:tcPr>
            <w:tcW w:w="517" w:type="dxa"/>
          </w:tcPr>
          <w:p w14:paraId="2C9BE56F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BDA54B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D7B2382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0E1669" w14:textId="77777777" w:rsidR="001F25A3" w:rsidRDefault="001F25A3" w:rsidP="00D55F9E">
            <w:r>
              <w:rPr>
                <w:sz w:val="16"/>
                <w:szCs w:val="16"/>
              </w:rPr>
              <w:t>R4-2418924</w:t>
            </w:r>
          </w:p>
        </w:tc>
        <w:tc>
          <w:tcPr>
            <w:tcW w:w="1597" w:type="dxa"/>
          </w:tcPr>
          <w:p w14:paraId="1F7E6801" w14:textId="77777777" w:rsidR="001F25A3" w:rsidRDefault="001F25A3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68A822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D06FBE9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FB1880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3D16F77F" w14:textId="77777777" w:rsidTr="00D55F9E">
        <w:tc>
          <w:tcPr>
            <w:tcW w:w="879" w:type="dxa"/>
          </w:tcPr>
          <w:p w14:paraId="09077B18" w14:textId="77777777" w:rsidR="001F25A3" w:rsidRDefault="001F25A3" w:rsidP="00D55F9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F0A0B13" w14:textId="77777777" w:rsidR="001F25A3" w:rsidRDefault="001F25A3" w:rsidP="00D55F9E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3F57E36B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BC621B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0C5E4E" w14:textId="77777777" w:rsidR="001F25A3" w:rsidRDefault="001F25A3" w:rsidP="00D55F9E">
            <w:r>
              <w:rPr>
                <w:sz w:val="16"/>
                <w:szCs w:val="16"/>
              </w:rPr>
              <w:t>(NR_newRAT-Core) CR to TS 38104 - EESS protection CEPT</w:t>
            </w:r>
          </w:p>
        </w:tc>
        <w:tc>
          <w:tcPr>
            <w:tcW w:w="517" w:type="dxa"/>
          </w:tcPr>
          <w:p w14:paraId="648AAE86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5642DE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34FFF9E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F0DF005" w14:textId="77777777" w:rsidR="001F25A3" w:rsidRDefault="001F25A3" w:rsidP="00D55F9E">
            <w:r>
              <w:rPr>
                <w:sz w:val="16"/>
                <w:szCs w:val="16"/>
              </w:rPr>
              <w:t>R4-2418925</w:t>
            </w:r>
          </w:p>
        </w:tc>
        <w:tc>
          <w:tcPr>
            <w:tcW w:w="1597" w:type="dxa"/>
          </w:tcPr>
          <w:p w14:paraId="44BDBC52" w14:textId="77777777" w:rsidR="001F25A3" w:rsidRDefault="001F25A3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EE71BA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F8DC189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6A438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6D232419" w14:textId="77777777" w:rsidTr="00D55F9E">
        <w:tc>
          <w:tcPr>
            <w:tcW w:w="879" w:type="dxa"/>
          </w:tcPr>
          <w:p w14:paraId="3521A66B" w14:textId="77777777" w:rsidR="001F25A3" w:rsidRDefault="001F25A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FA2432" w14:textId="77777777" w:rsidR="001F25A3" w:rsidRDefault="001F25A3" w:rsidP="00D55F9E">
            <w:r>
              <w:rPr>
                <w:sz w:val="16"/>
                <w:szCs w:val="16"/>
              </w:rPr>
              <w:t>5014</w:t>
            </w:r>
          </w:p>
        </w:tc>
        <w:tc>
          <w:tcPr>
            <w:tcW w:w="517" w:type="dxa"/>
          </w:tcPr>
          <w:p w14:paraId="254B7D63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161608" w14:textId="77777777" w:rsidR="001F25A3" w:rsidRDefault="001F25A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6580D4B" w14:textId="77777777" w:rsidR="001F25A3" w:rsidRDefault="001F25A3" w:rsidP="00D55F9E">
            <w:r>
              <w:rPr>
                <w:sz w:val="16"/>
                <w:szCs w:val="16"/>
              </w:rPr>
              <w:t>(NR_newRAT) Restoring SCell interruption requirement</w:t>
            </w:r>
          </w:p>
        </w:tc>
        <w:tc>
          <w:tcPr>
            <w:tcW w:w="517" w:type="dxa"/>
          </w:tcPr>
          <w:p w14:paraId="0B02CEAA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F1020" w14:textId="77777777" w:rsidR="001F25A3" w:rsidRDefault="001F25A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0DDA503A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44882E" w14:textId="77777777" w:rsidR="001F25A3" w:rsidRDefault="001F25A3" w:rsidP="00D55F9E">
            <w:r>
              <w:rPr>
                <w:sz w:val="16"/>
                <w:szCs w:val="16"/>
              </w:rPr>
              <w:t>R4-2417925</w:t>
            </w:r>
          </w:p>
        </w:tc>
        <w:tc>
          <w:tcPr>
            <w:tcW w:w="1597" w:type="dxa"/>
          </w:tcPr>
          <w:p w14:paraId="5F290EA5" w14:textId="77777777" w:rsidR="001F25A3" w:rsidRDefault="001F25A3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4523CA26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0EF777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3833AD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31CB1D72" w14:textId="77777777" w:rsidTr="00D55F9E">
        <w:tc>
          <w:tcPr>
            <w:tcW w:w="879" w:type="dxa"/>
          </w:tcPr>
          <w:p w14:paraId="782CD262" w14:textId="77777777" w:rsidR="001F25A3" w:rsidRDefault="001F25A3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A8FEAD1" w14:textId="77777777" w:rsidR="001F25A3" w:rsidRDefault="001F25A3" w:rsidP="00D55F9E">
            <w:r>
              <w:rPr>
                <w:sz w:val="16"/>
                <w:szCs w:val="16"/>
              </w:rPr>
              <w:t>5015</w:t>
            </w:r>
          </w:p>
        </w:tc>
        <w:tc>
          <w:tcPr>
            <w:tcW w:w="517" w:type="dxa"/>
          </w:tcPr>
          <w:p w14:paraId="2E303F73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FEEB5C" w14:textId="77777777" w:rsidR="001F25A3" w:rsidRDefault="001F25A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97CDF6" w14:textId="77777777" w:rsidR="001F25A3" w:rsidRDefault="001F25A3" w:rsidP="00D55F9E">
            <w:r>
              <w:rPr>
                <w:sz w:val="16"/>
                <w:szCs w:val="16"/>
              </w:rPr>
              <w:t>(NR_newRAT) Restoring SCell interruption requirement</w:t>
            </w:r>
          </w:p>
        </w:tc>
        <w:tc>
          <w:tcPr>
            <w:tcW w:w="517" w:type="dxa"/>
          </w:tcPr>
          <w:p w14:paraId="53C53048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DA12CC" w14:textId="77777777" w:rsidR="001F25A3" w:rsidRDefault="001F25A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1F0FF161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1ABE4D7" w14:textId="77777777" w:rsidR="001F25A3" w:rsidRDefault="001F25A3" w:rsidP="00D55F9E">
            <w:r>
              <w:rPr>
                <w:sz w:val="16"/>
                <w:szCs w:val="16"/>
              </w:rPr>
              <w:t>R4-2417926</w:t>
            </w:r>
          </w:p>
        </w:tc>
        <w:tc>
          <w:tcPr>
            <w:tcW w:w="1597" w:type="dxa"/>
          </w:tcPr>
          <w:p w14:paraId="7A76D455" w14:textId="77777777" w:rsidR="001F25A3" w:rsidRDefault="001F25A3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3BBCC4FA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3DD8DA6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0098B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0A9DC8E4" w14:textId="77777777" w:rsidTr="00D55F9E">
        <w:tc>
          <w:tcPr>
            <w:tcW w:w="879" w:type="dxa"/>
          </w:tcPr>
          <w:p w14:paraId="5835734F" w14:textId="77777777" w:rsidR="001F25A3" w:rsidRDefault="001F25A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956FD3" w14:textId="77777777" w:rsidR="001F25A3" w:rsidRDefault="001F25A3" w:rsidP="00D55F9E">
            <w:r>
              <w:rPr>
                <w:sz w:val="16"/>
                <w:szCs w:val="16"/>
              </w:rPr>
              <w:t>5016</w:t>
            </w:r>
          </w:p>
        </w:tc>
        <w:tc>
          <w:tcPr>
            <w:tcW w:w="517" w:type="dxa"/>
          </w:tcPr>
          <w:p w14:paraId="20EFA821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11AF7D" w14:textId="77777777" w:rsidR="001F25A3" w:rsidRDefault="001F25A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861C69" w14:textId="77777777" w:rsidR="001F25A3" w:rsidRDefault="001F25A3" w:rsidP="00D55F9E">
            <w:r>
              <w:rPr>
                <w:sz w:val="16"/>
                <w:szCs w:val="16"/>
              </w:rPr>
              <w:t>(NR_newRAT) Restoring SCell interruption requirement</w:t>
            </w:r>
          </w:p>
        </w:tc>
        <w:tc>
          <w:tcPr>
            <w:tcW w:w="517" w:type="dxa"/>
          </w:tcPr>
          <w:p w14:paraId="5DFCC55B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2C0C66" w14:textId="77777777" w:rsidR="001F25A3" w:rsidRDefault="001F25A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5E484D0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AC7FEA5" w14:textId="77777777" w:rsidR="001F25A3" w:rsidRDefault="001F25A3" w:rsidP="00D55F9E">
            <w:r>
              <w:rPr>
                <w:sz w:val="16"/>
                <w:szCs w:val="16"/>
              </w:rPr>
              <w:t>R4-2417927</w:t>
            </w:r>
          </w:p>
        </w:tc>
        <w:tc>
          <w:tcPr>
            <w:tcW w:w="1597" w:type="dxa"/>
          </w:tcPr>
          <w:p w14:paraId="1580ED0A" w14:textId="77777777" w:rsidR="001F25A3" w:rsidRDefault="001F25A3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0E125E18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1B080CE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4A409F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44F23C36" w14:textId="77777777" w:rsidTr="00D55F9E">
        <w:tc>
          <w:tcPr>
            <w:tcW w:w="879" w:type="dxa"/>
          </w:tcPr>
          <w:p w14:paraId="62307DFC" w14:textId="77777777" w:rsidR="001F25A3" w:rsidRDefault="001F25A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5E1E5C" w14:textId="77777777" w:rsidR="001F25A3" w:rsidRDefault="001F25A3" w:rsidP="00D55F9E">
            <w:r>
              <w:rPr>
                <w:sz w:val="16"/>
                <w:szCs w:val="16"/>
              </w:rPr>
              <w:t>5017</w:t>
            </w:r>
          </w:p>
        </w:tc>
        <w:tc>
          <w:tcPr>
            <w:tcW w:w="517" w:type="dxa"/>
          </w:tcPr>
          <w:p w14:paraId="2ABFAC41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004C5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03B429" w14:textId="77777777" w:rsidR="001F25A3" w:rsidRDefault="001F25A3" w:rsidP="00D55F9E">
            <w:r>
              <w:rPr>
                <w:sz w:val="16"/>
                <w:szCs w:val="16"/>
              </w:rPr>
              <w:t>(NR_newRAT) Restoring SCell interruption requirement</w:t>
            </w:r>
          </w:p>
        </w:tc>
        <w:tc>
          <w:tcPr>
            <w:tcW w:w="517" w:type="dxa"/>
          </w:tcPr>
          <w:p w14:paraId="76236461" w14:textId="77777777" w:rsidR="001F25A3" w:rsidRDefault="001F25A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CED520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7D2F815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383EDBC" w14:textId="77777777" w:rsidR="001F25A3" w:rsidRDefault="001F25A3" w:rsidP="00D55F9E">
            <w:r>
              <w:rPr>
                <w:sz w:val="16"/>
                <w:szCs w:val="16"/>
              </w:rPr>
              <w:t>R4-2417928</w:t>
            </w:r>
          </w:p>
        </w:tc>
        <w:tc>
          <w:tcPr>
            <w:tcW w:w="1597" w:type="dxa"/>
          </w:tcPr>
          <w:p w14:paraId="3744104D" w14:textId="77777777" w:rsidR="001F25A3" w:rsidRDefault="001F25A3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49322CFE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4F4F001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A82722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13314C80" w14:textId="77777777" w:rsidTr="00D55F9E">
        <w:tc>
          <w:tcPr>
            <w:tcW w:w="879" w:type="dxa"/>
          </w:tcPr>
          <w:p w14:paraId="1BFCBCEF" w14:textId="77777777" w:rsidR="001F25A3" w:rsidRDefault="001F25A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E8E415" w14:textId="77777777" w:rsidR="001F25A3" w:rsidRDefault="001F25A3" w:rsidP="00D55F9E">
            <w:r>
              <w:rPr>
                <w:sz w:val="16"/>
                <w:szCs w:val="16"/>
              </w:rPr>
              <w:t>5053</w:t>
            </w:r>
          </w:p>
        </w:tc>
        <w:tc>
          <w:tcPr>
            <w:tcW w:w="517" w:type="dxa"/>
          </w:tcPr>
          <w:p w14:paraId="0682C982" w14:textId="77777777" w:rsidR="001F25A3" w:rsidRDefault="001F25A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92577" w14:textId="77777777" w:rsidR="001F25A3" w:rsidRDefault="001F25A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9F2AA2" w14:textId="77777777" w:rsidR="001F25A3" w:rsidRDefault="001F25A3" w:rsidP="00D55F9E">
            <w:r>
              <w:rPr>
                <w:sz w:val="16"/>
                <w:szCs w:val="16"/>
              </w:rPr>
              <w:t>(NR_new_RAT-Core) CR on NR-E-UTRAN HO requirement</w:t>
            </w:r>
          </w:p>
        </w:tc>
        <w:tc>
          <w:tcPr>
            <w:tcW w:w="517" w:type="dxa"/>
          </w:tcPr>
          <w:p w14:paraId="613371F9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A85798" w14:textId="77777777" w:rsidR="001F25A3" w:rsidRDefault="001F25A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0E35188C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5FB5A6C" w14:textId="77777777" w:rsidR="001F25A3" w:rsidRDefault="001F25A3" w:rsidP="00D55F9E">
            <w:r>
              <w:rPr>
                <w:sz w:val="16"/>
                <w:szCs w:val="16"/>
              </w:rPr>
              <w:t>R4-2418374</w:t>
            </w:r>
          </w:p>
        </w:tc>
        <w:tc>
          <w:tcPr>
            <w:tcW w:w="1597" w:type="dxa"/>
          </w:tcPr>
          <w:p w14:paraId="36C8B77A" w14:textId="77777777" w:rsidR="001F25A3" w:rsidRDefault="001F25A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D339FC8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859B0A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99B13D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  <w:tr w:rsidR="001F25A3" w14:paraId="5882C710" w14:textId="77777777" w:rsidTr="00D55F9E">
        <w:tc>
          <w:tcPr>
            <w:tcW w:w="879" w:type="dxa"/>
          </w:tcPr>
          <w:p w14:paraId="65508E15" w14:textId="77777777" w:rsidR="001F25A3" w:rsidRDefault="001F25A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67B5B0" w14:textId="77777777" w:rsidR="001F25A3" w:rsidRDefault="001F25A3" w:rsidP="00D55F9E">
            <w:r>
              <w:rPr>
                <w:sz w:val="16"/>
                <w:szCs w:val="16"/>
              </w:rPr>
              <w:t>5142</w:t>
            </w:r>
          </w:p>
        </w:tc>
        <w:tc>
          <w:tcPr>
            <w:tcW w:w="517" w:type="dxa"/>
          </w:tcPr>
          <w:p w14:paraId="4BB1F6A8" w14:textId="77777777" w:rsidR="001F25A3" w:rsidRDefault="001F25A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505D15" w14:textId="77777777" w:rsidR="001F25A3" w:rsidRDefault="001F25A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0F9E21" w14:textId="77777777" w:rsidR="001F25A3" w:rsidRDefault="001F25A3" w:rsidP="00D55F9E">
            <w:r>
              <w:rPr>
                <w:sz w:val="16"/>
                <w:szCs w:val="16"/>
              </w:rPr>
              <w:t>(NR_newRAT-Core) Correction on SCell activation delay</w:t>
            </w:r>
          </w:p>
        </w:tc>
        <w:tc>
          <w:tcPr>
            <w:tcW w:w="517" w:type="dxa"/>
          </w:tcPr>
          <w:p w14:paraId="2D325E56" w14:textId="77777777" w:rsidR="001F25A3" w:rsidRDefault="001F25A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59D6F2" w14:textId="77777777" w:rsidR="001F25A3" w:rsidRDefault="001F25A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197C341" w14:textId="77777777" w:rsidR="001F25A3" w:rsidRDefault="001F25A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62A5714" w14:textId="77777777" w:rsidR="001F25A3" w:rsidRDefault="001F25A3" w:rsidP="00D55F9E">
            <w:r>
              <w:rPr>
                <w:sz w:val="16"/>
                <w:szCs w:val="16"/>
              </w:rPr>
              <w:t>R4-2420170</w:t>
            </w:r>
          </w:p>
        </w:tc>
        <w:tc>
          <w:tcPr>
            <w:tcW w:w="1597" w:type="dxa"/>
          </w:tcPr>
          <w:p w14:paraId="215B6088" w14:textId="77777777" w:rsidR="001F25A3" w:rsidRDefault="001F25A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930B44" w14:textId="77777777" w:rsidR="001F25A3" w:rsidRDefault="001F25A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9241528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4C771F" w14:textId="77777777" w:rsidR="001F25A3" w:rsidRDefault="001F25A3" w:rsidP="00D55F9E">
            <w:pPr>
              <w:rPr>
                <w:sz w:val="16"/>
                <w:szCs w:val="16"/>
              </w:rPr>
            </w:pPr>
          </w:p>
        </w:tc>
      </w:tr>
    </w:tbl>
    <w:p w14:paraId="2C1B92BF" w14:textId="77777777" w:rsidR="001F25A3" w:rsidRDefault="001F25A3" w:rsidP="001F25A3"/>
    <w:p w14:paraId="5B748506" w14:textId="77777777" w:rsidR="00700CA7" w:rsidRPr="004347C0" w:rsidRDefault="00700CA7" w:rsidP="00700CA7"/>
    <w:p w14:paraId="5282C8C6" w14:textId="6DBC73B1" w:rsidR="005E14E4" w:rsidRDefault="004F22BC" w:rsidP="005E14E4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5</w:t>
      </w:r>
    </w:p>
    <w:p w14:paraId="7E5D2EE4" w14:textId="62DCB0CF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33</w:t>
      </w:r>
    </w:p>
    <w:p w14:paraId="57DCCE4C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1C53" w:rsidRPr="004E535C" w14:paraId="5118CCB0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BD14E9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8246E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FA7E7C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D30B74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6B21A8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F6EC92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DE675D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30622E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33613E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265BE4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A027E6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2775E0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E1EB9E" w14:textId="77777777" w:rsidR="00D31C53" w:rsidRPr="00BF1EB6" w:rsidRDefault="00D31C53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1C53" w14:paraId="6247926C" w14:textId="77777777" w:rsidTr="00D55F9E">
        <w:tc>
          <w:tcPr>
            <w:tcW w:w="879" w:type="dxa"/>
          </w:tcPr>
          <w:p w14:paraId="3F714FEF" w14:textId="77777777" w:rsidR="00D31C53" w:rsidRDefault="00D31C53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144F0D" w14:textId="77777777" w:rsidR="00D31C53" w:rsidRDefault="00D31C53" w:rsidP="00D55F9E">
            <w:r>
              <w:rPr>
                <w:sz w:val="16"/>
                <w:szCs w:val="16"/>
              </w:rPr>
              <w:t>2532</w:t>
            </w:r>
          </w:p>
        </w:tc>
        <w:tc>
          <w:tcPr>
            <w:tcW w:w="517" w:type="dxa"/>
          </w:tcPr>
          <w:p w14:paraId="1B298DA7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2BF0BF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BFA840" w14:textId="77777777" w:rsidR="00D31C53" w:rsidRDefault="00D31C53" w:rsidP="00D55F9E">
            <w:r>
              <w:rPr>
                <w:sz w:val="16"/>
                <w:szCs w:val="16"/>
              </w:rPr>
              <w:t>(NR_newRAT-Core) Correction to IBB for intraband contiguous CA</w:t>
            </w:r>
          </w:p>
        </w:tc>
        <w:tc>
          <w:tcPr>
            <w:tcW w:w="517" w:type="dxa"/>
          </w:tcPr>
          <w:p w14:paraId="07A6896D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F2DCD6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20EC718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BF8DD41" w14:textId="77777777" w:rsidR="00D31C53" w:rsidRDefault="00D31C53" w:rsidP="00D55F9E">
            <w:r>
              <w:rPr>
                <w:sz w:val="16"/>
                <w:szCs w:val="16"/>
              </w:rPr>
              <w:t>R4-2417967</w:t>
            </w:r>
          </w:p>
        </w:tc>
        <w:tc>
          <w:tcPr>
            <w:tcW w:w="1597" w:type="dxa"/>
          </w:tcPr>
          <w:p w14:paraId="554CD211" w14:textId="77777777" w:rsidR="00D31C53" w:rsidRDefault="00D31C5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23ACA4" w14:textId="77777777" w:rsidR="00D31C53" w:rsidRDefault="00D31C53" w:rsidP="00D55F9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6A300F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68170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2245080C" w14:textId="77777777" w:rsidTr="00D55F9E">
        <w:tc>
          <w:tcPr>
            <w:tcW w:w="879" w:type="dxa"/>
          </w:tcPr>
          <w:p w14:paraId="6EC92C3F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6B3661F" w14:textId="77777777" w:rsidR="00D31C53" w:rsidRDefault="00D31C53" w:rsidP="00D55F9E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1B618935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D976D9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B105F9" w14:textId="77777777" w:rsidR="00D31C53" w:rsidRDefault="00D31C53" w:rsidP="00D55F9E">
            <w:r>
              <w:rPr>
                <w:sz w:val="16"/>
                <w:szCs w:val="16"/>
              </w:rPr>
              <w:t>CR for Rel-15 TS38.101-4, alignments on the expression of CSI-RS conigurations for CQI, PMI and RI requirements</w:t>
            </w:r>
          </w:p>
        </w:tc>
        <w:tc>
          <w:tcPr>
            <w:tcW w:w="517" w:type="dxa"/>
          </w:tcPr>
          <w:p w14:paraId="6E3F0290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237BE" w14:textId="77777777" w:rsidR="00D31C53" w:rsidRDefault="00D31C53" w:rsidP="00D55F9E">
            <w:r>
              <w:rPr>
                <w:sz w:val="16"/>
                <w:szCs w:val="16"/>
              </w:rPr>
              <w:t>15.23.0</w:t>
            </w:r>
          </w:p>
        </w:tc>
        <w:tc>
          <w:tcPr>
            <w:tcW w:w="758" w:type="dxa"/>
          </w:tcPr>
          <w:p w14:paraId="27311704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14CC7A1" w14:textId="77777777" w:rsidR="00D31C53" w:rsidRDefault="00D31C53" w:rsidP="00D55F9E">
            <w:r>
              <w:rPr>
                <w:sz w:val="16"/>
                <w:szCs w:val="16"/>
              </w:rPr>
              <w:t>R4-2419903</w:t>
            </w:r>
          </w:p>
        </w:tc>
        <w:tc>
          <w:tcPr>
            <w:tcW w:w="1597" w:type="dxa"/>
          </w:tcPr>
          <w:p w14:paraId="1993276F" w14:textId="77777777" w:rsidR="00D31C53" w:rsidRDefault="00D31C53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5C8CCA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91F574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823556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7651BAB1" w14:textId="77777777" w:rsidTr="00D55F9E">
        <w:tc>
          <w:tcPr>
            <w:tcW w:w="879" w:type="dxa"/>
          </w:tcPr>
          <w:p w14:paraId="4D528C1A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D58FD1" w14:textId="77777777" w:rsidR="00D31C53" w:rsidRDefault="00D31C53" w:rsidP="00D55F9E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05FB44FB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9214FF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3C3CDF" w14:textId="77777777" w:rsidR="00D31C53" w:rsidRDefault="00D31C53" w:rsidP="00D55F9E">
            <w:r>
              <w:rPr>
                <w:sz w:val="16"/>
                <w:szCs w:val="16"/>
              </w:rPr>
              <w:t>CR for Rel-16 TS38.101-4, alignments on the expression of CSI-RS conigurations for CQI, PMI and RI requirements</w:t>
            </w:r>
          </w:p>
        </w:tc>
        <w:tc>
          <w:tcPr>
            <w:tcW w:w="517" w:type="dxa"/>
          </w:tcPr>
          <w:p w14:paraId="2FF826BB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2A71A" w14:textId="77777777" w:rsidR="00D31C53" w:rsidRDefault="00D31C53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101821D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1E95B10" w14:textId="77777777" w:rsidR="00D31C53" w:rsidRDefault="00D31C53" w:rsidP="00D55F9E">
            <w:r>
              <w:rPr>
                <w:sz w:val="16"/>
                <w:szCs w:val="16"/>
              </w:rPr>
              <w:t>R4-2419904</w:t>
            </w:r>
          </w:p>
        </w:tc>
        <w:tc>
          <w:tcPr>
            <w:tcW w:w="1597" w:type="dxa"/>
          </w:tcPr>
          <w:p w14:paraId="20576E6C" w14:textId="77777777" w:rsidR="00D31C53" w:rsidRDefault="00D31C53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533F794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5ADDA82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A47CBA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23EE4718" w14:textId="77777777" w:rsidTr="00D55F9E">
        <w:tc>
          <w:tcPr>
            <w:tcW w:w="879" w:type="dxa"/>
          </w:tcPr>
          <w:p w14:paraId="38741150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7C8EB06" w14:textId="77777777" w:rsidR="00D31C53" w:rsidRDefault="00D31C53" w:rsidP="00D55F9E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51ED3186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91D48C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93C3CB" w14:textId="77777777" w:rsidR="00D31C53" w:rsidRDefault="00D31C53" w:rsidP="00D55F9E">
            <w:r>
              <w:rPr>
                <w:sz w:val="16"/>
                <w:szCs w:val="16"/>
              </w:rPr>
              <w:t>CR for Rel-17 TS38.101-4, alignments on the expression of CSI-RS conigurations for CQI, PMI and RI requirements</w:t>
            </w:r>
          </w:p>
        </w:tc>
        <w:tc>
          <w:tcPr>
            <w:tcW w:w="517" w:type="dxa"/>
          </w:tcPr>
          <w:p w14:paraId="2BCB20C8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B570EC" w14:textId="77777777" w:rsidR="00D31C53" w:rsidRDefault="00D31C53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DB9E687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FCD85E3" w14:textId="77777777" w:rsidR="00D31C53" w:rsidRDefault="00D31C53" w:rsidP="00D55F9E">
            <w:r>
              <w:rPr>
                <w:sz w:val="16"/>
                <w:szCs w:val="16"/>
              </w:rPr>
              <w:t>R4-2419905</w:t>
            </w:r>
          </w:p>
        </w:tc>
        <w:tc>
          <w:tcPr>
            <w:tcW w:w="1597" w:type="dxa"/>
          </w:tcPr>
          <w:p w14:paraId="7A961BD2" w14:textId="77777777" w:rsidR="00D31C53" w:rsidRDefault="00D31C53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BB636A1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85ABBB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DF6338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1A6804DC" w14:textId="77777777" w:rsidTr="00D55F9E">
        <w:tc>
          <w:tcPr>
            <w:tcW w:w="879" w:type="dxa"/>
          </w:tcPr>
          <w:p w14:paraId="072A1ED7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5EDDDA4" w14:textId="77777777" w:rsidR="00D31C53" w:rsidRDefault="00D31C53" w:rsidP="00D55F9E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415CDDFB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BCB456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5F0C07" w14:textId="77777777" w:rsidR="00D31C53" w:rsidRDefault="00D31C53" w:rsidP="00D55F9E">
            <w:r>
              <w:rPr>
                <w:sz w:val="16"/>
                <w:szCs w:val="16"/>
              </w:rPr>
              <w:t>(NR_newRAT-Perf) Editorial CR to 38.101-4 on PDCCH requirements to unify table numbering format</w:t>
            </w:r>
          </w:p>
        </w:tc>
        <w:tc>
          <w:tcPr>
            <w:tcW w:w="517" w:type="dxa"/>
          </w:tcPr>
          <w:p w14:paraId="255D38A5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52CC17" w14:textId="77777777" w:rsidR="00D31C53" w:rsidRDefault="00D31C53" w:rsidP="00D55F9E">
            <w:r>
              <w:rPr>
                <w:sz w:val="16"/>
                <w:szCs w:val="16"/>
              </w:rPr>
              <w:t>15.23.0</w:t>
            </w:r>
          </w:p>
        </w:tc>
        <w:tc>
          <w:tcPr>
            <w:tcW w:w="758" w:type="dxa"/>
          </w:tcPr>
          <w:p w14:paraId="776C4008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EE15D28" w14:textId="77777777" w:rsidR="00D31C53" w:rsidRDefault="00D31C53" w:rsidP="00D55F9E">
            <w:r>
              <w:rPr>
                <w:sz w:val="16"/>
                <w:szCs w:val="16"/>
              </w:rPr>
              <w:t>R4-2419850</w:t>
            </w:r>
          </w:p>
        </w:tc>
        <w:tc>
          <w:tcPr>
            <w:tcW w:w="1597" w:type="dxa"/>
          </w:tcPr>
          <w:p w14:paraId="76BF90E2" w14:textId="77777777" w:rsidR="00D31C53" w:rsidRDefault="00D31C53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E2627A3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CB63AC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B6D96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523A58CD" w14:textId="77777777" w:rsidTr="00D55F9E">
        <w:tc>
          <w:tcPr>
            <w:tcW w:w="879" w:type="dxa"/>
          </w:tcPr>
          <w:p w14:paraId="238F3F05" w14:textId="77777777" w:rsidR="00D31C53" w:rsidRDefault="00D31C53" w:rsidP="00D55F9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49716727" w14:textId="77777777" w:rsidR="00D31C53" w:rsidRDefault="00D31C53" w:rsidP="00D55F9E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1E8F0FD2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5EBE28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B200B0" w14:textId="77777777" w:rsidR="00D31C53" w:rsidRDefault="00D31C53" w:rsidP="00D55F9E">
            <w:r>
              <w:rPr>
                <w:sz w:val="16"/>
                <w:szCs w:val="16"/>
              </w:rPr>
              <w:t>(NR_newRAT-Perf) Editorial CR to 38.101-4 on PDCCH requirements to unify table numbering format</w:t>
            </w:r>
          </w:p>
        </w:tc>
        <w:tc>
          <w:tcPr>
            <w:tcW w:w="517" w:type="dxa"/>
          </w:tcPr>
          <w:p w14:paraId="79D13906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859A41" w14:textId="77777777" w:rsidR="00D31C53" w:rsidRDefault="00D31C53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27BB237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E70B275" w14:textId="77777777" w:rsidR="00D31C53" w:rsidRDefault="00D31C53" w:rsidP="00D55F9E">
            <w:r>
              <w:rPr>
                <w:sz w:val="16"/>
                <w:szCs w:val="16"/>
              </w:rPr>
              <w:t>R4-2419851</w:t>
            </w:r>
          </w:p>
        </w:tc>
        <w:tc>
          <w:tcPr>
            <w:tcW w:w="1597" w:type="dxa"/>
          </w:tcPr>
          <w:p w14:paraId="447B2179" w14:textId="77777777" w:rsidR="00D31C53" w:rsidRDefault="00D31C53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2BFF93F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9C9BB0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7FC64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3BA132A4" w14:textId="77777777" w:rsidTr="00D55F9E">
        <w:tc>
          <w:tcPr>
            <w:tcW w:w="879" w:type="dxa"/>
          </w:tcPr>
          <w:p w14:paraId="236D8D76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CD8AB4E" w14:textId="77777777" w:rsidR="00D31C53" w:rsidRDefault="00D31C53" w:rsidP="00D55F9E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5F309518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D497AD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CBBF83" w14:textId="77777777" w:rsidR="00D31C53" w:rsidRDefault="00D31C53" w:rsidP="00D55F9E">
            <w:r>
              <w:rPr>
                <w:sz w:val="16"/>
                <w:szCs w:val="16"/>
              </w:rPr>
              <w:t>(NR_newRAT-Perf) Editorial CR to 38.101-4 on PDCCH requirements to unify table numbering format</w:t>
            </w:r>
          </w:p>
        </w:tc>
        <w:tc>
          <w:tcPr>
            <w:tcW w:w="517" w:type="dxa"/>
          </w:tcPr>
          <w:p w14:paraId="4E7EBB23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E108B" w14:textId="77777777" w:rsidR="00D31C53" w:rsidRDefault="00D31C53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582D94BD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AFF465" w14:textId="77777777" w:rsidR="00D31C53" w:rsidRDefault="00D31C53" w:rsidP="00D55F9E">
            <w:r>
              <w:rPr>
                <w:sz w:val="16"/>
                <w:szCs w:val="16"/>
              </w:rPr>
              <w:t>R4-2419852</w:t>
            </w:r>
          </w:p>
        </w:tc>
        <w:tc>
          <w:tcPr>
            <w:tcW w:w="1597" w:type="dxa"/>
          </w:tcPr>
          <w:p w14:paraId="643FA972" w14:textId="77777777" w:rsidR="00D31C53" w:rsidRDefault="00D31C53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95463AF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8138A5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66E66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60284F7B" w14:textId="77777777" w:rsidTr="00D55F9E">
        <w:tc>
          <w:tcPr>
            <w:tcW w:w="879" w:type="dxa"/>
          </w:tcPr>
          <w:p w14:paraId="32208CC7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5C587E9" w14:textId="77777777" w:rsidR="00D31C53" w:rsidRDefault="00D31C53" w:rsidP="00D55F9E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25FBB26A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F84BE6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8483A8" w14:textId="77777777" w:rsidR="00D31C53" w:rsidRDefault="00D31C53" w:rsidP="00D55F9E">
            <w:r>
              <w:rPr>
                <w:sz w:val="16"/>
                <w:szCs w:val="16"/>
              </w:rPr>
              <w:t>(NR_newRAT-Perf) Editorial CR to 38.101-4 on PDCCH requirements to unify table numbering format</w:t>
            </w:r>
          </w:p>
        </w:tc>
        <w:tc>
          <w:tcPr>
            <w:tcW w:w="517" w:type="dxa"/>
          </w:tcPr>
          <w:p w14:paraId="21BB9A5A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1D2BC3" w14:textId="77777777" w:rsidR="00D31C53" w:rsidRDefault="00D31C53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B24B31A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9F7CF6E" w14:textId="77777777" w:rsidR="00D31C53" w:rsidRDefault="00D31C53" w:rsidP="00D55F9E">
            <w:r>
              <w:rPr>
                <w:sz w:val="16"/>
                <w:szCs w:val="16"/>
              </w:rPr>
              <w:t>R4-2419853</w:t>
            </w:r>
          </w:p>
        </w:tc>
        <w:tc>
          <w:tcPr>
            <w:tcW w:w="1597" w:type="dxa"/>
          </w:tcPr>
          <w:p w14:paraId="02DD606B" w14:textId="77777777" w:rsidR="00D31C53" w:rsidRDefault="00D31C53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1C897DB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7765BC5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AB494F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56590DB1" w14:textId="77777777" w:rsidTr="00D55F9E">
        <w:tc>
          <w:tcPr>
            <w:tcW w:w="879" w:type="dxa"/>
          </w:tcPr>
          <w:p w14:paraId="057E0C03" w14:textId="77777777" w:rsidR="00D31C53" w:rsidRDefault="00D31C53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F9F78E6" w14:textId="77777777" w:rsidR="00D31C53" w:rsidRDefault="00D31C53" w:rsidP="00D55F9E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 w14:paraId="33EDF708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2AC1D3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5AA647" w14:textId="77777777" w:rsidR="00D31C53" w:rsidRDefault="00D31C53" w:rsidP="00D55F9E">
            <w:r>
              <w:rPr>
                <w:sz w:val="16"/>
                <w:szCs w:val="16"/>
              </w:rPr>
              <w:t>CR for Rel-18 TS38.101-4, alignments on the expression of CSI-RS conigurations for CQI, PMI and RI requirements</w:t>
            </w:r>
          </w:p>
        </w:tc>
        <w:tc>
          <w:tcPr>
            <w:tcW w:w="517" w:type="dxa"/>
          </w:tcPr>
          <w:p w14:paraId="2AA9B77A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F09A50" w14:textId="77777777" w:rsidR="00D31C53" w:rsidRDefault="00D31C53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85CC47B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9EA7F38" w14:textId="77777777" w:rsidR="00D31C53" w:rsidRDefault="00D31C53" w:rsidP="00D55F9E">
            <w:r>
              <w:rPr>
                <w:sz w:val="16"/>
                <w:szCs w:val="16"/>
              </w:rPr>
              <w:t>R4-2419616</w:t>
            </w:r>
          </w:p>
        </w:tc>
        <w:tc>
          <w:tcPr>
            <w:tcW w:w="1597" w:type="dxa"/>
          </w:tcPr>
          <w:p w14:paraId="441F6DB2" w14:textId="77777777" w:rsidR="00D31C53" w:rsidRDefault="00D31C53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4C02427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A37A184" w14:textId="77777777" w:rsidR="00D31C53" w:rsidRDefault="00D31C53" w:rsidP="00D55F9E">
            <w:r>
              <w:rPr>
                <w:sz w:val="16"/>
                <w:szCs w:val="16"/>
              </w:rPr>
              <w:t>Clauses 6.2, 6.3 and 6.4</w:t>
            </w:r>
          </w:p>
        </w:tc>
        <w:tc>
          <w:tcPr>
            <w:tcW w:w="998" w:type="dxa"/>
          </w:tcPr>
          <w:p w14:paraId="233C2B62" w14:textId="77777777" w:rsidR="00D31C53" w:rsidRDefault="00D31C53" w:rsidP="00D55F9E"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 w:rsidR="00D31C53" w14:paraId="5B865E12" w14:textId="77777777" w:rsidTr="00D55F9E">
        <w:tc>
          <w:tcPr>
            <w:tcW w:w="879" w:type="dxa"/>
          </w:tcPr>
          <w:p w14:paraId="316F16E5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CE0FA2" w14:textId="77777777" w:rsidR="00D31C53" w:rsidRDefault="00D31C53" w:rsidP="00D55F9E">
            <w:r>
              <w:rPr>
                <w:sz w:val="16"/>
                <w:szCs w:val="16"/>
              </w:rPr>
              <w:t>4962</w:t>
            </w:r>
          </w:p>
        </w:tc>
        <w:tc>
          <w:tcPr>
            <w:tcW w:w="517" w:type="dxa"/>
          </w:tcPr>
          <w:p w14:paraId="353A756C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B77339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ECC1404" w14:textId="77777777" w:rsidR="00D31C53" w:rsidRDefault="00D31C53" w:rsidP="00D55F9E">
            <w:r>
              <w:rPr>
                <w:sz w:val="16"/>
                <w:szCs w:val="16"/>
              </w:rPr>
              <w:t>(NR_newRAT-Perf) CR to A.6.6.3.1 and A.6.6.3.2 on duplex mode and LTE RF channel number</w:t>
            </w:r>
          </w:p>
        </w:tc>
        <w:tc>
          <w:tcPr>
            <w:tcW w:w="517" w:type="dxa"/>
          </w:tcPr>
          <w:p w14:paraId="7628D423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5F3821" w14:textId="77777777" w:rsidR="00D31C53" w:rsidRDefault="00D31C5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3AF915BE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0C3E601" w14:textId="77777777" w:rsidR="00D31C53" w:rsidRDefault="00D31C53" w:rsidP="00D55F9E">
            <w:r>
              <w:rPr>
                <w:sz w:val="16"/>
                <w:szCs w:val="16"/>
              </w:rPr>
              <w:t>R4-2417648</w:t>
            </w:r>
          </w:p>
        </w:tc>
        <w:tc>
          <w:tcPr>
            <w:tcW w:w="1597" w:type="dxa"/>
          </w:tcPr>
          <w:p w14:paraId="765B6EE1" w14:textId="77777777" w:rsidR="00D31C53" w:rsidRDefault="00D31C53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CB9A8A0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86BCF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B59F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32DF60BA" w14:textId="77777777" w:rsidTr="00D55F9E">
        <w:tc>
          <w:tcPr>
            <w:tcW w:w="879" w:type="dxa"/>
          </w:tcPr>
          <w:p w14:paraId="4CD3CB8E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34D974" w14:textId="77777777" w:rsidR="00D31C53" w:rsidRDefault="00D31C53" w:rsidP="00D55F9E">
            <w:r>
              <w:rPr>
                <w:sz w:val="16"/>
                <w:szCs w:val="16"/>
              </w:rPr>
              <w:t>4963</w:t>
            </w:r>
          </w:p>
        </w:tc>
        <w:tc>
          <w:tcPr>
            <w:tcW w:w="517" w:type="dxa"/>
          </w:tcPr>
          <w:p w14:paraId="2A87334C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7C3B4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AB82BE" w14:textId="77777777" w:rsidR="00D31C53" w:rsidRDefault="00D31C53" w:rsidP="00D55F9E">
            <w:r>
              <w:rPr>
                <w:sz w:val="16"/>
                <w:szCs w:val="16"/>
              </w:rPr>
              <w:t>(NR_newRAT-Perf) CR to A.6.6.3.1 to A.6.6.3.3 on duplex mode and LTE RF channel number</w:t>
            </w:r>
          </w:p>
        </w:tc>
        <w:tc>
          <w:tcPr>
            <w:tcW w:w="517" w:type="dxa"/>
          </w:tcPr>
          <w:p w14:paraId="47C38F43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BC7D2" w14:textId="77777777" w:rsidR="00D31C53" w:rsidRDefault="00D31C5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00D8BE5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2BCAA67" w14:textId="77777777" w:rsidR="00D31C53" w:rsidRDefault="00D31C53" w:rsidP="00D55F9E">
            <w:r>
              <w:rPr>
                <w:sz w:val="16"/>
                <w:szCs w:val="16"/>
              </w:rPr>
              <w:t>R4-2417649</w:t>
            </w:r>
          </w:p>
        </w:tc>
        <w:tc>
          <w:tcPr>
            <w:tcW w:w="1597" w:type="dxa"/>
          </w:tcPr>
          <w:p w14:paraId="7AE225EE" w14:textId="77777777" w:rsidR="00D31C53" w:rsidRDefault="00D31C53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0D6069C" w14:textId="77777777" w:rsidR="00D31C53" w:rsidRDefault="00D31C53" w:rsidP="00D55F9E">
            <w:r>
              <w:rPr>
                <w:sz w:val="16"/>
                <w:szCs w:val="16"/>
              </w:rPr>
              <w:t>NR_newRAT-Perf, NR_RRM_enh-Perf</w:t>
            </w:r>
          </w:p>
        </w:tc>
        <w:tc>
          <w:tcPr>
            <w:tcW w:w="2323" w:type="dxa"/>
          </w:tcPr>
          <w:p w14:paraId="3DC85EEC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EE4BD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20B5234A" w14:textId="77777777" w:rsidTr="00D55F9E">
        <w:tc>
          <w:tcPr>
            <w:tcW w:w="879" w:type="dxa"/>
          </w:tcPr>
          <w:p w14:paraId="3E8E8434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72A76A" w14:textId="77777777" w:rsidR="00D31C53" w:rsidRDefault="00D31C53" w:rsidP="00D55F9E">
            <w:r>
              <w:rPr>
                <w:sz w:val="16"/>
                <w:szCs w:val="16"/>
              </w:rPr>
              <w:t>4964</w:t>
            </w:r>
          </w:p>
        </w:tc>
        <w:tc>
          <w:tcPr>
            <w:tcW w:w="517" w:type="dxa"/>
          </w:tcPr>
          <w:p w14:paraId="558D7642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FE996B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5076BC" w14:textId="77777777" w:rsidR="00D31C53" w:rsidRDefault="00D31C53" w:rsidP="00D55F9E">
            <w:r>
              <w:rPr>
                <w:sz w:val="16"/>
                <w:szCs w:val="16"/>
              </w:rPr>
              <w:t>(NR_newRAT-Perf) CR to A.6.6.3.1 to A.6.6.3.3 on duplex mode and LTE RF channel number</w:t>
            </w:r>
          </w:p>
        </w:tc>
        <w:tc>
          <w:tcPr>
            <w:tcW w:w="517" w:type="dxa"/>
          </w:tcPr>
          <w:p w14:paraId="41E7F478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9A8844" w14:textId="77777777" w:rsidR="00D31C53" w:rsidRDefault="00D31C5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56A8F64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40BBE61" w14:textId="77777777" w:rsidR="00D31C53" w:rsidRDefault="00D31C53" w:rsidP="00D55F9E">
            <w:r>
              <w:rPr>
                <w:sz w:val="16"/>
                <w:szCs w:val="16"/>
              </w:rPr>
              <w:t>R4-2417650</w:t>
            </w:r>
          </w:p>
        </w:tc>
        <w:tc>
          <w:tcPr>
            <w:tcW w:w="1597" w:type="dxa"/>
          </w:tcPr>
          <w:p w14:paraId="41935AEB" w14:textId="77777777" w:rsidR="00D31C53" w:rsidRDefault="00D31C53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D13AE61" w14:textId="77777777" w:rsidR="00D31C53" w:rsidRDefault="00D31C53" w:rsidP="00D55F9E">
            <w:r>
              <w:rPr>
                <w:sz w:val="16"/>
                <w:szCs w:val="16"/>
              </w:rPr>
              <w:t>NR_newRAT-Perf, NR_RRM_enh-Perf</w:t>
            </w:r>
          </w:p>
        </w:tc>
        <w:tc>
          <w:tcPr>
            <w:tcW w:w="2323" w:type="dxa"/>
          </w:tcPr>
          <w:p w14:paraId="0715A43F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4AB2AB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6997C811" w14:textId="77777777" w:rsidTr="00D55F9E">
        <w:tc>
          <w:tcPr>
            <w:tcW w:w="879" w:type="dxa"/>
          </w:tcPr>
          <w:p w14:paraId="60178734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AAAE03" w14:textId="77777777" w:rsidR="00D31C53" w:rsidRDefault="00D31C53" w:rsidP="00D55F9E">
            <w:r>
              <w:rPr>
                <w:sz w:val="16"/>
                <w:szCs w:val="16"/>
              </w:rPr>
              <w:t>4965</w:t>
            </w:r>
          </w:p>
        </w:tc>
        <w:tc>
          <w:tcPr>
            <w:tcW w:w="517" w:type="dxa"/>
          </w:tcPr>
          <w:p w14:paraId="0BE24D95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C71238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12A496" w14:textId="77777777" w:rsidR="00D31C53" w:rsidRDefault="00D31C53" w:rsidP="00D55F9E">
            <w:r>
              <w:rPr>
                <w:sz w:val="16"/>
                <w:szCs w:val="16"/>
              </w:rPr>
              <w:t>(NR_newRAT-Perf) CR to A.6.6.3.1 to A.6.6.3.3 on duplex mode and LTE RF channel number</w:t>
            </w:r>
          </w:p>
        </w:tc>
        <w:tc>
          <w:tcPr>
            <w:tcW w:w="517" w:type="dxa"/>
          </w:tcPr>
          <w:p w14:paraId="7140C630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002579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9AA8239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52BACB" w14:textId="77777777" w:rsidR="00D31C53" w:rsidRDefault="00D31C53" w:rsidP="00D55F9E">
            <w:r>
              <w:rPr>
                <w:sz w:val="16"/>
                <w:szCs w:val="16"/>
              </w:rPr>
              <w:t>R4-2417651</w:t>
            </w:r>
          </w:p>
        </w:tc>
        <w:tc>
          <w:tcPr>
            <w:tcW w:w="1597" w:type="dxa"/>
          </w:tcPr>
          <w:p w14:paraId="79D4E1C6" w14:textId="77777777" w:rsidR="00D31C53" w:rsidRDefault="00D31C53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6E65593" w14:textId="77777777" w:rsidR="00D31C53" w:rsidRDefault="00D31C53" w:rsidP="00D55F9E">
            <w:r>
              <w:rPr>
                <w:sz w:val="16"/>
                <w:szCs w:val="16"/>
              </w:rPr>
              <w:t>NR_newRAT-Perf, NR_RRM_enh-Perf</w:t>
            </w:r>
          </w:p>
        </w:tc>
        <w:tc>
          <w:tcPr>
            <w:tcW w:w="2323" w:type="dxa"/>
          </w:tcPr>
          <w:p w14:paraId="7D6DD0ED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F4FCEB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75BCDD64" w14:textId="77777777" w:rsidTr="00D55F9E">
        <w:tc>
          <w:tcPr>
            <w:tcW w:w="879" w:type="dxa"/>
          </w:tcPr>
          <w:p w14:paraId="7EE32863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91539A" w14:textId="77777777" w:rsidR="00D31C53" w:rsidRDefault="00D31C53" w:rsidP="00D55F9E">
            <w:r>
              <w:rPr>
                <w:sz w:val="16"/>
                <w:szCs w:val="16"/>
              </w:rPr>
              <w:t>5025</w:t>
            </w:r>
          </w:p>
        </w:tc>
        <w:tc>
          <w:tcPr>
            <w:tcW w:w="517" w:type="dxa"/>
          </w:tcPr>
          <w:p w14:paraId="41411BAE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CFA8DD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8E3181" w14:textId="77777777" w:rsidR="00D31C53" w:rsidRDefault="00D31C53" w:rsidP="00D55F9E">
            <w:r>
              <w:rPr>
                <w:sz w:val="16"/>
                <w:szCs w:val="16"/>
              </w:rPr>
              <w:t>(NR_newRAT-Perf) CR to TS 38.133: Corrections to RRM FR2 test cases for high power classes (Rel 15)</w:t>
            </w:r>
          </w:p>
        </w:tc>
        <w:tc>
          <w:tcPr>
            <w:tcW w:w="517" w:type="dxa"/>
          </w:tcPr>
          <w:p w14:paraId="200DE839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29BB0" w14:textId="77777777" w:rsidR="00D31C53" w:rsidRDefault="00D31C5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236B85A2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F25165" w14:textId="77777777" w:rsidR="00D31C53" w:rsidRDefault="00D31C53" w:rsidP="00D55F9E">
            <w:r>
              <w:rPr>
                <w:sz w:val="16"/>
                <w:szCs w:val="16"/>
              </w:rPr>
              <w:t>R4-2418005</w:t>
            </w:r>
          </w:p>
        </w:tc>
        <w:tc>
          <w:tcPr>
            <w:tcW w:w="1597" w:type="dxa"/>
          </w:tcPr>
          <w:p w14:paraId="61297CB6" w14:textId="77777777" w:rsidR="00D31C53" w:rsidRDefault="00D31C5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FA2370D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D269489" w14:textId="77777777" w:rsidR="00D31C53" w:rsidRDefault="00D31C53" w:rsidP="00D55F9E">
            <w:r>
              <w:rPr>
                <w:sz w:val="16"/>
                <w:szCs w:val="16"/>
              </w:rPr>
              <w:t>A.7.1.1.1+2</w:t>
            </w:r>
          </w:p>
        </w:tc>
        <w:tc>
          <w:tcPr>
            <w:tcW w:w="998" w:type="dxa"/>
          </w:tcPr>
          <w:p w14:paraId="2C1D290F" w14:textId="77777777" w:rsidR="00D31C53" w:rsidRDefault="00D31C53" w:rsidP="00D55F9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D31C53" w14:paraId="743E501A" w14:textId="77777777" w:rsidTr="00D55F9E">
        <w:tc>
          <w:tcPr>
            <w:tcW w:w="879" w:type="dxa"/>
          </w:tcPr>
          <w:p w14:paraId="69864754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6B410C" w14:textId="77777777" w:rsidR="00D31C53" w:rsidRDefault="00D31C53" w:rsidP="00D55F9E">
            <w:r>
              <w:rPr>
                <w:sz w:val="16"/>
                <w:szCs w:val="16"/>
              </w:rPr>
              <w:t>5026</w:t>
            </w:r>
          </w:p>
        </w:tc>
        <w:tc>
          <w:tcPr>
            <w:tcW w:w="517" w:type="dxa"/>
          </w:tcPr>
          <w:p w14:paraId="30AB59E7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4C604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4D4BCA" w14:textId="77777777" w:rsidR="00D31C53" w:rsidRDefault="00D31C53" w:rsidP="00D55F9E">
            <w:r>
              <w:rPr>
                <w:sz w:val="16"/>
                <w:szCs w:val="16"/>
              </w:rPr>
              <w:t>(NR_newRAT-Perf) CR to TS 38.133: Corrections to RRM FR2 test cases for high power classes (Rel 16)</w:t>
            </w:r>
          </w:p>
        </w:tc>
        <w:tc>
          <w:tcPr>
            <w:tcW w:w="517" w:type="dxa"/>
          </w:tcPr>
          <w:p w14:paraId="44615109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6E9923" w14:textId="77777777" w:rsidR="00D31C53" w:rsidRDefault="00D31C5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01F5CFE0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347707" w14:textId="77777777" w:rsidR="00D31C53" w:rsidRDefault="00D31C53" w:rsidP="00D55F9E">
            <w:r>
              <w:rPr>
                <w:sz w:val="16"/>
                <w:szCs w:val="16"/>
              </w:rPr>
              <w:t>R4-2418006</w:t>
            </w:r>
          </w:p>
        </w:tc>
        <w:tc>
          <w:tcPr>
            <w:tcW w:w="1597" w:type="dxa"/>
          </w:tcPr>
          <w:p w14:paraId="4DC7194B" w14:textId="77777777" w:rsidR="00D31C53" w:rsidRDefault="00D31C5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A22233E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AAEE8ED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2A990C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29EEE97E" w14:textId="77777777" w:rsidTr="00D55F9E">
        <w:tc>
          <w:tcPr>
            <w:tcW w:w="879" w:type="dxa"/>
          </w:tcPr>
          <w:p w14:paraId="1593E11F" w14:textId="77777777" w:rsidR="00D31C53" w:rsidRDefault="00D31C53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530167C" w14:textId="77777777" w:rsidR="00D31C53" w:rsidRDefault="00D31C53" w:rsidP="00D55F9E">
            <w:r>
              <w:rPr>
                <w:sz w:val="16"/>
                <w:szCs w:val="16"/>
              </w:rPr>
              <w:t>5027</w:t>
            </w:r>
          </w:p>
        </w:tc>
        <w:tc>
          <w:tcPr>
            <w:tcW w:w="517" w:type="dxa"/>
          </w:tcPr>
          <w:p w14:paraId="00DB840B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654A2E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DB7252" w14:textId="77777777" w:rsidR="00D31C53" w:rsidRDefault="00D31C53" w:rsidP="00D55F9E">
            <w:r>
              <w:rPr>
                <w:sz w:val="16"/>
                <w:szCs w:val="16"/>
              </w:rPr>
              <w:t>(NR_newRAT-Perf) CR to TS 38.133: Corrections to RRM FR2 test cases for high power classes (Rel 17)</w:t>
            </w:r>
          </w:p>
        </w:tc>
        <w:tc>
          <w:tcPr>
            <w:tcW w:w="517" w:type="dxa"/>
          </w:tcPr>
          <w:p w14:paraId="25BD8E31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04A612" w14:textId="77777777" w:rsidR="00D31C53" w:rsidRDefault="00D31C5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163EA2F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11C11C6" w14:textId="77777777" w:rsidR="00D31C53" w:rsidRDefault="00D31C53" w:rsidP="00D55F9E">
            <w:r>
              <w:rPr>
                <w:sz w:val="16"/>
                <w:szCs w:val="16"/>
              </w:rPr>
              <w:t>R4-2418007</w:t>
            </w:r>
          </w:p>
        </w:tc>
        <w:tc>
          <w:tcPr>
            <w:tcW w:w="1597" w:type="dxa"/>
          </w:tcPr>
          <w:p w14:paraId="4CE2A6C8" w14:textId="77777777" w:rsidR="00D31C53" w:rsidRDefault="00D31C5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2515EF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C72C0B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1810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294B7148" w14:textId="77777777" w:rsidTr="00D55F9E">
        <w:tc>
          <w:tcPr>
            <w:tcW w:w="879" w:type="dxa"/>
          </w:tcPr>
          <w:p w14:paraId="4D80506D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9A54A4" w14:textId="77777777" w:rsidR="00D31C53" w:rsidRDefault="00D31C53" w:rsidP="00D55F9E">
            <w:r>
              <w:rPr>
                <w:sz w:val="16"/>
                <w:szCs w:val="16"/>
              </w:rPr>
              <w:t>5028</w:t>
            </w:r>
          </w:p>
        </w:tc>
        <w:tc>
          <w:tcPr>
            <w:tcW w:w="517" w:type="dxa"/>
          </w:tcPr>
          <w:p w14:paraId="11ADF8C3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2D1ADE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6CA22C" w14:textId="77777777" w:rsidR="00D31C53" w:rsidRDefault="00D31C53" w:rsidP="00D55F9E">
            <w:r>
              <w:rPr>
                <w:sz w:val="16"/>
                <w:szCs w:val="16"/>
              </w:rPr>
              <w:t>(NR_newRAT-Perf) CR to TS 38.133: Corrections to RRM FR2 test cases for high power classes (Rel 18)</w:t>
            </w:r>
          </w:p>
        </w:tc>
        <w:tc>
          <w:tcPr>
            <w:tcW w:w="517" w:type="dxa"/>
          </w:tcPr>
          <w:p w14:paraId="55963E8F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EAE636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8EA5E4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7F1AD6" w14:textId="77777777" w:rsidR="00D31C53" w:rsidRDefault="00D31C53" w:rsidP="00D55F9E">
            <w:r>
              <w:rPr>
                <w:sz w:val="16"/>
                <w:szCs w:val="16"/>
              </w:rPr>
              <w:t>R4-2418008</w:t>
            </w:r>
          </w:p>
        </w:tc>
        <w:tc>
          <w:tcPr>
            <w:tcW w:w="1597" w:type="dxa"/>
          </w:tcPr>
          <w:p w14:paraId="0F3532BA" w14:textId="77777777" w:rsidR="00D31C53" w:rsidRDefault="00D31C53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E7B8C7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2A86E68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04388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36154214" w14:textId="77777777" w:rsidTr="00D55F9E">
        <w:tc>
          <w:tcPr>
            <w:tcW w:w="879" w:type="dxa"/>
          </w:tcPr>
          <w:p w14:paraId="4E459C77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905BBE" w14:textId="77777777" w:rsidR="00D31C53" w:rsidRDefault="00D31C53" w:rsidP="00D55F9E">
            <w:r>
              <w:rPr>
                <w:sz w:val="16"/>
                <w:szCs w:val="16"/>
              </w:rPr>
              <w:t>5043</w:t>
            </w:r>
          </w:p>
        </w:tc>
        <w:tc>
          <w:tcPr>
            <w:tcW w:w="517" w:type="dxa"/>
          </w:tcPr>
          <w:p w14:paraId="401C720C" w14:textId="77777777" w:rsidR="00D31C53" w:rsidRDefault="00D31C53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E501106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A9E4C8" w14:textId="77777777" w:rsidR="00D31C53" w:rsidRDefault="00D31C53" w:rsidP="00D55F9E">
            <w:r>
              <w:rPr>
                <w:sz w:val="16"/>
                <w:szCs w:val="16"/>
              </w:rPr>
              <w:t>CR on MGTA 0.25ms for per-UE MG (Cat-F Rel-15)</w:t>
            </w:r>
          </w:p>
        </w:tc>
        <w:tc>
          <w:tcPr>
            <w:tcW w:w="517" w:type="dxa"/>
          </w:tcPr>
          <w:p w14:paraId="10BA78B8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B5D6D4" w14:textId="77777777" w:rsidR="00D31C53" w:rsidRDefault="00D31C5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46FF59E5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28844D" w14:textId="77777777" w:rsidR="00D31C53" w:rsidRDefault="00D31C53" w:rsidP="00D55F9E">
            <w:r>
              <w:rPr>
                <w:sz w:val="16"/>
                <w:szCs w:val="16"/>
              </w:rPr>
              <w:t>R4-2420243</w:t>
            </w:r>
          </w:p>
        </w:tc>
        <w:tc>
          <w:tcPr>
            <w:tcW w:w="1597" w:type="dxa"/>
          </w:tcPr>
          <w:p w14:paraId="26685D35" w14:textId="77777777" w:rsidR="00D31C53" w:rsidRDefault="00D31C53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CCC8EED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93D751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B8014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0FDC7F71" w14:textId="77777777" w:rsidTr="00D55F9E">
        <w:tc>
          <w:tcPr>
            <w:tcW w:w="879" w:type="dxa"/>
          </w:tcPr>
          <w:p w14:paraId="6894D1D4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42A6AE" w14:textId="77777777" w:rsidR="00D31C53" w:rsidRDefault="00D31C53" w:rsidP="00D55F9E">
            <w:r>
              <w:rPr>
                <w:sz w:val="16"/>
                <w:szCs w:val="16"/>
              </w:rPr>
              <w:t>5044</w:t>
            </w:r>
          </w:p>
        </w:tc>
        <w:tc>
          <w:tcPr>
            <w:tcW w:w="517" w:type="dxa"/>
          </w:tcPr>
          <w:p w14:paraId="080133EF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321FAF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F63777" w14:textId="77777777" w:rsidR="00D31C53" w:rsidRDefault="00D31C53" w:rsidP="00D55F9E">
            <w:r>
              <w:rPr>
                <w:sz w:val="16"/>
                <w:szCs w:val="16"/>
              </w:rPr>
              <w:t>CR on MGTA 0.25ms for per-UE MG (Cat-A Rel-16)</w:t>
            </w:r>
          </w:p>
        </w:tc>
        <w:tc>
          <w:tcPr>
            <w:tcW w:w="517" w:type="dxa"/>
          </w:tcPr>
          <w:p w14:paraId="02BAC798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87D355" w14:textId="77777777" w:rsidR="00D31C53" w:rsidRDefault="00D31C5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FC337CD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F408EBC" w14:textId="77777777" w:rsidR="00D31C53" w:rsidRDefault="00D31C53" w:rsidP="00D55F9E">
            <w:r>
              <w:rPr>
                <w:sz w:val="16"/>
                <w:szCs w:val="16"/>
              </w:rPr>
              <w:t>R4-2418237</w:t>
            </w:r>
          </w:p>
        </w:tc>
        <w:tc>
          <w:tcPr>
            <w:tcW w:w="1597" w:type="dxa"/>
          </w:tcPr>
          <w:p w14:paraId="2AB0A547" w14:textId="77777777" w:rsidR="00D31C53" w:rsidRDefault="00D31C53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5C16C9C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70720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D2D906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57C554F7" w14:textId="77777777" w:rsidTr="00D55F9E">
        <w:tc>
          <w:tcPr>
            <w:tcW w:w="879" w:type="dxa"/>
          </w:tcPr>
          <w:p w14:paraId="1911D7BD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8E1E4A" w14:textId="77777777" w:rsidR="00D31C53" w:rsidRDefault="00D31C53" w:rsidP="00D55F9E">
            <w:r>
              <w:rPr>
                <w:sz w:val="16"/>
                <w:szCs w:val="16"/>
              </w:rPr>
              <w:t>5045</w:t>
            </w:r>
          </w:p>
        </w:tc>
        <w:tc>
          <w:tcPr>
            <w:tcW w:w="517" w:type="dxa"/>
          </w:tcPr>
          <w:p w14:paraId="532CD24D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CB082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C5195" w14:textId="77777777" w:rsidR="00D31C53" w:rsidRDefault="00D31C53" w:rsidP="00D55F9E">
            <w:r>
              <w:rPr>
                <w:sz w:val="16"/>
                <w:szCs w:val="16"/>
              </w:rPr>
              <w:t>CR on MGTA 0.25ms for per-UE MG (Cat-A Rel-17)</w:t>
            </w:r>
          </w:p>
        </w:tc>
        <w:tc>
          <w:tcPr>
            <w:tcW w:w="517" w:type="dxa"/>
          </w:tcPr>
          <w:p w14:paraId="61B27966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E827B5" w14:textId="77777777" w:rsidR="00D31C53" w:rsidRDefault="00D31C5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3480293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C97A79A" w14:textId="77777777" w:rsidR="00D31C53" w:rsidRDefault="00D31C53" w:rsidP="00D55F9E">
            <w:r>
              <w:rPr>
                <w:sz w:val="16"/>
                <w:szCs w:val="16"/>
              </w:rPr>
              <w:t>R4-2418238</w:t>
            </w:r>
          </w:p>
        </w:tc>
        <w:tc>
          <w:tcPr>
            <w:tcW w:w="1597" w:type="dxa"/>
          </w:tcPr>
          <w:p w14:paraId="4105B5DB" w14:textId="77777777" w:rsidR="00D31C53" w:rsidRDefault="00D31C53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1E7684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2B56545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FACE33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335A392F" w14:textId="77777777" w:rsidTr="00D55F9E">
        <w:tc>
          <w:tcPr>
            <w:tcW w:w="879" w:type="dxa"/>
          </w:tcPr>
          <w:p w14:paraId="48596AC9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627FCE" w14:textId="77777777" w:rsidR="00D31C53" w:rsidRDefault="00D31C53" w:rsidP="00D55F9E">
            <w:r>
              <w:rPr>
                <w:sz w:val="16"/>
                <w:szCs w:val="16"/>
              </w:rPr>
              <w:t>5046</w:t>
            </w:r>
          </w:p>
        </w:tc>
        <w:tc>
          <w:tcPr>
            <w:tcW w:w="517" w:type="dxa"/>
          </w:tcPr>
          <w:p w14:paraId="42CDD30F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26BC64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162F49" w14:textId="77777777" w:rsidR="00D31C53" w:rsidRDefault="00D31C53" w:rsidP="00D55F9E">
            <w:r>
              <w:rPr>
                <w:sz w:val="16"/>
                <w:szCs w:val="16"/>
              </w:rPr>
              <w:t>CR on MGTA 0.25ms for per-UE MG (Cat-A Rel-18)</w:t>
            </w:r>
          </w:p>
        </w:tc>
        <w:tc>
          <w:tcPr>
            <w:tcW w:w="517" w:type="dxa"/>
          </w:tcPr>
          <w:p w14:paraId="2820A6D0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AC4240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763CB5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103D315" w14:textId="77777777" w:rsidR="00D31C53" w:rsidRDefault="00D31C53" w:rsidP="00D55F9E">
            <w:r>
              <w:rPr>
                <w:sz w:val="16"/>
                <w:szCs w:val="16"/>
              </w:rPr>
              <w:t>R4-2418239</w:t>
            </w:r>
          </w:p>
        </w:tc>
        <w:tc>
          <w:tcPr>
            <w:tcW w:w="1597" w:type="dxa"/>
          </w:tcPr>
          <w:p w14:paraId="7AC592AF" w14:textId="77777777" w:rsidR="00D31C53" w:rsidRDefault="00D31C53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8993D69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9D5A61B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524628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1A90E2D5" w14:textId="77777777" w:rsidTr="00D55F9E">
        <w:tc>
          <w:tcPr>
            <w:tcW w:w="879" w:type="dxa"/>
          </w:tcPr>
          <w:p w14:paraId="275092F2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2223B5" w14:textId="77777777" w:rsidR="00D31C53" w:rsidRDefault="00D31C53" w:rsidP="00D55F9E">
            <w:r>
              <w:rPr>
                <w:sz w:val="16"/>
                <w:szCs w:val="16"/>
              </w:rPr>
              <w:t>5104</w:t>
            </w:r>
          </w:p>
        </w:tc>
        <w:tc>
          <w:tcPr>
            <w:tcW w:w="517" w:type="dxa"/>
          </w:tcPr>
          <w:p w14:paraId="0DC0AFC6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23EA50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0E0DF6B" w14:textId="77777777" w:rsidR="00D31C53" w:rsidRDefault="00D31C53" w:rsidP="00D55F9E">
            <w:r>
              <w:rPr>
                <w:sz w:val="16"/>
                <w:szCs w:val="16"/>
              </w:rPr>
              <w:t>(NR_newRAT-Perf) Correction to RLM scheduling restriction test cases_R15</w:t>
            </w:r>
          </w:p>
        </w:tc>
        <w:tc>
          <w:tcPr>
            <w:tcW w:w="517" w:type="dxa"/>
          </w:tcPr>
          <w:p w14:paraId="2DE7FC57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861BC" w14:textId="77777777" w:rsidR="00D31C53" w:rsidRDefault="00D31C53" w:rsidP="00D55F9E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1D5A31C1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338564" w14:textId="77777777" w:rsidR="00D31C53" w:rsidRDefault="00D31C53" w:rsidP="00D55F9E">
            <w:r>
              <w:rPr>
                <w:sz w:val="16"/>
                <w:szCs w:val="16"/>
              </w:rPr>
              <w:t>R4-2420171</w:t>
            </w:r>
          </w:p>
        </w:tc>
        <w:tc>
          <w:tcPr>
            <w:tcW w:w="1597" w:type="dxa"/>
          </w:tcPr>
          <w:p w14:paraId="5B9123B8" w14:textId="77777777" w:rsidR="00D31C53" w:rsidRDefault="00D31C5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14343D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2505AB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572E1D" w14:textId="77777777" w:rsidR="00D31C53" w:rsidRDefault="00D31C53" w:rsidP="00D55F9E">
            <w:pPr>
              <w:rPr>
                <w:sz w:val="16"/>
                <w:szCs w:val="16"/>
              </w:rPr>
            </w:pPr>
          </w:p>
        </w:tc>
      </w:tr>
      <w:tr w:rsidR="00D31C53" w14:paraId="0357FBE9" w14:textId="77777777" w:rsidTr="00D55F9E">
        <w:tc>
          <w:tcPr>
            <w:tcW w:w="879" w:type="dxa"/>
          </w:tcPr>
          <w:p w14:paraId="435AC61E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6F4458" w14:textId="77777777" w:rsidR="00D31C53" w:rsidRDefault="00D31C53" w:rsidP="00D55F9E">
            <w:r>
              <w:rPr>
                <w:sz w:val="16"/>
                <w:szCs w:val="16"/>
              </w:rPr>
              <w:t>5105</w:t>
            </w:r>
          </w:p>
        </w:tc>
        <w:tc>
          <w:tcPr>
            <w:tcW w:w="517" w:type="dxa"/>
          </w:tcPr>
          <w:p w14:paraId="239D9679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A263C4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DA3ECE" w14:textId="77777777" w:rsidR="00D31C53" w:rsidRDefault="00D31C53" w:rsidP="00D55F9E">
            <w:r>
              <w:rPr>
                <w:sz w:val="16"/>
                <w:szCs w:val="16"/>
              </w:rPr>
              <w:t>(NR_newRAT-Perf) Correction to RLM scheduling restriction test cases_R16</w:t>
            </w:r>
          </w:p>
        </w:tc>
        <w:tc>
          <w:tcPr>
            <w:tcW w:w="517" w:type="dxa"/>
          </w:tcPr>
          <w:p w14:paraId="26A82E31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00E0F9" w14:textId="77777777" w:rsidR="00D31C53" w:rsidRDefault="00D31C53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5C37BC3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76FB05E" w14:textId="77777777" w:rsidR="00D31C53" w:rsidRDefault="00D31C53" w:rsidP="00D55F9E">
            <w:r>
              <w:rPr>
                <w:sz w:val="16"/>
                <w:szCs w:val="16"/>
              </w:rPr>
              <w:t>R4-2418631</w:t>
            </w:r>
          </w:p>
        </w:tc>
        <w:tc>
          <w:tcPr>
            <w:tcW w:w="1597" w:type="dxa"/>
          </w:tcPr>
          <w:p w14:paraId="12CDFFC3" w14:textId="77777777" w:rsidR="00D31C53" w:rsidRDefault="00D31C5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D987D4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B3C7508" w14:textId="77777777" w:rsidR="00D31C53" w:rsidRDefault="00D31C53" w:rsidP="00D55F9E">
            <w:r>
              <w:rPr>
                <w:sz w:val="16"/>
                <w:szCs w:val="16"/>
              </w:rPr>
              <w:t>A.5.5.1.9, A.7.5.1.9</w:t>
            </w:r>
          </w:p>
        </w:tc>
        <w:tc>
          <w:tcPr>
            <w:tcW w:w="998" w:type="dxa"/>
          </w:tcPr>
          <w:p w14:paraId="69628367" w14:textId="77777777" w:rsidR="00D31C53" w:rsidRDefault="00D31C53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1C53" w14:paraId="06035E77" w14:textId="77777777" w:rsidTr="00D55F9E">
        <w:tc>
          <w:tcPr>
            <w:tcW w:w="879" w:type="dxa"/>
          </w:tcPr>
          <w:p w14:paraId="6167C5ED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20FC59" w14:textId="77777777" w:rsidR="00D31C53" w:rsidRDefault="00D31C53" w:rsidP="00D55F9E">
            <w:r>
              <w:rPr>
                <w:sz w:val="16"/>
                <w:szCs w:val="16"/>
              </w:rPr>
              <w:t>5106</w:t>
            </w:r>
          </w:p>
        </w:tc>
        <w:tc>
          <w:tcPr>
            <w:tcW w:w="517" w:type="dxa"/>
          </w:tcPr>
          <w:p w14:paraId="3D7DC7B6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6361BE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97A96" w14:textId="77777777" w:rsidR="00D31C53" w:rsidRDefault="00D31C53" w:rsidP="00D55F9E">
            <w:r>
              <w:rPr>
                <w:sz w:val="16"/>
                <w:szCs w:val="16"/>
              </w:rPr>
              <w:t>(NR_newRAT-Perf) Correction to RLM scheduling restriction test cases_R17</w:t>
            </w:r>
          </w:p>
        </w:tc>
        <w:tc>
          <w:tcPr>
            <w:tcW w:w="517" w:type="dxa"/>
          </w:tcPr>
          <w:p w14:paraId="68D087AF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F23172" w14:textId="77777777" w:rsidR="00D31C53" w:rsidRDefault="00D31C5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05FB955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355C054" w14:textId="77777777" w:rsidR="00D31C53" w:rsidRDefault="00D31C53" w:rsidP="00D55F9E">
            <w:r>
              <w:rPr>
                <w:sz w:val="16"/>
                <w:szCs w:val="16"/>
              </w:rPr>
              <w:t>R4-2418632</w:t>
            </w:r>
          </w:p>
        </w:tc>
        <w:tc>
          <w:tcPr>
            <w:tcW w:w="1597" w:type="dxa"/>
          </w:tcPr>
          <w:p w14:paraId="7BC0372B" w14:textId="77777777" w:rsidR="00D31C53" w:rsidRDefault="00D31C5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1178F7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15A5772" w14:textId="77777777" w:rsidR="00D31C53" w:rsidRDefault="00D31C53" w:rsidP="00D55F9E">
            <w:r>
              <w:rPr>
                <w:sz w:val="16"/>
                <w:szCs w:val="16"/>
              </w:rPr>
              <w:t>A.5.5.1.9, A.7.5.1.9</w:t>
            </w:r>
          </w:p>
        </w:tc>
        <w:tc>
          <w:tcPr>
            <w:tcW w:w="998" w:type="dxa"/>
          </w:tcPr>
          <w:p w14:paraId="31D9A7B3" w14:textId="77777777" w:rsidR="00D31C53" w:rsidRDefault="00D31C53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1C53" w14:paraId="7B262C86" w14:textId="77777777" w:rsidTr="00D55F9E">
        <w:tc>
          <w:tcPr>
            <w:tcW w:w="879" w:type="dxa"/>
          </w:tcPr>
          <w:p w14:paraId="4A4BA5F0" w14:textId="77777777" w:rsidR="00D31C53" w:rsidRDefault="00D31C53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29D68E" w14:textId="77777777" w:rsidR="00D31C53" w:rsidRDefault="00D31C53" w:rsidP="00D55F9E">
            <w:r>
              <w:rPr>
                <w:sz w:val="16"/>
                <w:szCs w:val="16"/>
              </w:rPr>
              <w:t>5107</w:t>
            </w:r>
          </w:p>
        </w:tc>
        <w:tc>
          <w:tcPr>
            <w:tcW w:w="517" w:type="dxa"/>
          </w:tcPr>
          <w:p w14:paraId="0718F4C9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736569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06554B" w14:textId="77777777" w:rsidR="00D31C53" w:rsidRDefault="00D31C53" w:rsidP="00D55F9E">
            <w:r>
              <w:rPr>
                <w:sz w:val="16"/>
                <w:szCs w:val="16"/>
              </w:rPr>
              <w:t>(NR_newRAT-Perf) Correction to RLM scheduling restriction test cases_R18</w:t>
            </w:r>
          </w:p>
        </w:tc>
        <w:tc>
          <w:tcPr>
            <w:tcW w:w="517" w:type="dxa"/>
          </w:tcPr>
          <w:p w14:paraId="57030A84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B755DA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6655540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88455EA" w14:textId="77777777" w:rsidR="00D31C53" w:rsidRDefault="00D31C53" w:rsidP="00D55F9E">
            <w:r>
              <w:rPr>
                <w:sz w:val="16"/>
                <w:szCs w:val="16"/>
              </w:rPr>
              <w:t>R4-2418633</w:t>
            </w:r>
          </w:p>
        </w:tc>
        <w:tc>
          <w:tcPr>
            <w:tcW w:w="1597" w:type="dxa"/>
          </w:tcPr>
          <w:p w14:paraId="57E0A76E" w14:textId="77777777" w:rsidR="00D31C53" w:rsidRDefault="00D31C53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84145B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60DC864" w14:textId="77777777" w:rsidR="00D31C53" w:rsidRDefault="00D31C53" w:rsidP="00D55F9E">
            <w:r>
              <w:rPr>
                <w:sz w:val="16"/>
                <w:szCs w:val="16"/>
              </w:rPr>
              <w:t>A.5.5.1.9, A.7.5.1.9</w:t>
            </w:r>
          </w:p>
        </w:tc>
        <w:tc>
          <w:tcPr>
            <w:tcW w:w="998" w:type="dxa"/>
          </w:tcPr>
          <w:p w14:paraId="19CD7C4C" w14:textId="77777777" w:rsidR="00D31C53" w:rsidRDefault="00D31C53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1C53" w14:paraId="23E6D3C9" w14:textId="77777777" w:rsidTr="00D55F9E">
        <w:tc>
          <w:tcPr>
            <w:tcW w:w="879" w:type="dxa"/>
          </w:tcPr>
          <w:p w14:paraId="0287045F" w14:textId="77777777" w:rsidR="00D31C53" w:rsidRDefault="00D31C53" w:rsidP="00D55F9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0BF7560" w14:textId="77777777" w:rsidR="00D31C53" w:rsidRDefault="00D31C53" w:rsidP="00D55F9E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1C069495" w14:textId="77777777" w:rsidR="00D31C53" w:rsidRDefault="00D31C53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7EE528" w14:textId="77777777" w:rsidR="00D31C53" w:rsidRDefault="00D31C53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629FEE1" w14:textId="77777777" w:rsidR="00D31C53" w:rsidRDefault="00D31C53" w:rsidP="00D55F9E">
            <w:r>
              <w:rPr>
                <w:sz w:val="16"/>
                <w:szCs w:val="16"/>
              </w:rPr>
              <w:t>(NR_newRAT-Perf) CR to TS 38.141-2 on EESS protection</w:t>
            </w:r>
          </w:p>
        </w:tc>
        <w:tc>
          <w:tcPr>
            <w:tcW w:w="517" w:type="dxa"/>
          </w:tcPr>
          <w:p w14:paraId="4423E54A" w14:textId="77777777" w:rsidR="00D31C53" w:rsidRDefault="00D31C53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2022EC" w14:textId="77777777" w:rsidR="00D31C53" w:rsidRDefault="00D31C53" w:rsidP="00D55F9E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5BE885CF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2623A62" w14:textId="77777777" w:rsidR="00D31C53" w:rsidRDefault="00D31C53" w:rsidP="00D55F9E">
            <w:r>
              <w:rPr>
                <w:sz w:val="16"/>
                <w:szCs w:val="16"/>
              </w:rPr>
              <w:t>R4-2419010</w:t>
            </w:r>
          </w:p>
        </w:tc>
        <w:tc>
          <w:tcPr>
            <w:tcW w:w="1597" w:type="dxa"/>
          </w:tcPr>
          <w:p w14:paraId="0D666F76" w14:textId="77777777" w:rsidR="00D31C53" w:rsidRDefault="00D31C5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DCEBBA4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F014EC7" w14:textId="77777777" w:rsidR="00D31C53" w:rsidRDefault="00D31C53" w:rsidP="00D55F9E">
            <w:r>
              <w:rPr>
                <w:sz w:val="16"/>
                <w:szCs w:val="16"/>
              </w:rPr>
              <w:t>2, 6.7.4.5.2.4.1, 6.7.5.4.5.2, 7.7.5.2</w:t>
            </w:r>
          </w:p>
        </w:tc>
        <w:tc>
          <w:tcPr>
            <w:tcW w:w="998" w:type="dxa"/>
          </w:tcPr>
          <w:p w14:paraId="20381E15" w14:textId="77777777" w:rsidR="00D31C53" w:rsidRDefault="00D31C53" w:rsidP="00D55F9E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 w:rsidR="00D31C53" w14:paraId="63B6AD7B" w14:textId="77777777" w:rsidTr="00D55F9E">
        <w:tc>
          <w:tcPr>
            <w:tcW w:w="879" w:type="dxa"/>
          </w:tcPr>
          <w:p w14:paraId="69579CC9" w14:textId="77777777" w:rsidR="00D31C53" w:rsidRDefault="00D31C53" w:rsidP="00D55F9E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6126B1E5" w14:textId="77777777" w:rsidR="00D31C53" w:rsidRDefault="00D31C53" w:rsidP="00D55F9E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24838718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26295" w14:textId="77777777" w:rsidR="00D31C53" w:rsidRDefault="00D31C53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ECD72D" w14:textId="77777777" w:rsidR="00D31C53" w:rsidRDefault="00D31C53" w:rsidP="00D55F9E">
            <w:r>
              <w:rPr>
                <w:sz w:val="16"/>
                <w:szCs w:val="16"/>
              </w:rPr>
              <w:t>(NR_newRAT-Perf) CR to TS 38.141-2 on EESS protection</w:t>
            </w:r>
          </w:p>
        </w:tc>
        <w:tc>
          <w:tcPr>
            <w:tcW w:w="517" w:type="dxa"/>
          </w:tcPr>
          <w:p w14:paraId="2807CC84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3D9E66" w14:textId="77777777" w:rsidR="00D31C53" w:rsidRDefault="00D31C53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CF27C9B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DA32012" w14:textId="77777777" w:rsidR="00D31C53" w:rsidRDefault="00D31C53" w:rsidP="00D55F9E">
            <w:r>
              <w:rPr>
                <w:sz w:val="16"/>
                <w:szCs w:val="16"/>
              </w:rPr>
              <w:t>R4-2417565</w:t>
            </w:r>
          </w:p>
        </w:tc>
        <w:tc>
          <w:tcPr>
            <w:tcW w:w="1597" w:type="dxa"/>
          </w:tcPr>
          <w:p w14:paraId="2612439C" w14:textId="77777777" w:rsidR="00D31C53" w:rsidRDefault="00D31C5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B86EE5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F831C03" w14:textId="77777777" w:rsidR="00D31C53" w:rsidRDefault="00D31C53" w:rsidP="00D55F9E">
            <w:r>
              <w:rPr>
                <w:sz w:val="16"/>
                <w:szCs w:val="16"/>
              </w:rPr>
              <w:t>2, 6.7.4.5.2.4.1, 6.7.5.4.5.2, 7.7.5.2</w:t>
            </w:r>
          </w:p>
        </w:tc>
        <w:tc>
          <w:tcPr>
            <w:tcW w:w="998" w:type="dxa"/>
          </w:tcPr>
          <w:p w14:paraId="53D66A3E" w14:textId="77777777" w:rsidR="00D31C53" w:rsidRDefault="00D31C53" w:rsidP="00D55F9E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 w:rsidR="00D31C53" w14:paraId="42B3DEC8" w14:textId="77777777" w:rsidTr="00D55F9E">
        <w:tc>
          <w:tcPr>
            <w:tcW w:w="879" w:type="dxa"/>
          </w:tcPr>
          <w:p w14:paraId="722A232B" w14:textId="77777777" w:rsidR="00D31C53" w:rsidRDefault="00D31C53" w:rsidP="00D55F9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5942081" w14:textId="77777777" w:rsidR="00D31C53" w:rsidRDefault="00D31C53" w:rsidP="00D55F9E">
            <w:r>
              <w:rPr>
                <w:sz w:val="16"/>
                <w:szCs w:val="16"/>
              </w:rPr>
              <w:t>0605</w:t>
            </w:r>
          </w:p>
        </w:tc>
        <w:tc>
          <w:tcPr>
            <w:tcW w:w="517" w:type="dxa"/>
          </w:tcPr>
          <w:p w14:paraId="2EAFE6AE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177AE" w14:textId="77777777" w:rsidR="00D31C53" w:rsidRDefault="00D31C53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C91936" w14:textId="77777777" w:rsidR="00D31C53" w:rsidRDefault="00D31C53" w:rsidP="00D55F9E">
            <w:r>
              <w:rPr>
                <w:sz w:val="16"/>
                <w:szCs w:val="16"/>
              </w:rPr>
              <w:t>(NR_newRAT-Perf) CR to TS 38.141-2 on EESS protection</w:t>
            </w:r>
          </w:p>
        </w:tc>
        <w:tc>
          <w:tcPr>
            <w:tcW w:w="517" w:type="dxa"/>
          </w:tcPr>
          <w:p w14:paraId="06D92601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93B1BB" w14:textId="77777777" w:rsidR="00D31C53" w:rsidRDefault="00D31C53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41623B4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064A940" w14:textId="77777777" w:rsidR="00D31C53" w:rsidRDefault="00D31C53" w:rsidP="00D55F9E">
            <w:r>
              <w:rPr>
                <w:sz w:val="16"/>
                <w:szCs w:val="16"/>
              </w:rPr>
              <w:t>R4-2417566</w:t>
            </w:r>
          </w:p>
        </w:tc>
        <w:tc>
          <w:tcPr>
            <w:tcW w:w="1597" w:type="dxa"/>
          </w:tcPr>
          <w:p w14:paraId="70BDD590" w14:textId="77777777" w:rsidR="00D31C53" w:rsidRDefault="00D31C5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B6E2EF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C2CBAC6" w14:textId="77777777" w:rsidR="00D31C53" w:rsidRDefault="00D31C53" w:rsidP="00D55F9E">
            <w:r>
              <w:rPr>
                <w:sz w:val="16"/>
                <w:szCs w:val="16"/>
              </w:rPr>
              <w:t>2, 6.7.4.5.2.4.1, 6.7.5.4.5.2, 7.7.5.2</w:t>
            </w:r>
          </w:p>
        </w:tc>
        <w:tc>
          <w:tcPr>
            <w:tcW w:w="998" w:type="dxa"/>
          </w:tcPr>
          <w:p w14:paraId="4B061080" w14:textId="77777777" w:rsidR="00D31C53" w:rsidRDefault="00D31C53" w:rsidP="00D55F9E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 w:rsidR="00D31C53" w14:paraId="68967585" w14:textId="77777777" w:rsidTr="00D55F9E">
        <w:tc>
          <w:tcPr>
            <w:tcW w:w="879" w:type="dxa"/>
          </w:tcPr>
          <w:p w14:paraId="09768829" w14:textId="77777777" w:rsidR="00D31C53" w:rsidRDefault="00D31C53" w:rsidP="00D55F9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35236C8" w14:textId="77777777" w:rsidR="00D31C53" w:rsidRDefault="00D31C53" w:rsidP="00D55F9E"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 w14:paraId="240C5EBD" w14:textId="77777777" w:rsidR="00D31C53" w:rsidRDefault="00D31C53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B4876" w14:textId="77777777" w:rsidR="00D31C53" w:rsidRDefault="00D31C53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379B81" w14:textId="77777777" w:rsidR="00D31C53" w:rsidRDefault="00D31C53" w:rsidP="00D55F9E">
            <w:r>
              <w:rPr>
                <w:sz w:val="16"/>
                <w:szCs w:val="16"/>
              </w:rPr>
              <w:t>(NR_newRAT-Perf) CR to TS 38.141-2 on EESS protection</w:t>
            </w:r>
          </w:p>
        </w:tc>
        <w:tc>
          <w:tcPr>
            <w:tcW w:w="517" w:type="dxa"/>
          </w:tcPr>
          <w:p w14:paraId="61556606" w14:textId="77777777" w:rsidR="00D31C53" w:rsidRDefault="00D31C53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37DCEE" w14:textId="77777777" w:rsidR="00D31C53" w:rsidRDefault="00D31C53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E236DC1" w14:textId="77777777" w:rsidR="00D31C53" w:rsidRDefault="00D31C53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036500C" w14:textId="77777777" w:rsidR="00D31C53" w:rsidRDefault="00D31C53" w:rsidP="00D55F9E">
            <w:r>
              <w:rPr>
                <w:sz w:val="16"/>
                <w:szCs w:val="16"/>
              </w:rPr>
              <w:t>R4-2417567</w:t>
            </w:r>
          </w:p>
        </w:tc>
        <w:tc>
          <w:tcPr>
            <w:tcW w:w="1597" w:type="dxa"/>
          </w:tcPr>
          <w:p w14:paraId="3EA9820C" w14:textId="77777777" w:rsidR="00D31C53" w:rsidRDefault="00D31C53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7EEEE37" w14:textId="77777777" w:rsidR="00D31C53" w:rsidRDefault="00D31C53" w:rsidP="00D55F9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4356C66" w14:textId="77777777" w:rsidR="00D31C53" w:rsidRDefault="00D31C53" w:rsidP="00D55F9E">
            <w:r>
              <w:rPr>
                <w:sz w:val="16"/>
                <w:szCs w:val="16"/>
              </w:rPr>
              <w:t>2, 6.7.4.5.2.4.1, 6.7.5.4.5.2, 7.7.5.2</w:t>
            </w:r>
          </w:p>
        </w:tc>
        <w:tc>
          <w:tcPr>
            <w:tcW w:w="998" w:type="dxa"/>
          </w:tcPr>
          <w:p w14:paraId="408C7CA4" w14:textId="77777777" w:rsidR="00D31C53" w:rsidRDefault="00D31C53" w:rsidP="00D55F9E"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</w:tbl>
    <w:p w14:paraId="6F275644" w14:textId="77777777" w:rsidR="00D31C53" w:rsidRDefault="00D31C53" w:rsidP="00D31C53"/>
    <w:p w14:paraId="550F29C4" w14:textId="77777777" w:rsidR="00700CA7" w:rsidRPr="004347C0" w:rsidRDefault="00700CA7" w:rsidP="00700CA7"/>
    <w:p w14:paraId="25B96BE7" w14:textId="5406FAD2" w:rsidR="007D28A8" w:rsidRDefault="004F22BC" w:rsidP="007D28A8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6</w:t>
      </w:r>
    </w:p>
    <w:p w14:paraId="556D4FDD" w14:textId="495312FB" w:rsidR="007D28A8" w:rsidRPr="004347C0" w:rsidRDefault="007D28A8" w:rsidP="007D2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34</w:t>
      </w:r>
    </w:p>
    <w:p w14:paraId="5D9DAE0B" w14:textId="77777777" w:rsidR="007D28A8" w:rsidRDefault="007D28A8" w:rsidP="007D28A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00D8" w:rsidRPr="004E535C" w14:paraId="012D8092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550ADB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E5BEF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69BAA4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29DEBF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5335ED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48BEB6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C8F81A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E2C8D3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3F1626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41A54B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6F00E5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821215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FC6EA5" w14:textId="77777777" w:rsidR="000F00D8" w:rsidRPr="00BF1EB6" w:rsidRDefault="000F00D8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00D8" w14:paraId="597F0734" w14:textId="77777777" w:rsidTr="00D55F9E">
        <w:tc>
          <w:tcPr>
            <w:tcW w:w="879" w:type="dxa"/>
          </w:tcPr>
          <w:p w14:paraId="49A9FF3C" w14:textId="77777777" w:rsidR="000F00D8" w:rsidRDefault="000F00D8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9B1825B" w14:textId="77777777" w:rsidR="000F00D8" w:rsidRDefault="000F00D8" w:rsidP="00D55F9E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49E2AF08" w14:textId="77777777" w:rsidR="000F00D8" w:rsidRDefault="000F00D8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6194CF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9686F0" w14:textId="77777777" w:rsidR="000F00D8" w:rsidRDefault="000F00D8" w:rsidP="00D55F9E">
            <w:r>
              <w:rPr>
                <w:sz w:val="16"/>
                <w:szCs w:val="16"/>
              </w:rPr>
              <w:t>(NR_NTN_enh-Core) Correction on Off-axis EIRP density and off-axis cross-polarization of NTN Ka band n510, n511</w:t>
            </w:r>
          </w:p>
        </w:tc>
        <w:tc>
          <w:tcPr>
            <w:tcW w:w="517" w:type="dxa"/>
          </w:tcPr>
          <w:p w14:paraId="13C398CE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C9D4CD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6F59EA1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7D35E61" w14:textId="77777777" w:rsidR="000F00D8" w:rsidRDefault="000F00D8" w:rsidP="00D55F9E">
            <w:r>
              <w:rPr>
                <w:sz w:val="16"/>
                <w:szCs w:val="16"/>
              </w:rPr>
              <w:t>R4-2418839</w:t>
            </w:r>
          </w:p>
        </w:tc>
        <w:tc>
          <w:tcPr>
            <w:tcW w:w="1597" w:type="dxa"/>
          </w:tcPr>
          <w:p w14:paraId="62D88B8C" w14:textId="77777777" w:rsidR="000F00D8" w:rsidRDefault="000F00D8" w:rsidP="00D55F9E">
            <w:r>
              <w:rPr>
                <w:sz w:val="16"/>
                <w:szCs w:val="16"/>
              </w:rPr>
              <w:t>CHTTL, SGS Wireless</w:t>
            </w:r>
          </w:p>
        </w:tc>
        <w:tc>
          <w:tcPr>
            <w:tcW w:w="1122" w:type="dxa"/>
          </w:tcPr>
          <w:p w14:paraId="286E71AC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00B97F8" w14:textId="77777777" w:rsidR="000F00D8" w:rsidRDefault="000F00D8" w:rsidP="00D55F9E">
            <w:r>
              <w:rPr>
                <w:sz w:val="16"/>
                <w:szCs w:val="16"/>
              </w:rPr>
              <w:t>9.2.2.2, 9.6.2</w:t>
            </w:r>
          </w:p>
        </w:tc>
        <w:tc>
          <w:tcPr>
            <w:tcW w:w="998" w:type="dxa"/>
          </w:tcPr>
          <w:p w14:paraId="47D1DFAF" w14:textId="77777777" w:rsidR="000F00D8" w:rsidRDefault="000F00D8" w:rsidP="00D55F9E"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 w:rsidR="000F00D8" w14:paraId="2072C04A" w14:textId="77777777" w:rsidTr="00D55F9E">
        <w:tc>
          <w:tcPr>
            <w:tcW w:w="879" w:type="dxa"/>
          </w:tcPr>
          <w:p w14:paraId="79442C6E" w14:textId="77777777" w:rsidR="000F00D8" w:rsidRDefault="000F00D8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769704C" w14:textId="77777777" w:rsidR="000F00D8" w:rsidRDefault="000F00D8" w:rsidP="00D55F9E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 w14:paraId="3305E2A9" w14:textId="77777777" w:rsidR="000F00D8" w:rsidRDefault="000F00D8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3D53913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FB52EA" w14:textId="77777777" w:rsidR="000F00D8" w:rsidRDefault="000F00D8" w:rsidP="00D55F9E">
            <w:r>
              <w:rPr>
                <w:sz w:val="16"/>
                <w:szCs w:val="16"/>
              </w:rPr>
              <w:t>Corrections to VSAT UE Mandatory instead of Additional Requirements</w:t>
            </w:r>
          </w:p>
        </w:tc>
        <w:tc>
          <w:tcPr>
            <w:tcW w:w="517" w:type="dxa"/>
          </w:tcPr>
          <w:p w14:paraId="35A899A6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1B4974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1DD99F1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D67923C" w14:textId="77777777" w:rsidR="000F00D8" w:rsidRDefault="000F00D8" w:rsidP="00D55F9E">
            <w:r>
              <w:rPr>
                <w:sz w:val="16"/>
                <w:szCs w:val="16"/>
              </w:rPr>
              <w:t>R4-2419900</w:t>
            </w:r>
          </w:p>
        </w:tc>
        <w:tc>
          <w:tcPr>
            <w:tcW w:w="1597" w:type="dxa"/>
          </w:tcPr>
          <w:p w14:paraId="4961DFEA" w14:textId="77777777" w:rsidR="000F00D8" w:rsidRDefault="000F00D8" w:rsidP="00D55F9E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4AD7DEDC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68D895E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BC720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3F6F60BE" w14:textId="77777777" w:rsidTr="00D55F9E">
        <w:tc>
          <w:tcPr>
            <w:tcW w:w="879" w:type="dxa"/>
          </w:tcPr>
          <w:p w14:paraId="6D478A0E" w14:textId="77777777" w:rsidR="000F00D8" w:rsidRDefault="000F00D8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C883D9C" w14:textId="77777777" w:rsidR="000F00D8" w:rsidRDefault="000F00D8" w:rsidP="00D55F9E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41B073B2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34E67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39DFB" w14:textId="77777777" w:rsidR="000F00D8" w:rsidRDefault="000F00D8" w:rsidP="00D55F9E">
            <w:r>
              <w:rPr>
                <w:sz w:val="16"/>
                <w:szCs w:val="16"/>
              </w:rPr>
              <w:t>(NR_NTN_enh-Core) CR for TS 38.108, Correction on OTA out-of-band blocking requirement for SAN type 2-O</w:t>
            </w:r>
          </w:p>
        </w:tc>
        <w:tc>
          <w:tcPr>
            <w:tcW w:w="517" w:type="dxa"/>
          </w:tcPr>
          <w:p w14:paraId="4C009AD9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4149A1" w14:textId="77777777" w:rsidR="000F00D8" w:rsidRDefault="000F00D8" w:rsidP="00D55F9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9B27450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E24FE34" w14:textId="77777777" w:rsidR="000F00D8" w:rsidRDefault="000F00D8" w:rsidP="00D55F9E">
            <w:r>
              <w:rPr>
                <w:sz w:val="16"/>
                <w:szCs w:val="16"/>
              </w:rPr>
              <w:t>R4-2419874</w:t>
            </w:r>
          </w:p>
        </w:tc>
        <w:tc>
          <w:tcPr>
            <w:tcW w:w="1597" w:type="dxa"/>
          </w:tcPr>
          <w:p w14:paraId="3C38BBE6" w14:textId="77777777" w:rsidR="000F00D8" w:rsidRDefault="000F00D8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78D4A6F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26D6309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7D1A86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0E5E2F14" w14:textId="77777777" w:rsidTr="00D55F9E">
        <w:tc>
          <w:tcPr>
            <w:tcW w:w="879" w:type="dxa"/>
          </w:tcPr>
          <w:p w14:paraId="2EDF3F9A" w14:textId="77777777" w:rsidR="000F00D8" w:rsidRDefault="000F00D8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597C3F9" w14:textId="77777777" w:rsidR="000F00D8" w:rsidRDefault="000F00D8" w:rsidP="00D55F9E">
            <w:r>
              <w:rPr>
                <w:sz w:val="16"/>
                <w:szCs w:val="16"/>
              </w:rPr>
              <w:t>4999</w:t>
            </w:r>
          </w:p>
        </w:tc>
        <w:tc>
          <w:tcPr>
            <w:tcW w:w="517" w:type="dxa"/>
          </w:tcPr>
          <w:p w14:paraId="6A45F6CE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1A2464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F2C4DB" w14:textId="77777777" w:rsidR="000F00D8" w:rsidRDefault="000F00D8" w:rsidP="00D55F9E">
            <w:r>
              <w:rPr>
                <w:sz w:val="16"/>
                <w:szCs w:val="16"/>
              </w:rPr>
              <w:t>(NR_NTN_enh-Core) CR on core requirements of Rel-18 NR NTN enhancements</w:t>
            </w:r>
          </w:p>
        </w:tc>
        <w:tc>
          <w:tcPr>
            <w:tcW w:w="517" w:type="dxa"/>
          </w:tcPr>
          <w:p w14:paraId="6E76C5B2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8B2A15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EDA618A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DCB2EA" w14:textId="77777777" w:rsidR="000F00D8" w:rsidRDefault="000F00D8" w:rsidP="00D55F9E">
            <w:r>
              <w:rPr>
                <w:sz w:val="16"/>
                <w:szCs w:val="16"/>
              </w:rPr>
              <w:t>R4-2420226</w:t>
            </w:r>
          </w:p>
        </w:tc>
        <w:tc>
          <w:tcPr>
            <w:tcW w:w="1597" w:type="dxa"/>
          </w:tcPr>
          <w:p w14:paraId="5FC8954B" w14:textId="77777777" w:rsidR="000F00D8" w:rsidRDefault="000F00D8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D1459BB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0C31B9A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068D0E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03602D34" w14:textId="77777777" w:rsidTr="00D55F9E">
        <w:tc>
          <w:tcPr>
            <w:tcW w:w="879" w:type="dxa"/>
          </w:tcPr>
          <w:p w14:paraId="4E40BACD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4B2E94" w14:textId="77777777" w:rsidR="000F00D8" w:rsidRDefault="000F00D8" w:rsidP="00D55F9E">
            <w:r>
              <w:rPr>
                <w:sz w:val="16"/>
                <w:szCs w:val="16"/>
              </w:rPr>
              <w:t>5023</w:t>
            </w:r>
          </w:p>
        </w:tc>
        <w:tc>
          <w:tcPr>
            <w:tcW w:w="517" w:type="dxa"/>
          </w:tcPr>
          <w:p w14:paraId="7346B104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01CAB4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CA5D18" w14:textId="77777777" w:rsidR="000F00D8" w:rsidRDefault="000F00D8" w:rsidP="00D55F9E">
            <w:r>
              <w:rPr>
                <w:sz w:val="16"/>
                <w:szCs w:val="16"/>
              </w:rPr>
              <w:t>(NR_NTN_enh-Core) CR on NTN CHO requirements TEI18</w:t>
            </w:r>
          </w:p>
        </w:tc>
        <w:tc>
          <w:tcPr>
            <w:tcW w:w="517" w:type="dxa"/>
          </w:tcPr>
          <w:p w14:paraId="3B622561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40D4E7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5347384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8406160" w14:textId="77777777" w:rsidR="000F00D8" w:rsidRDefault="000F00D8" w:rsidP="00D55F9E">
            <w:r>
              <w:rPr>
                <w:sz w:val="16"/>
                <w:szCs w:val="16"/>
              </w:rPr>
              <w:t>R4-2420238</w:t>
            </w:r>
          </w:p>
        </w:tc>
        <w:tc>
          <w:tcPr>
            <w:tcW w:w="1597" w:type="dxa"/>
          </w:tcPr>
          <w:p w14:paraId="18E47239" w14:textId="77777777" w:rsidR="000F00D8" w:rsidRDefault="000F00D8" w:rsidP="00D55F9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EFEC017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E1BDB7D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C03FE5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1CFCF877" w14:textId="77777777" w:rsidTr="00D55F9E">
        <w:tc>
          <w:tcPr>
            <w:tcW w:w="879" w:type="dxa"/>
          </w:tcPr>
          <w:p w14:paraId="1BB2E4DB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026B8B" w14:textId="77777777" w:rsidR="000F00D8" w:rsidRDefault="000F00D8" w:rsidP="00D55F9E">
            <w:r>
              <w:rPr>
                <w:sz w:val="16"/>
                <w:szCs w:val="16"/>
              </w:rPr>
              <w:t>5074</w:t>
            </w:r>
          </w:p>
        </w:tc>
        <w:tc>
          <w:tcPr>
            <w:tcW w:w="517" w:type="dxa"/>
          </w:tcPr>
          <w:p w14:paraId="2CE48000" w14:textId="77777777" w:rsidR="000F00D8" w:rsidRDefault="000F00D8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0F44EF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D462DC" w14:textId="77777777" w:rsidR="000F00D8" w:rsidRDefault="000F00D8" w:rsidP="00D55F9E">
            <w:r>
              <w:rPr>
                <w:sz w:val="16"/>
                <w:szCs w:val="16"/>
              </w:rPr>
              <w:t>CR to TS 38.133 paging interruption requirement correction for NR NTN enh</w:t>
            </w:r>
          </w:p>
        </w:tc>
        <w:tc>
          <w:tcPr>
            <w:tcW w:w="517" w:type="dxa"/>
          </w:tcPr>
          <w:p w14:paraId="7FE16A2F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38C3B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4177059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3DFA06" w14:textId="77777777" w:rsidR="000F00D8" w:rsidRDefault="000F00D8" w:rsidP="00D55F9E">
            <w:r>
              <w:rPr>
                <w:sz w:val="16"/>
                <w:szCs w:val="16"/>
              </w:rPr>
              <w:t>R4-2418422</w:t>
            </w:r>
          </w:p>
        </w:tc>
        <w:tc>
          <w:tcPr>
            <w:tcW w:w="1597" w:type="dxa"/>
          </w:tcPr>
          <w:p w14:paraId="3EAD7D0A" w14:textId="77777777" w:rsidR="000F00D8" w:rsidRDefault="000F00D8" w:rsidP="00D55F9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A2BFB4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EA1126B" w14:textId="77777777" w:rsidR="000F00D8" w:rsidRDefault="000F00D8" w:rsidP="00D55F9E">
            <w:r>
              <w:rPr>
                <w:sz w:val="16"/>
                <w:szCs w:val="16"/>
              </w:rPr>
              <w:t>4.2C.2.5</w:t>
            </w:r>
          </w:p>
        </w:tc>
        <w:tc>
          <w:tcPr>
            <w:tcW w:w="998" w:type="dxa"/>
          </w:tcPr>
          <w:p w14:paraId="244C44ED" w14:textId="77777777" w:rsidR="000F00D8" w:rsidRDefault="000F00D8" w:rsidP="00D55F9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00D8" w14:paraId="74C6D064" w14:textId="77777777" w:rsidTr="00D55F9E">
        <w:tc>
          <w:tcPr>
            <w:tcW w:w="879" w:type="dxa"/>
          </w:tcPr>
          <w:p w14:paraId="2FD4A1D5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512F7D" w14:textId="77777777" w:rsidR="000F00D8" w:rsidRDefault="000F00D8" w:rsidP="00D55F9E">
            <w:r>
              <w:rPr>
                <w:sz w:val="16"/>
                <w:szCs w:val="16"/>
              </w:rPr>
              <w:t>5143</w:t>
            </w:r>
          </w:p>
        </w:tc>
        <w:tc>
          <w:tcPr>
            <w:tcW w:w="517" w:type="dxa"/>
          </w:tcPr>
          <w:p w14:paraId="44979059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897A2E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0F402" w14:textId="77777777" w:rsidR="000F00D8" w:rsidRDefault="000F00D8" w:rsidP="00D55F9E">
            <w:r>
              <w:rPr>
                <w:sz w:val="16"/>
                <w:szCs w:val="16"/>
              </w:rPr>
              <w:t>(NR_NTN_enh-Core) Modify NR NTN core requirements in RRC Connected state</w:t>
            </w:r>
          </w:p>
        </w:tc>
        <w:tc>
          <w:tcPr>
            <w:tcW w:w="517" w:type="dxa"/>
          </w:tcPr>
          <w:p w14:paraId="393D942B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A0C3E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64591A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1BB053A" w14:textId="77777777" w:rsidR="000F00D8" w:rsidRDefault="000F00D8" w:rsidP="00D55F9E">
            <w:r>
              <w:rPr>
                <w:sz w:val="16"/>
                <w:szCs w:val="16"/>
              </w:rPr>
              <w:t>R4-2420228</w:t>
            </w:r>
          </w:p>
        </w:tc>
        <w:tc>
          <w:tcPr>
            <w:tcW w:w="1597" w:type="dxa"/>
          </w:tcPr>
          <w:p w14:paraId="1EC44030" w14:textId="77777777" w:rsidR="000F00D8" w:rsidRDefault="000F00D8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9DF3B2A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3EDB045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902421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2B83B05B" w14:textId="77777777" w:rsidTr="00D55F9E">
        <w:tc>
          <w:tcPr>
            <w:tcW w:w="879" w:type="dxa"/>
          </w:tcPr>
          <w:p w14:paraId="0A357455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BC98DA" w14:textId="77777777" w:rsidR="000F00D8" w:rsidRDefault="000F00D8" w:rsidP="00D55F9E">
            <w:r>
              <w:rPr>
                <w:sz w:val="16"/>
                <w:szCs w:val="16"/>
              </w:rPr>
              <w:t>5154</w:t>
            </w:r>
          </w:p>
        </w:tc>
        <w:tc>
          <w:tcPr>
            <w:tcW w:w="517" w:type="dxa"/>
          </w:tcPr>
          <w:p w14:paraId="4140B0F9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D208C3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A7058B" w14:textId="77777777" w:rsidR="000F00D8" w:rsidRDefault="000F00D8" w:rsidP="00D55F9E">
            <w:r>
              <w:rPr>
                <w:sz w:val="16"/>
                <w:szCs w:val="16"/>
              </w:rPr>
              <w:t>CR for updating the note for NTN frequency range definition in RLM requirements</w:t>
            </w:r>
          </w:p>
        </w:tc>
        <w:tc>
          <w:tcPr>
            <w:tcW w:w="517" w:type="dxa"/>
          </w:tcPr>
          <w:p w14:paraId="578C8421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B5CFA3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DEB7E67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5CF542" w14:textId="77777777" w:rsidR="000F00D8" w:rsidRDefault="000F00D8" w:rsidP="00D55F9E">
            <w:r>
              <w:rPr>
                <w:sz w:val="16"/>
                <w:szCs w:val="16"/>
              </w:rPr>
              <w:t>R4-2420479</w:t>
            </w:r>
          </w:p>
        </w:tc>
        <w:tc>
          <w:tcPr>
            <w:tcW w:w="1597" w:type="dxa"/>
          </w:tcPr>
          <w:p w14:paraId="6F39B586" w14:textId="77777777" w:rsidR="000F00D8" w:rsidRDefault="000F00D8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3F5B9A3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4DF61AE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B32449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0D4A75E0" w14:textId="77777777" w:rsidTr="00D55F9E">
        <w:tc>
          <w:tcPr>
            <w:tcW w:w="879" w:type="dxa"/>
          </w:tcPr>
          <w:p w14:paraId="7611507F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4A163F" w14:textId="77777777" w:rsidR="000F00D8" w:rsidRDefault="000F00D8" w:rsidP="00D55F9E">
            <w:r>
              <w:rPr>
                <w:sz w:val="16"/>
                <w:szCs w:val="16"/>
              </w:rPr>
              <w:t>5169</w:t>
            </w:r>
          </w:p>
        </w:tc>
        <w:tc>
          <w:tcPr>
            <w:tcW w:w="517" w:type="dxa"/>
          </w:tcPr>
          <w:p w14:paraId="624416F9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322F1D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65183" w14:textId="77777777" w:rsidR="000F00D8" w:rsidRDefault="000F00D8" w:rsidP="00D55F9E">
            <w:r>
              <w:rPr>
                <w:sz w:val="16"/>
                <w:szCs w:val="16"/>
              </w:rPr>
              <w:t>CR on Rx-Tx measurement requirements for NTN</w:t>
            </w:r>
          </w:p>
        </w:tc>
        <w:tc>
          <w:tcPr>
            <w:tcW w:w="517" w:type="dxa"/>
          </w:tcPr>
          <w:p w14:paraId="35B1F099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67E78A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B2A5752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264DBDB" w14:textId="77777777" w:rsidR="000F00D8" w:rsidRDefault="000F00D8" w:rsidP="00D55F9E">
            <w:r>
              <w:rPr>
                <w:sz w:val="16"/>
                <w:szCs w:val="16"/>
              </w:rPr>
              <w:t>R4-2420224</w:t>
            </w:r>
          </w:p>
        </w:tc>
        <w:tc>
          <w:tcPr>
            <w:tcW w:w="1597" w:type="dxa"/>
          </w:tcPr>
          <w:p w14:paraId="725305B8" w14:textId="77777777" w:rsidR="000F00D8" w:rsidRDefault="000F00D8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0F67A4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80802D4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61496B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3D0E0D2E" w14:textId="77777777" w:rsidTr="00D55F9E">
        <w:tc>
          <w:tcPr>
            <w:tcW w:w="879" w:type="dxa"/>
          </w:tcPr>
          <w:p w14:paraId="7C98CA58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97861C" w14:textId="77777777" w:rsidR="000F00D8" w:rsidRDefault="000F00D8" w:rsidP="00D55F9E">
            <w:r>
              <w:rPr>
                <w:sz w:val="16"/>
                <w:szCs w:val="16"/>
              </w:rPr>
              <w:t>5170</w:t>
            </w:r>
          </w:p>
        </w:tc>
        <w:tc>
          <w:tcPr>
            <w:tcW w:w="517" w:type="dxa"/>
          </w:tcPr>
          <w:p w14:paraId="2C00A8A1" w14:textId="77777777" w:rsidR="000F00D8" w:rsidRDefault="000F00D8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1F4C4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27D998" w14:textId="77777777" w:rsidR="000F00D8" w:rsidRDefault="000F00D8" w:rsidP="00D55F9E">
            <w:r>
              <w:rPr>
                <w:sz w:val="16"/>
                <w:szCs w:val="16"/>
              </w:rPr>
              <w:t>CR on RLM requriements for FR2-NTN</w:t>
            </w:r>
          </w:p>
        </w:tc>
        <w:tc>
          <w:tcPr>
            <w:tcW w:w="517" w:type="dxa"/>
          </w:tcPr>
          <w:p w14:paraId="3AD3869E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0328A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6FFBB7D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C87EB5" w14:textId="77777777" w:rsidR="000F00D8" w:rsidRDefault="000F00D8" w:rsidP="00D55F9E">
            <w:r>
              <w:rPr>
                <w:sz w:val="16"/>
                <w:szCs w:val="16"/>
              </w:rPr>
              <w:t>R4-2419131</w:t>
            </w:r>
          </w:p>
        </w:tc>
        <w:tc>
          <w:tcPr>
            <w:tcW w:w="1597" w:type="dxa"/>
          </w:tcPr>
          <w:p w14:paraId="25B1A67E" w14:textId="77777777" w:rsidR="000F00D8" w:rsidRDefault="000F00D8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4D0737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51AA1D8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BFC5A5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06211BE7" w14:textId="77777777" w:rsidTr="00D55F9E">
        <w:tc>
          <w:tcPr>
            <w:tcW w:w="879" w:type="dxa"/>
          </w:tcPr>
          <w:p w14:paraId="5F1C6710" w14:textId="77777777" w:rsidR="000F00D8" w:rsidRDefault="000F00D8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AACA58" w14:textId="77777777" w:rsidR="000F00D8" w:rsidRDefault="000F00D8" w:rsidP="00D55F9E">
            <w:r>
              <w:rPr>
                <w:sz w:val="16"/>
                <w:szCs w:val="16"/>
              </w:rPr>
              <w:t>5208</w:t>
            </w:r>
          </w:p>
        </w:tc>
        <w:tc>
          <w:tcPr>
            <w:tcW w:w="517" w:type="dxa"/>
          </w:tcPr>
          <w:p w14:paraId="362183A3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C3CCBF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928EA1" w14:textId="77777777" w:rsidR="000F00D8" w:rsidRDefault="000F00D8" w:rsidP="00D55F9E">
            <w:r>
              <w:rPr>
                <w:sz w:val="16"/>
                <w:szCs w:val="16"/>
              </w:rPr>
              <w:t>(NR_NTN_enh-Core) Formal CR on Interruption time for hard satellite switch</w:t>
            </w:r>
          </w:p>
        </w:tc>
        <w:tc>
          <w:tcPr>
            <w:tcW w:w="517" w:type="dxa"/>
          </w:tcPr>
          <w:p w14:paraId="2976AF20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29232F" w14:textId="77777777" w:rsidR="000F00D8" w:rsidRDefault="000F00D8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A37A3A1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8D445C" w14:textId="77777777" w:rsidR="000F00D8" w:rsidRDefault="000F00D8" w:rsidP="00D55F9E">
            <w:r>
              <w:rPr>
                <w:sz w:val="16"/>
                <w:szCs w:val="16"/>
              </w:rPr>
              <w:t>R4-2420229</w:t>
            </w:r>
          </w:p>
        </w:tc>
        <w:tc>
          <w:tcPr>
            <w:tcW w:w="1597" w:type="dxa"/>
          </w:tcPr>
          <w:p w14:paraId="6D845456" w14:textId="77777777" w:rsidR="000F00D8" w:rsidRDefault="000F00D8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A45C0F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46C65D2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AEFDE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7F6644A4" w14:textId="77777777" w:rsidTr="00D55F9E">
        <w:tc>
          <w:tcPr>
            <w:tcW w:w="879" w:type="dxa"/>
          </w:tcPr>
          <w:p w14:paraId="3F3810F5" w14:textId="77777777" w:rsidR="000F00D8" w:rsidRDefault="000F00D8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4EF6F01" w14:textId="77777777" w:rsidR="000F00D8" w:rsidRDefault="000F00D8" w:rsidP="00D55F9E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508257B3" w14:textId="77777777" w:rsidR="000F00D8" w:rsidRDefault="000F00D8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B3BCE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E21625" w14:textId="77777777" w:rsidR="000F00D8" w:rsidRDefault="000F00D8" w:rsidP="00D55F9E">
            <w:r w:rsidRPr="005B4AF1">
              <w:rPr>
                <w:sz w:val="16"/>
                <w:szCs w:val="16"/>
              </w:rPr>
              <w:t>(NR_NTN_enh-Core) CR for TS 38.181, Correction on OTA out-of-band blocking requirement for SAN type 2-O</w:t>
            </w:r>
          </w:p>
        </w:tc>
        <w:tc>
          <w:tcPr>
            <w:tcW w:w="517" w:type="dxa"/>
          </w:tcPr>
          <w:p w14:paraId="037847C9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6A24B" w14:textId="77777777" w:rsidR="000F00D8" w:rsidRDefault="000F00D8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46CDA88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087197" w14:textId="77777777" w:rsidR="000F00D8" w:rsidRDefault="000F00D8" w:rsidP="00D55F9E">
            <w:r>
              <w:rPr>
                <w:sz w:val="16"/>
                <w:szCs w:val="16"/>
              </w:rPr>
              <w:t>R4-2419875</w:t>
            </w:r>
          </w:p>
        </w:tc>
        <w:tc>
          <w:tcPr>
            <w:tcW w:w="1597" w:type="dxa"/>
          </w:tcPr>
          <w:p w14:paraId="31FA940F" w14:textId="77777777" w:rsidR="000F00D8" w:rsidRDefault="000F00D8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50ED3FF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4E7C197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FAA3AF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  <w:tr w:rsidR="000F00D8" w14:paraId="2A106F4B" w14:textId="77777777" w:rsidTr="00D55F9E">
        <w:tc>
          <w:tcPr>
            <w:tcW w:w="879" w:type="dxa"/>
          </w:tcPr>
          <w:p w14:paraId="11644024" w14:textId="77777777" w:rsidR="000F00D8" w:rsidRDefault="000F00D8" w:rsidP="00D55F9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4DFD6298" w14:textId="77777777" w:rsidR="000F00D8" w:rsidRDefault="000F00D8" w:rsidP="00D55F9E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0CBC3FEE" w14:textId="77777777" w:rsidR="000F00D8" w:rsidRDefault="000F00D8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ED57B7" w14:textId="77777777" w:rsidR="000F00D8" w:rsidRDefault="000F00D8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4AE18C" w14:textId="77777777" w:rsidR="000F00D8" w:rsidRDefault="000F00D8" w:rsidP="00D55F9E">
            <w:r w:rsidRPr="00E2268F">
              <w:rPr>
                <w:sz w:val="16"/>
                <w:szCs w:val="16"/>
              </w:rPr>
              <w:t>(NR_NTN_enh-Core) CR for TR 38.863, On NTN system parameters for Ka-band co-existence</w:t>
            </w:r>
          </w:p>
        </w:tc>
        <w:tc>
          <w:tcPr>
            <w:tcW w:w="517" w:type="dxa"/>
          </w:tcPr>
          <w:p w14:paraId="5BBB7812" w14:textId="77777777" w:rsidR="000F00D8" w:rsidRDefault="000F00D8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A3DEE" w14:textId="77777777" w:rsidR="000F00D8" w:rsidRDefault="000F00D8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826A2D0" w14:textId="77777777" w:rsidR="000F00D8" w:rsidRDefault="000F00D8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D40C6C0" w14:textId="77777777" w:rsidR="000F00D8" w:rsidRDefault="000F00D8" w:rsidP="00D55F9E">
            <w:r>
              <w:rPr>
                <w:sz w:val="16"/>
                <w:szCs w:val="16"/>
              </w:rPr>
              <w:t>R4-2417841</w:t>
            </w:r>
          </w:p>
        </w:tc>
        <w:tc>
          <w:tcPr>
            <w:tcW w:w="1597" w:type="dxa"/>
          </w:tcPr>
          <w:p w14:paraId="79158EA3" w14:textId="77777777" w:rsidR="000F00D8" w:rsidRDefault="000F00D8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B0DE9B7" w14:textId="77777777" w:rsidR="000F00D8" w:rsidRDefault="000F00D8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FCBFDE6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D85A62" w14:textId="77777777" w:rsidR="000F00D8" w:rsidRDefault="000F00D8" w:rsidP="00D55F9E">
            <w:pPr>
              <w:rPr>
                <w:sz w:val="16"/>
                <w:szCs w:val="16"/>
              </w:rPr>
            </w:pPr>
          </w:p>
        </w:tc>
      </w:tr>
    </w:tbl>
    <w:p w14:paraId="538A564E" w14:textId="77777777" w:rsidR="000F00D8" w:rsidRDefault="000F00D8" w:rsidP="000F00D8"/>
    <w:p w14:paraId="1CDA3785" w14:textId="77777777" w:rsidR="00264F81" w:rsidRPr="004347C0" w:rsidRDefault="00264F81" w:rsidP="00264F81"/>
    <w:p w14:paraId="32D7227A" w14:textId="702E9C61" w:rsidR="00DD6630" w:rsidRDefault="004F22BC" w:rsidP="00DD6630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7</w:t>
      </w:r>
    </w:p>
    <w:p w14:paraId="02526696" w14:textId="0381E3E9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35</w:t>
      </w:r>
    </w:p>
    <w:p w14:paraId="2E3627D0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502F" w:rsidRPr="004E535C" w14:paraId="7CB86274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913B5E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9F5325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45B60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648FCB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ED3E81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83B9F3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81660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33468D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26516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0D055A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9324FD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FEC8D6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6BAC28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502F" w14:paraId="3617F11D" w14:textId="77777777" w:rsidTr="00D55F9E">
        <w:tc>
          <w:tcPr>
            <w:tcW w:w="879" w:type="dxa"/>
          </w:tcPr>
          <w:p w14:paraId="48A5F9DF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26FB20F" w14:textId="77777777" w:rsidR="00E8502F" w:rsidRDefault="00E8502F" w:rsidP="00D55F9E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 w14:paraId="320EBF51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CE6668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3B97C5" w14:textId="77777777" w:rsidR="00E8502F" w:rsidRDefault="00E8502F" w:rsidP="00D55F9E">
            <w:r>
              <w:rPr>
                <w:sz w:val="16"/>
                <w:szCs w:val="16"/>
              </w:rPr>
              <w:t>(NR_NTN_enh-Perf) CR on UE demodulation requirements</w:t>
            </w:r>
          </w:p>
        </w:tc>
        <w:tc>
          <w:tcPr>
            <w:tcW w:w="517" w:type="dxa"/>
          </w:tcPr>
          <w:p w14:paraId="183A414D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7ED8F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5913E79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016724A" w14:textId="77777777" w:rsidR="00E8502F" w:rsidRDefault="00E8502F" w:rsidP="00D55F9E">
            <w:r>
              <w:rPr>
                <w:sz w:val="16"/>
                <w:szCs w:val="16"/>
              </w:rPr>
              <w:t>R4-2419864</w:t>
            </w:r>
          </w:p>
        </w:tc>
        <w:tc>
          <w:tcPr>
            <w:tcW w:w="1597" w:type="dxa"/>
          </w:tcPr>
          <w:p w14:paraId="782B3B8C" w14:textId="77777777" w:rsidR="00E8502F" w:rsidRDefault="00E8502F" w:rsidP="00D55F9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D9872AE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C745866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01D12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331F735F" w14:textId="77777777" w:rsidTr="00D55F9E">
        <w:tc>
          <w:tcPr>
            <w:tcW w:w="879" w:type="dxa"/>
          </w:tcPr>
          <w:p w14:paraId="4F89BA81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1C4BFF3" w14:textId="77777777" w:rsidR="00E8502F" w:rsidRDefault="00E8502F" w:rsidP="00D55F9E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2404CC5C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209B4B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F27D16" w14:textId="77777777" w:rsidR="00E8502F" w:rsidRDefault="00E8502F" w:rsidP="00D55F9E">
            <w:r w:rsidRPr="00C8626A">
              <w:rPr>
                <w:sz w:val="16"/>
                <w:szCs w:val="16"/>
              </w:rPr>
              <w:t>CR to 38101-5 Correction on UE demodulation requirement for NTN</w:t>
            </w:r>
          </w:p>
        </w:tc>
        <w:tc>
          <w:tcPr>
            <w:tcW w:w="517" w:type="dxa"/>
          </w:tcPr>
          <w:p w14:paraId="39B5A3F6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5FEE96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3509847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5EEC6F1" w14:textId="77777777" w:rsidR="00E8502F" w:rsidRDefault="00E8502F" w:rsidP="00D55F9E">
            <w:r>
              <w:rPr>
                <w:sz w:val="16"/>
                <w:szCs w:val="16"/>
              </w:rPr>
              <w:t>R4-2419865</w:t>
            </w:r>
          </w:p>
        </w:tc>
        <w:tc>
          <w:tcPr>
            <w:tcW w:w="1597" w:type="dxa"/>
          </w:tcPr>
          <w:p w14:paraId="5452DBA6" w14:textId="77777777" w:rsidR="00E8502F" w:rsidRDefault="00E8502F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C14FD1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81FB69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AD1C3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E43F4EE" w14:textId="77777777" w:rsidTr="00D55F9E">
        <w:tc>
          <w:tcPr>
            <w:tcW w:w="879" w:type="dxa"/>
          </w:tcPr>
          <w:p w14:paraId="5899C8BF" w14:textId="77777777" w:rsidR="00E8502F" w:rsidRDefault="00E8502F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1EB71AEF" w14:textId="77777777" w:rsidR="00E8502F" w:rsidRDefault="00E8502F" w:rsidP="00D55F9E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71910A9A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0B698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79E0C7" w14:textId="77777777" w:rsidR="00E8502F" w:rsidRDefault="00E8502F" w:rsidP="00D55F9E">
            <w:r>
              <w:rPr>
                <w:sz w:val="16"/>
                <w:szCs w:val="16"/>
              </w:rPr>
              <w:t>CR for TS 38.108, On Performance requirements for PRACH for Ka-band NTN</w:t>
            </w:r>
          </w:p>
        </w:tc>
        <w:tc>
          <w:tcPr>
            <w:tcW w:w="517" w:type="dxa"/>
          </w:tcPr>
          <w:p w14:paraId="69B0F9EC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70C573" w14:textId="77777777" w:rsidR="00E8502F" w:rsidRDefault="00E8502F" w:rsidP="00D55F9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253AA24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EB2E6FE" w14:textId="77777777" w:rsidR="00E8502F" w:rsidRDefault="00E8502F" w:rsidP="00D55F9E">
            <w:r>
              <w:rPr>
                <w:sz w:val="16"/>
                <w:szCs w:val="16"/>
              </w:rPr>
              <w:t>R4-2417842</w:t>
            </w:r>
          </w:p>
        </w:tc>
        <w:tc>
          <w:tcPr>
            <w:tcW w:w="1597" w:type="dxa"/>
          </w:tcPr>
          <w:p w14:paraId="205475CB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337A637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8F07208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385E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51EE9980" w14:textId="77777777" w:rsidTr="00D55F9E">
        <w:tc>
          <w:tcPr>
            <w:tcW w:w="879" w:type="dxa"/>
          </w:tcPr>
          <w:p w14:paraId="101859C2" w14:textId="77777777" w:rsidR="00E8502F" w:rsidRDefault="00E8502F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11380E5E" w14:textId="77777777" w:rsidR="00E8502F" w:rsidRDefault="00E8502F" w:rsidP="00D55F9E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2E8BEA0A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9E5CD2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5BC04C" w14:textId="77777777" w:rsidR="00E8502F" w:rsidRDefault="00E8502F" w:rsidP="00D55F9E">
            <w:r w:rsidRPr="00B5215B">
              <w:rPr>
                <w:sz w:val="16"/>
                <w:szCs w:val="16"/>
              </w:rPr>
              <w:t>CR on performance requirements for PUSCH with DM-RS bundling</w:t>
            </w:r>
          </w:p>
        </w:tc>
        <w:tc>
          <w:tcPr>
            <w:tcW w:w="517" w:type="dxa"/>
          </w:tcPr>
          <w:p w14:paraId="20ED25E9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430B0" w14:textId="77777777" w:rsidR="00E8502F" w:rsidRDefault="00E8502F" w:rsidP="00D55F9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B5CB000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DD89E3B" w14:textId="77777777" w:rsidR="00E8502F" w:rsidRDefault="00E8502F" w:rsidP="00D55F9E">
            <w:r>
              <w:rPr>
                <w:sz w:val="16"/>
                <w:szCs w:val="16"/>
              </w:rPr>
              <w:t>R4-2418938</w:t>
            </w:r>
          </w:p>
        </w:tc>
        <w:tc>
          <w:tcPr>
            <w:tcW w:w="1597" w:type="dxa"/>
          </w:tcPr>
          <w:p w14:paraId="0A3B1A0C" w14:textId="77777777" w:rsidR="00E8502F" w:rsidRDefault="00E8502F" w:rsidP="00D55F9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8630552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9CFCEC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3CF779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0DA0B1A7" w14:textId="77777777" w:rsidTr="00D55F9E">
        <w:tc>
          <w:tcPr>
            <w:tcW w:w="879" w:type="dxa"/>
          </w:tcPr>
          <w:p w14:paraId="49839459" w14:textId="77777777" w:rsidR="00E8502F" w:rsidRDefault="00E8502F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7DEF3CC" w14:textId="77777777" w:rsidR="00E8502F" w:rsidRDefault="00E8502F" w:rsidP="00D55F9E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1F3BAE4E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9AADF7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10CF71" w14:textId="77777777" w:rsidR="00E8502F" w:rsidRDefault="00E8502F" w:rsidP="00D55F9E">
            <w:r>
              <w:rPr>
                <w:sz w:val="16"/>
                <w:szCs w:val="16"/>
              </w:rPr>
              <w:t>CR for 38.108 on FR2-NTN PUCCH demodulation requirements</w:t>
            </w:r>
          </w:p>
        </w:tc>
        <w:tc>
          <w:tcPr>
            <w:tcW w:w="517" w:type="dxa"/>
          </w:tcPr>
          <w:p w14:paraId="2BF325C7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FD035C" w14:textId="77777777" w:rsidR="00E8502F" w:rsidRDefault="00E8502F" w:rsidP="00D55F9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A769F82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3D23C2E" w14:textId="77777777" w:rsidR="00E8502F" w:rsidRDefault="00E8502F" w:rsidP="00D55F9E">
            <w:r>
              <w:rPr>
                <w:sz w:val="16"/>
                <w:szCs w:val="16"/>
              </w:rPr>
              <w:t>R4-2419862</w:t>
            </w:r>
          </w:p>
        </w:tc>
        <w:tc>
          <w:tcPr>
            <w:tcW w:w="1597" w:type="dxa"/>
          </w:tcPr>
          <w:p w14:paraId="135B9784" w14:textId="77777777" w:rsidR="00E8502F" w:rsidRDefault="00E8502F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D05E86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3C6FDA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FE4B6F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61F1351" w14:textId="77777777" w:rsidTr="00D55F9E">
        <w:tc>
          <w:tcPr>
            <w:tcW w:w="879" w:type="dxa"/>
          </w:tcPr>
          <w:p w14:paraId="68CBFC5A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9CFABC" w14:textId="77777777" w:rsidR="00E8502F" w:rsidRDefault="00E8502F" w:rsidP="00D55F9E">
            <w:r>
              <w:rPr>
                <w:sz w:val="16"/>
                <w:szCs w:val="16"/>
              </w:rPr>
              <w:t>5129</w:t>
            </w:r>
          </w:p>
        </w:tc>
        <w:tc>
          <w:tcPr>
            <w:tcW w:w="517" w:type="dxa"/>
          </w:tcPr>
          <w:p w14:paraId="454BE9AB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02A34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6FC1A3" w14:textId="77777777" w:rsidR="00E8502F" w:rsidRDefault="00E8502F" w:rsidP="00D55F9E">
            <w:r>
              <w:rPr>
                <w:sz w:val="16"/>
                <w:szCs w:val="16"/>
              </w:rPr>
              <w:t>CR on performance requirements maintenance for R18 NTN</w:t>
            </w:r>
          </w:p>
        </w:tc>
        <w:tc>
          <w:tcPr>
            <w:tcW w:w="517" w:type="dxa"/>
          </w:tcPr>
          <w:p w14:paraId="2C6485A0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6704E6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633A0C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5AAE49A" w14:textId="77777777" w:rsidR="00E8502F" w:rsidRDefault="00E8502F" w:rsidP="00D55F9E">
            <w:r>
              <w:rPr>
                <w:sz w:val="16"/>
                <w:szCs w:val="16"/>
              </w:rPr>
              <w:t>R4-2420231</w:t>
            </w:r>
          </w:p>
        </w:tc>
        <w:tc>
          <w:tcPr>
            <w:tcW w:w="1597" w:type="dxa"/>
          </w:tcPr>
          <w:p w14:paraId="3810D5A4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E0CB6B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2E8B5B7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01269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1505589" w14:textId="77777777" w:rsidTr="00D55F9E">
        <w:tc>
          <w:tcPr>
            <w:tcW w:w="879" w:type="dxa"/>
          </w:tcPr>
          <w:p w14:paraId="21350E14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69CE4A" w14:textId="77777777" w:rsidR="00E8502F" w:rsidRDefault="00E8502F" w:rsidP="00D55F9E">
            <w:r>
              <w:rPr>
                <w:sz w:val="16"/>
                <w:szCs w:val="16"/>
              </w:rPr>
              <w:t>5175</w:t>
            </w:r>
          </w:p>
        </w:tc>
        <w:tc>
          <w:tcPr>
            <w:tcW w:w="517" w:type="dxa"/>
          </w:tcPr>
          <w:p w14:paraId="751BA91F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340BF6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BC665" w14:textId="77777777" w:rsidR="00E8502F" w:rsidRDefault="00E8502F" w:rsidP="00D55F9E">
            <w:r>
              <w:rPr>
                <w:sz w:val="16"/>
                <w:szCs w:val="16"/>
              </w:rPr>
              <w:t>CR to TS 38.133 Satellite switching with re-synchronization test case correction for NR NTN enh</w:t>
            </w:r>
          </w:p>
        </w:tc>
        <w:tc>
          <w:tcPr>
            <w:tcW w:w="517" w:type="dxa"/>
          </w:tcPr>
          <w:p w14:paraId="32B6C4FE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B015DF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643DE70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4B91AAB" w14:textId="77777777" w:rsidR="00E8502F" w:rsidRDefault="00E8502F" w:rsidP="00D55F9E">
            <w:r>
              <w:rPr>
                <w:sz w:val="16"/>
                <w:szCs w:val="16"/>
              </w:rPr>
              <w:t>R4-2420233</w:t>
            </w:r>
          </w:p>
        </w:tc>
        <w:tc>
          <w:tcPr>
            <w:tcW w:w="1597" w:type="dxa"/>
          </w:tcPr>
          <w:p w14:paraId="7C4103DC" w14:textId="77777777" w:rsidR="00E8502F" w:rsidRDefault="00E8502F" w:rsidP="00D55F9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53E04EF" w14:textId="77777777" w:rsidR="00E8502F" w:rsidRDefault="00E8502F" w:rsidP="00D55F9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75021F7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33ABB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651919FD" w14:textId="77777777" w:rsidTr="00D55F9E">
        <w:tc>
          <w:tcPr>
            <w:tcW w:w="879" w:type="dxa"/>
          </w:tcPr>
          <w:p w14:paraId="31EE6DEB" w14:textId="77777777" w:rsidR="00E8502F" w:rsidRDefault="00E8502F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2FBA1AC" w14:textId="77777777" w:rsidR="00E8502F" w:rsidRDefault="00E8502F" w:rsidP="00D55F9E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2A75FA09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5E7BD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80789" w14:textId="77777777" w:rsidR="00E8502F" w:rsidRDefault="00E8502F" w:rsidP="00D55F9E">
            <w:r w:rsidRPr="00B5215B">
              <w:rPr>
                <w:sz w:val="16"/>
                <w:szCs w:val="16"/>
              </w:rPr>
              <w:t>(NR_NTN_enh-Perf) CR for TS 38.181, On Performance requirements for PRACH for Ka-band NTN</w:t>
            </w:r>
          </w:p>
        </w:tc>
        <w:tc>
          <w:tcPr>
            <w:tcW w:w="517" w:type="dxa"/>
          </w:tcPr>
          <w:p w14:paraId="6F6616B7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265BD" w14:textId="77777777" w:rsidR="00E8502F" w:rsidRDefault="00E8502F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785D5DB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46A165D" w14:textId="77777777" w:rsidR="00E8502F" w:rsidRDefault="00E8502F" w:rsidP="00D55F9E">
            <w:r>
              <w:rPr>
                <w:sz w:val="16"/>
                <w:szCs w:val="16"/>
              </w:rPr>
              <w:t>R4-2417843</w:t>
            </w:r>
          </w:p>
        </w:tc>
        <w:tc>
          <w:tcPr>
            <w:tcW w:w="1597" w:type="dxa"/>
          </w:tcPr>
          <w:p w14:paraId="14E8C587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EE9A6B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1CA6D49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55C0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0FA2D6DD" w14:textId="77777777" w:rsidTr="00D55F9E">
        <w:tc>
          <w:tcPr>
            <w:tcW w:w="879" w:type="dxa"/>
          </w:tcPr>
          <w:p w14:paraId="0F06F2C1" w14:textId="77777777" w:rsidR="00E8502F" w:rsidRDefault="00E8502F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189B828C" w14:textId="77777777" w:rsidR="00E8502F" w:rsidRDefault="00E8502F" w:rsidP="00D55F9E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20EC03B0" w14:textId="77777777" w:rsidR="00E8502F" w:rsidRDefault="00E8502F" w:rsidP="00D55F9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9562DB6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24707E" w14:textId="77777777" w:rsidR="00E8502F" w:rsidRDefault="00E8502F" w:rsidP="00D55F9E">
            <w:r>
              <w:rPr>
                <w:sz w:val="16"/>
                <w:szCs w:val="16"/>
              </w:rPr>
              <w:t>CR on performance requirements for PUSCH in TS 38.181</w:t>
            </w:r>
          </w:p>
        </w:tc>
        <w:tc>
          <w:tcPr>
            <w:tcW w:w="517" w:type="dxa"/>
          </w:tcPr>
          <w:p w14:paraId="02FC4F4B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AA898" w14:textId="77777777" w:rsidR="00E8502F" w:rsidRDefault="00E8502F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0A2997A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8E6A806" w14:textId="77777777" w:rsidR="00E8502F" w:rsidRDefault="00E8502F" w:rsidP="00D55F9E">
            <w:r>
              <w:rPr>
                <w:sz w:val="16"/>
                <w:szCs w:val="16"/>
              </w:rPr>
              <w:t>R4-2419906</w:t>
            </w:r>
          </w:p>
        </w:tc>
        <w:tc>
          <w:tcPr>
            <w:tcW w:w="1597" w:type="dxa"/>
          </w:tcPr>
          <w:p w14:paraId="53C8CBB0" w14:textId="77777777" w:rsidR="00E8502F" w:rsidRDefault="00E8502F" w:rsidP="00D55F9E">
            <w:r>
              <w:rPr>
                <w:sz w:val="16"/>
                <w:szCs w:val="16"/>
              </w:rPr>
              <w:t>Samsung, Nokia</w:t>
            </w:r>
          </w:p>
        </w:tc>
        <w:tc>
          <w:tcPr>
            <w:tcW w:w="1122" w:type="dxa"/>
          </w:tcPr>
          <w:p w14:paraId="593B1326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A5A8E7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1765A3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6D6EF9CC" w14:textId="77777777" w:rsidTr="00D55F9E">
        <w:tc>
          <w:tcPr>
            <w:tcW w:w="879" w:type="dxa"/>
          </w:tcPr>
          <w:p w14:paraId="75199C0C" w14:textId="77777777" w:rsidR="00E8502F" w:rsidRDefault="00E8502F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284684D" w14:textId="77777777" w:rsidR="00E8502F" w:rsidRDefault="00E8502F" w:rsidP="00D55F9E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5CA23A32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9F837A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83CE11" w14:textId="77777777" w:rsidR="00E8502F" w:rsidRDefault="00E8502F" w:rsidP="00D55F9E">
            <w:r>
              <w:rPr>
                <w:sz w:val="16"/>
                <w:szCs w:val="16"/>
              </w:rPr>
              <w:t>CR for 38.181 on FR2-NTN PUCCH demodulation requirements</w:t>
            </w:r>
          </w:p>
        </w:tc>
        <w:tc>
          <w:tcPr>
            <w:tcW w:w="517" w:type="dxa"/>
          </w:tcPr>
          <w:p w14:paraId="1B85277D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489A8F" w14:textId="77777777" w:rsidR="00E8502F" w:rsidRDefault="00E8502F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25E49FA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648B020" w14:textId="77777777" w:rsidR="00E8502F" w:rsidRDefault="00E8502F" w:rsidP="00D55F9E">
            <w:r>
              <w:rPr>
                <w:sz w:val="16"/>
                <w:szCs w:val="16"/>
              </w:rPr>
              <w:t>R4-2419863</w:t>
            </w:r>
          </w:p>
        </w:tc>
        <w:tc>
          <w:tcPr>
            <w:tcW w:w="1597" w:type="dxa"/>
          </w:tcPr>
          <w:p w14:paraId="7D9966DB" w14:textId="77777777" w:rsidR="00E8502F" w:rsidRDefault="00E8502F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0BD859" w14:textId="77777777" w:rsidR="00E8502F" w:rsidRDefault="00E8502F" w:rsidP="00D55F9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E777A5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9C40CF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</w:tbl>
    <w:p w14:paraId="5571F494" w14:textId="77777777" w:rsidR="00E8502F" w:rsidRDefault="00E8502F" w:rsidP="00E8502F"/>
    <w:p w14:paraId="74EA25ED" w14:textId="77777777" w:rsidR="0061518C" w:rsidRDefault="0061518C" w:rsidP="00DD6630"/>
    <w:p w14:paraId="009105C4" w14:textId="14A2D86F" w:rsidR="00DD6630" w:rsidRDefault="004F22BC" w:rsidP="00DD6630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8</w:t>
      </w:r>
    </w:p>
    <w:p w14:paraId="5696CF99" w14:textId="4DF2D2B4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36</w:t>
      </w:r>
    </w:p>
    <w:p w14:paraId="72A6FE8A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502F" w:rsidRPr="004E535C" w14:paraId="71CAE48A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A85D68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41E79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E1CA9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2508DF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D237F1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B8E5B9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51EDDA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1EC9F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36053B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738ABD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9E5A7E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02417B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96DDE0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502F" w14:paraId="78ED7E3C" w14:textId="77777777" w:rsidTr="00D55F9E">
        <w:tc>
          <w:tcPr>
            <w:tcW w:w="879" w:type="dxa"/>
          </w:tcPr>
          <w:p w14:paraId="0FAE803E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47A729C" w14:textId="77777777" w:rsidR="00E8502F" w:rsidRDefault="00E8502F" w:rsidP="00D55F9E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14:paraId="588BAB54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389B7F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B212C7" w14:textId="77777777" w:rsidR="00E8502F" w:rsidRDefault="00E8502F" w:rsidP="00D55F9E">
            <w:r>
              <w:rPr>
                <w:sz w:val="16"/>
                <w:szCs w:val="16"/>
              </w:rPr>
              <w:t>CR for Rel-18 to correct the indications of requirements for NS_04N and NS_05N</w:t>
            </w:r>
          </w:p>
        </w:tc>
        <w:tc>
          <w:tcPr>
            <w:tcW w:w="517" w:type="dxa"/>
          </w:tcPr>
          <w:p w14:paraId="11874C9D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2ECD8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594CAB9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31F426" w14:textId="77777777" w:rsidR="00E8502F" w:rsidRDefault="00E8502F" w:rsidP="00D55F9E">
            <w:r>
              <w:rPr>
                <w:sz w:val="16"/>
                <w:szCs w:val="16"/>
              </w:rPr>
              <w:t>R4-2420405</w:t>
            </w:r>
          </w:p>
        </w:tc>
        <w:tc>
          <w:tcPr>
            <w:tcW w:w="1597" w:type="dxa"/>
          </w:tcPr>
          <w:p w14:paraId="1F702096" w14:textId="77777777" w:rsidR="00E8502F" w:rsidRDefault="00E8502F" w:rsidP="00D55F9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B9ED89C" w14:textId="77777777" w:rsidR="00E8502F" w:rsidRDefault="00E8502F" w:rsidP="00D55F9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07E8A268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AB1912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1477FFD7" w14:textId="77777777" w:rsidTr="00D55F9E">
        <w:tc>
          <w:tcPr>
            <w:tcW w:w="879" w:type="dxa"/>
          </w:tcPr>
          <w:p w14:paraId="4A10B491" w14:textId="77777777" w:rsidR="00E8502F" w:rsidRDefault="00E8502F" w:rsidP="00D55F9E">
            <w:r>
              <w:rPr>
                <w:sz w:val="16"/>
                <w:szCs w:val="16"/>
              </w:rPr>
              <w:lastRenderedPageBreak/>
              <w:t>38.741</w:t>
            </w:r>
          </w:p>
        </w:tc>
        <w:tc>
          <w:tcPr>
            <w:tcW w:w="637" w:type="dxa"/>
          </w:tcPr>
          <w:p w14:paraId="7DEBF750" w14:textId="77777777" w:rsidR="00E8502F" w:rsidRDefault="00E8502F" w:rsidP="00D55F9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07BB3B1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A9826B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FCF2AC" w14:textId="77777777" w:rsidR="00E8502F" w:rsidRDefault="00E8502F" w:rsidP="00D55F9E">
            <w:r>
              <w:rPr>
                <w:sz w:val="16"/>
                <w:szCs w:val="16"/>
              </w:rPr>
              <w:t>Clarification for the applicability of the enhanced channel raster for band n254</w:t>
            </w:r>
          </w:p>
        </w:tc>
        <w:tc>
          <w:tcPr>
            <w:tcW w:w="517" w:type="dxa"/>
          </w:tcPr>
          <w:p w14:paraId="03F6AC58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E6930" w14:textId="77777777" w:rsidR="00E8502F" w:rsidRDefault="00E8502F" w:rsidP="00D55F9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A561946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4146D2B" w14:textId="77777777" w:rsidR="00E8502F" w:rsidRDefault="00E8502F" w:rsidP="00D55F9E">
            <w:r>
              <w:rPr>
                <w:sz w:val="16"/>
                <w:szCs w:val="16"/>
              </w:rPr>
              <w:t>R4-2417739</w:t>
            </w:r>
          </w:p>
        </w:tc>
        <w:tc>
          <w:tcPr>
            <w:tcW w:w="1597" w:type="dxa"/>
          </w:tcPr>
          <w:p w14:paraId="0EACE331" w14:textId="77777777" w:rsidR="00E8502F" w:rsidRDefault="00E8502F" w:rsidP="00D55F9E">
            <w:r>
              <w:rPr>
                <w:sz w:val="16"/>
                <w:szCs w:val="16"/>
              </w:rPr>
              <w:t>Apple, Globalstar</w:t>
            </w:r>
          </w:p>
        </w:tc>
        <w:tc>
          <w:tcPr>
            <w:tcW w:w="1122" w:type="dxa"/>
          </w:tcPr>
          <w:p w14:paraId="199476BE" w14:textId="77777777" w:rsidR="00E8502F" w:rsidRDefault="00E8502F" w:rsidP="00D55F9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6F9C036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3A8E75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</w:tbl>
    <w:p w14:paraId="5A9E8CB5" w14:textId="77777777" w:rsidR="00E8502F" w:rsidRDefault="00E8502F" w:rsidP="00E8502F"/>
    <w:p w14:paraId="2C79EA54" w14:textId="77777777" w:rsidR="00F15D0A" w:rsidRDefault="00F15D0A" w:rsidP="00DD6630"/>
    <w:p w14:paraId="778A30B5" w14:textId="465BAE63" w:rsidR="00DD6630" w:rsidRDefault="004F22BC" w:rsidP="00DD6630">
      <w:pPr>
        <w:pStyle w:val="Heading2"/>
        <w:rPr>
          <w:rFonts w:cs="Arial"/>
          <w:noProof/>
        </w:rPr>
      </w:pPr>
      <w:r w:rsidRPr="004F22BC">
        <w:rPr>
          <w:noProof/>
        </w:rPr>
        <w:t>RP-24305</w:t>
      </w:r>
      <w:r>
        <w:rPr>
          <w:noProof/>
        </w:rPr>
        <w:t>9</w:t>
      </w:r>
    </w:p>
    <w:p w14:paraId="0B7B907C" w14:textId="2481EE1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37</w:t>
      </w:r>
    </w:p>
    <w:p w14:paraId="1E629AEC" w14:textId="77777777" w:rsidR="00DD663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502F" w:rsidRPr="004E535C" w14:paraId="6A09C674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44C6B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77C7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BDFCD3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991B92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C37FB0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065FFF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9DAA68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9F196A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9EFC3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3E4B1B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D41A28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FC581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CBF88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502F" w14:paraId="4E4EF106" w14:textId="77777777" w:rsidTr="00D55F9E">
        <w:tc>
          <w:tcPr>
            <w:tcW w:w="879" w:type="dxa"/>
          </w:tcPr>
          <w:p w14:paraId="140F3C91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79333C9" w14:textId="77777777" w:rsidR="00E8502F" w:rsidRDefault="00E8502F" w:rsidP="00D55F9E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 w14:paraId="553666D5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13D7CA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4A3520" w14:textId="77777777" w:rsidR="00E8502F" w:rsidRDefault="00E8502F" w:rsidP="00D55F9E">
            <w:r>
              <w:rPr>
                <w:sz w:val="16"/>
                <w:szCs w:val="16"/>
              </w:rPr>
              <w:t>(NR_NTN_solutions-Perf) CR on UE demodulation requirements</w:t>
            </w:r>
          </w:p>
        </w:tc>
        <w:tc>
          <w:tcPr>
            <w:tcW w:w="517" w:type="dxa"/>
          </w:tcPr>
          <w:p w14:paraId="78E4F72B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EB3811" w14:textId="77777777" w:rsidR="00E8502F" w:rsidRDefault="00E8502F" w:rsidP="00D55F9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4D2990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447103" w14:textId="77777777" w:rsidR="00E8502F" w:rsidRDefault="00E8502F" w:rsidP="00D55F9E">
            <w:r>
              <w:rPr>
                <w:sz w:val="16"/>
                <w:szCs w:val="16"/>
              </w:rPr>
              <w:t>R4-2419883</w:t>
            </w:r>
          </w:p>
        </w:tc>
        <w:tc>
          <w:tcPr>
            <w:tcW w:w="1597" w:type="dxa"/>
          </w:tcPr>
          <w:p w14:paraId="52B07307" w14:textId="77777777" w:rsidR="00E8502F" w:rsidRDefault="00E8502F" w:rsidP="00D55F9E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639C5F5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16C2FD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74B4F5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0A3E641C" w14:textId="77777777" w:rsidTr="00D55F9E">
        <w:tc>
          <w:tcPr>
            <w:tcW w:w="879" w:type="dxa"/>
          </w:tcPr>
          <w:p w14:paraId="4581463D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B70663C" w14:textId="77777777" w:rsidR="00E8502F" w:rsidRDefault="00E8502F" w:rsidP="00D55F9E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720EB7A1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77F4B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CB37FC" w14:textId="77777777" w:rsidR="00E8502F" w:rsidRDefault="00E8502F" w:rsidP="00D55F9E">
            <w:r>
              <w:rPr>
                <w:sz w:val="16"/>
                <w:szCs w:val="16"/>
              </w:rPr>
              <w:t>(NR_NTN_solutions-Perf) CR on UE demodulation requirements</w:t>
            </w:r>
          </w:p>
        </w:tc>
        <w:tc>
          <w:tcPr>
            <w:tcW w:w="517" w:type="dxa"/>
          </w:tcPr>
          <w:p w14:paraId="342FB349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FDD136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84FC85A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C60653" w14:textId="77777777" w:rsidR="00E8502F" w:rsidRDefault="00E8502F" w:rsidP="00D55F9E">
            <w:r>
              <w:rPr>
                <w:sz w:val="16"/>
                <w:szCs w:val="16"/>
              </w:rPr>
              <w:t>R4-2418966</w:t>
            </w:r>
          </w:p>
        </w:tc>
        <w:tc>
          <w:tcPr>
            <w:tcW w:w="1597" w:type="dxa"/>
          </w:tcPr>
          <w:p w14:paraId="32ED91FE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069011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9D1D15E" w14:textId="77777777" w:rsidR="00E8502F" w:rsidRDefault="00E8502F" w:rsidP="00D55F9E">
            <w:r>
              <w:rPr>
                <w:sz w:val="16"/>
                <w:szCs w:val="16"/>
              </w:rPr>
              <w:t>8.2.1.2.2.1.1</w:t>
            </w:r>
          </w:p>
        </w:tc>
        <w:tc>
          <w:tcPr>
            <w:tcW w:w="998" w:type="dxa"/>
          </w:tcPr>
          <w:p w14:paraId="2159B9EC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E8502F" w14:paraId="3A74DCB5" w14:textId="77777777" w:rsidTr="00D55F9E">
        <w:tc>
          <w:tcPr>
            <w:tcW w:w="879" w:type="dxa"/>
          </w:tcPr>
          <w:p w14:paraId="169343B1" w14:textId="77777777" w:rsidR="00E8502F" w:rsidRDefault="00E8502F" w:rsidP="00D55F9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A9895A6" w14:textId="77777777" w:rsidR="00E8502F" w:rsidRDefault="00E8502F" w:rsidP="00D55F9E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3AB1CB8F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DB0703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A8E4AA" w14:textId="77777777" w:rsidR="00E8502F" w:rsidRDefault="00E8502F" w:rsidP="00D55F9E">
            <w:r>
              <w:rPr>
                <w:sz w:val="16"/>
                <w:szCs w:val="16"/>
              </w:rPr>
              <w:t>(NR_NTN_solutions-Core) CR on FR1 note clarification in frequency ranges table</w:t>
            </w:r>
          </w:p>
        </w:tc>
        <w:tc>
          <w:tcPr>
            <w:tcW w:w="517" w:type="dxa"/>
          </w:tcPr>
          <w:p w14:paraId="1C594126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51E28" w14:textId="77777777" w:rsidR="00E8502F" w:rsidRDefault="00E8502F" w:rsidP="00D55F9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02A5B8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E9C5EBB" w14:textId="77777777" w:rsidR="00E8502F" w:rsidRDefault="00E8502F" w:rsidP="00D55F9E">
            <w:r>
              <w:rPr>
                <w:sz w:val="16"/>
                <w:szCs w:val="16"/>
              </w:rPr>
              <w:t>R4-2420484</w:t>
            </w:r>
          </w:p>
        </w:tc>
        <w:tc>
          <w:tcPr>
            <w:tcW w:w="1597" w:type="dxa"/>
          </w:tcPr>
          <w:p w14:paraId="0FEB1270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2F18BF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1D52ADB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9FABB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5C9FE269" w14:textId="77777777" w:rsidTr="00D55F9E">
        <w:tc>
          <w:tcPr>
            <w:tcW w:w="879" w:type="dxa"/>
          </w:tcPr>
          <w:p w14:paraId="3043E080" w14:textId="77777777" w:rsidR="00E8502F" w:rsidRDefault="00E8502F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70852B0" w14:textId="77777777" w:rsidR="00E8502F" w:rsidRDefault="00E8502F" w:rsidP="00D55F9E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5558E8A7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E229C8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69B2B3" w14:textId="77777777" w:rsidR="00E8502F" w:rsidRDefault="00E8502F" w:rsidP="00D55F9E">
            <w:r>
              <w:rPr>
                <w:sz w:val="16"/>
                <w:szCs w:val="16"/>
              </w:rPr>
              <w:t>CR for TS 38.108, Correction on NTN SAN requirement reference points</w:t>
            </w:r>
          </w:p>
        </w:tc>
        <w:tc>
          <w:tcPr>
            <w:tcW w:w="517" w:type="dxa"/>
          </w:tcPr>
          <w:p w14:paraId="52F95D16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4E996" w14:textId="77777777" w:rsidR="00E8502F" w:rsidRDefault="00E8502F" w:rsidP="00D55F9E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731FC1A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A15EC4" w14:textId="77777777" w:rsidR="00E8502F" w:rsidRDefault="00E8502F" w:rsidP="00D55F9E">
            <w:r>
              <w:rPr>
                <w:sz w:val="16"/>
                <w:szCs w:val="16"/>
              </w:rPr>
              <w:t>R4-2419834</w:t>
            </w:r>
          </w:p>
        </w:tc>
        <w:tc>
          <w:tcPr>
            <w:tcW w:w="1597" w:type="dxa"/>
          </w:tcPr>
          <w:p w14:paraId="70BD5FA4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C0AF9A3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C179AC9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9F02D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4B8E9244" w14:textId="77777777" w:rsidTr="00D55F9E">
        <w:tc>
          <w:tcPr>
            <w:tcW w:w="879" w:type="dxa"/>
          </w:tcPr>
          <w:p w14:paraId="7CBDBDEB" w14:textId="77777777" w:rsidR="00E8502F" w:rsidRDefault="00E8502F" w:rsidP="00D55F9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162BD02B" w14:textId="77777777" w:rsidR="00E8502F" w:rsidRDefault="00E8502F" w:rsidP="00D55F9E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29DDB566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4D13D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BDA11" w14:textId="77777777" w:rsidR="00E8502F" w:rsidRDefault="00E8502F" w:rsidP="00D55F9E">
            <w:r>
              <w:rPr>
                <w:sz w:val="16"/>
                <w:szCs w:val="16"/>
              </w:rPr>
              <w:t>CR for TS 38.108, Correction on NTN SAN requirement reference points</w:t>
            </w:r>
          </w:p>
        </w:tc>
        <w:tc>
          <w:tcPr>
            <w:tcW w:w="517" w:type="dxa"/>
          </w:tcPr>
          <w:p w14:paraId="59C98DE6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559496" w14:textId="77777777" w:rsidR="00E8502F" w:rsidRDefault="00E8502F" w:rsidP="00D55F9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23204C7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EE084E" w14:textId="77777777" w:rsidR="00E8502F" w:rsidRDefault="00E8502F" w:rsidP="00D55F9E">
            <w:r>
              <w:rPr>
                <w:sz w:val="16"/>
                <w:szCs w:val="16"/>
              </w:rPr>
              <w:t>R4-2419912</w:t>
            </w:r>
          </w:p>
        </w:tc>
        <w:tc>
          <w:tcPr>
            <w:tcW w:w="1597" w:type="dxa"/>
          </w:tcPr>
          <w:p w14:paraId="6DC17326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16B6F58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19B443C" w14:textId="77777777" w:rsidR="00E8502F" w:rsidRDefault="00E8502F" w:rsidP="00D55F9E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3C956D4A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 w:rsidR="00E8502F" w14:paraId="4B29DACE" w14:textId="77777777" w:rsidTr="00D55F9E">
        <w:tc>
          <w:tcPr>
            <w:tcW w:w="879" w:type="dxa"/>
          </w:tcPr>
          <w:p w14:paraId="378E0C9A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8637E0" w14:textId="77777777" w:rsidR="00E8502F" w:rsidRDefault="00E8502F" w:rsidP="00D55F9E">
            <w:r>
              <w:rPr>
                <w:sz w:val="16"/>
                <w:szCs w:val="16"/>
              </w:rPr>
              <w:t>5029</w:t>
            </w:r>
          </w:p>
        </w:tc>
        <w:tc>
          <w:tcPr>
            <w:tcW w:w="517" w:type="dxa"/>
          </w:tcPr>
          <w:p w14:paraId="3B1A749A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804D3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DDD411" w14:textId="77777777" w:rsidR="00E8502F" w:rsidRDefault="00E8502F" w:rsidP="00D55F9E">
            <w:r>
              <w:rPr>
                <w:sz w:val="16"/>
                <w:szCs w:val="16"/>
              </w:rPr>
              <w:t>(NR_NTN_solutions-Perf) CR to TS 38.133: Corrections to NR NTN RRM test cases (Rel 17)</w:t>
            </w:r>
          </w:p>
        </w:tc>
        <w:tc>
          <w:tcPr>
            <w:tcW w:w="517" w:type="dxa"/>
          </w:tcPr>
          <w:p w14:paraId="6A1D599B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0374EA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36A8F42C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AC1A8D" w14:textId="77777777" w:rsidR="00E8502F" w:rsidRDefault="00E8502F" w:rsidP="00D55F9E">
            <w:r>
              <w:rPr>
                <w:sz w:val="16"/>
                <w:szCs w:val="16"/>
              </w:rPr>
              <w:t>R4-2418009</w:t>
            </w:r>
          </w:p>
        </w:tc>
        <w:tc>
          <w:tcPr>
            <w:tcW w:w="1597" w:type="dxa"/>
          </w:tcPr>
          <w:p w14:paraId="0783402F" w14:textId="77777777" w:rsidR="00E8502F" w:rsidRDefault="00E8502F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41FDF3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BB839ED" w14:textId="77777777" w:rsidR="00E8502F" w:rsidRDefault="00E8502F" w:rsidP="00D55F9E">
            <w:r>
              <w:rPr>
                <w:sz w:val="16"/>
                <w:szCs w:val="16"/>
              </w:rPr>
              <w:t>A.14</w:t>
            </w:r>
          </w:p>
        </w:tc>
        <w:tc>
          <w:tcPr>
            <w:tcW w:w="998" w:type="dxa"/>
          </w:tcPr>
          <w:p w14:paraId="15933375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E8502F" w14:paraId="18861DF6" w14:textId="77777777" w:rsidTr="00D55F9E">
        <w:tc>
          <w:tcPr>
            <w:tcW w:w="879" w:type="dxa"/>
          </w:tcPr>
          <w:p w14:paraId="1FBBFFBB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4E7C2F" w14:textId="77777777" w:rsidR="00E8502F" w:rsidRDefault="00E8502F" w:rsidP="00D55F9E">
            <w:r>
              <w:rPr>
                <w:sz w:val="16"/>
                <w:szCs w:val="16"/>
              </w:rPr>
              <w:t>5030</w:t>
            </w:r>
          </w:p>
        </w:tc>
        <w:tc>
          <w:tcPr>
            <w:tcW w:w="517" w:type="dxa"/>
          </w:tcPr>
          <w:p w14:paraId="7FFEC2FB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B01F4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D6E7B3" w14:textId="77777777" w:rsidR="00E8502F" w:rsidRDefault="00E8502F" w:rsidP="00D55F9E">
            <w:r>
              <w:rPr>
                <w:sz w:val="16"/>
                <w:szCs w:val="16"/>
              </w:rPr>
              <w:t>(NR_NTN_solutions-Perf) CR to TS 38.133: Corrections to NR NTN RRM test cases (Rel 18)</w:t>
            </w:r>
          </w:p>
        </w:tc>
        <w:tc>
          <w:tcPr>
            <w:tcW w:w="517" w:type="dxa"/>
          </w:tcPr>
          <w:p w14:paraId="258393D2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CAB84E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30D5A15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45B7FD" w14:textId="77777777" w:rsidR="00E8502F" w:rsidRDefault="00E8502F" w:rsidP="00D55F9E">
            <w:r>
              <w:rPr>
                <w:sz w:val="16"/>
                <w:szCs w:val="16"/>
              </w:rPr>
              <w:t>R4-2418010</w:t>
            </w:r>
          </w:p>
        </w:tc>
        <w:tc>
          <w:tcPr>
            <w:tcW w:w="1597" w:type="dxa"/>
          </w:tcPr>
          <w:p w14:paraId="07B02F05" w14:textId="77777777" w:rsidR="00E8502F" w:rsidRDefault="00E8502F" w:rsidP="00D55F9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D087895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906B496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AAAC5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38D5DB1C" w14:textId="77777777" w:rsidTr="00D55F9E">
        <w:tc>
          <w:tcPr>
            <w:tcW w:w="879" w:type="dxa"/>
          </w:tcPr>
          <w:p w14:paraId="6C382A66" w14:textId="77777777" w:rsidR="00E8502F" w:rsidRDefault="00E8502F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1BF888F" w14:textId="77777777" w:rsidR="00E8502F" w:rsidRDefault="00E8502F" w:rsidP="00D55F9E">
            <w:r>
              <w:rPr>
                <w:sz w:val="16"/>
                <w:szCs w:val="16"/>
              </w:rPr>
              <w:t>5047</w:t>
            </w:r>
          </w:p>
        </w:tc>
        <w:tc>
          <w:tcPr>
            <w:tcW w:w="517" w:type="dxa"/>
          </w:tcPr>
          <w:p w14:paraId="6BE6B960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29981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7A6A2" w14:textId="77777777" w:rsidR="00E8502F" w:rsidRDefault="00E8502F" w:rsidP="00D55F9E">
            <w:r>
              <w:rPr>
                <w:sz w:val="16"/>
                <w:szCs w:val="16"/>
              </w:rPr>
              <w:t>CR on Fading for RLM and BFD-LR test cases (Cat-F Rel-17)</w:t>
            </w:r>
          </w:p>
        </w:tc>
        <w:tc>
          <w:tcPr>
            <w:tcW w:w="517" w:type="dxa"/>
          </w:tcPr>
          <w:p w14:paraId="2CB0543E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C9BA1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A0B1F72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7C2157C" w14:textId="77777777" w:rsidR="00E8502F" w:rsidRDefault="00E8502F" w:rsidP="00D55F9E">
            <w:r>
              <w:rPr>
                <w:sz w:val="16"/>
                <w:szCs w:val="16"/>
              </w:rPr>
              <w:t>R4-2418240</w:t>
            </w:r>
          </w:p>
        </w:tc>
        <w:tc>
          <w:tcPr>
            <w:tcW w:w="1597" w:type="dxa"/>
          </w:tcPr>
          <w:p w14:paraId="3BBEEAF2" w14:textId="77777777" w:rsidR="00E8502F" w:rsidRDefault="00E8502F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64828E5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955B102" w14:textId="77777777" w:rsidR="00E8502F" w:rsidRDefault="00E8502F" w:rsidP="00D55F9E">
            <w:r>
              <w:rPr>
                <w:sz w:val="16"/>
                <w:szCs w:val="16"/>
              </w:rPr>
              <w:t>A.14.4.1, A.14.4.2</w:t>
            </w:r>
          </w:p>
        </w:tc>
        <w:tc>
          <w:tcPr>
            <w:tcW w:w="998" w:type="dxa"/>
          </w:tcPr>
          <w:p w14:paraId="27746F12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8502F" w14:paraId="4FDDCF0A" w14:textId="77777777" w:rsidTr="00D55F9E">
        <w:tc>
          <w:tcPr>
            <w:tcW w:w="879" w:type="dxa"/>
          </w:tcPr>
          <w:p w14:paraId="7F438547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5CF944" w14:textId="77777777" w:rsidR="00E8502F" w:rsidRDefault="00E8502F" w:rsidP="00D55F9E">
            <w:r>
              <w:rPr>
                <w:sz w:val="16"/>
                <w:szCs w:val="16"/>
              </w:rPr>
              <w:t>5048</w:t>
            </w:r>
          </w:p>
        </w:tc>
        <w:tc>
          <w:tcPr>
            <w:tcW w:w="517" w:type="dxa"/>
          </w:tcPr>
          <w:p w14:paraId="75D384EF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9FBFDB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901849" w14:textId="77777777" w:rsidR="00E8502F" w:rsidRDefault="00E8502F" w:rsidP="00D55F9E">
            <w:r>
              <w:rPr>
                <w:sz w:val="16"/>
                <w:szCs w:val="16"/>
              </w:rPr>
              <w:t>CR on Fading for RLM and BFD-LR test cases (Cat-A Rel-18)</w:t>
            </w:r>
          </w:p>
        </w:tc>
        <w:tc>
          <w:tcPr>
            <w:tcW w:w="517" w:type="dxa"/>
          </w:tcPr>
          <w:p w14:paraId="70009FA7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F9C287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2A88E6F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76D068D" w14:textId="77777777" w:rsidR="00E8502F" w:rsidRDefault="00E8502F" w:rsidP="00D55F9E">
            <w:r>
              <w:rPr>
                <w:sz w:val="16"/>
                <w:szCs w:val="16"/>
              </w:rPr>
              <w:t>R4-2418241</w:t>
            </w:r>
          </w:p>
        </w:tc>
        <w:tc>
          <w:tcPr>
            <w:tcW w:w="1597" w:type="dxa"/>
          </w:tcPr>
          <w:p w14:paraId="6CA11AF9" w14:textId="77777777" w:rsidR="00E8502F" w:rsidRDefault="00E8502F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94B4CB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2E8D725" w14:textId="77777777" w:rsidR="00E8502F" w:rsidRDefault="00E8502F" w:rsidP="00D55F9E">
            <w:r>
              <w:rPr>
                <w:sz w:val="16"/>
                <w:szCs w:val="16"/>
              </w:rPr>
              <w:t>A.14.4.1, A.14.4.2</w:t>
            </w:r>
          </w:p>
        </w:tc>
        <w:tc>
          <w:tcPr>
            <w:tcW w:w="998" w:type="dxa"/>
          </w:tcPr>
          <w:p w14:paraId="0992629D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8502F" w14:paraId="2C454B3B" w14:textId="77777777" w:rsidTr="00D55F9E">
        <w:tc>
          <w:tcPr>
            <w:tcW w:w="879" w:type="dxa"/>
          </w:tcPr>
          <w:p w14:paraId="0B5CA0B5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8DECB5" w14:textId="77777777" w:rsidR="00E8502F" w:rsidRDefault="00E8502F" w:rsidP="00D55F9E">
            <w:r>
              <w:rPr>
                <w:sz w:val="16"/>
                <w:szCs w:val="16"/>
              </w:rPr>
              <w:t>5072</w:t>
            </w:r>
          </w:p>
        </w:tc>
        <w:tc>
          <w:tcPr>
            <w:tcW w:w="517" w:type="dxa"/>
          </w:tcPr>
          <w:p w14:paraId="0EBEDB5C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F218C9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ADB1FC" w14:textId="77777777" w:rsidR="00E8502F" w:rsidRDefault="00E8502F" w:rsidP="00D55F9E">
            <w:r>
              <w:rPr>
                <w:sz w:val="16"/>
                <w:szCs w:val="16"/>
              </w:rPr>
              <w:t>(NR_NTN_solutions-Perf) CR on correction of test parameters and requirements for TCs for inter-frequency cell reselection on FR1 NR NTN</w:t>
            </w:r>
          </w:p>
        </w:tc>
        <w:tc>
          <w:tcPr>
            <w:tcW w:w="517" w:type="dxa"/>
          </w:tcPr>
          <w:p w14:paraId="5691D7A7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0B09F8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68A42F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136D4D8" w14:textId="77777777" w:rsidR="00E8502F" w:rsidRDefault="00E8502F" w:rsidP="00D55F9E">
            <w:r>
              <w:rPr>
                <w:sz w:val="16"/>
                <w:szCs w:val="16"/>
              </w:rPr>
              <w:t>R4-2420181</w:t>
            </w:r>
          </w:p>
        </w:tc>
        <w:tc>
          <w:tcPr>
            <w:tcW w:w="1597" w:type="dxa"/>
          </w:tcPr>
          <w:p w14:paraId="4F902C46" w14:textId="77777777" w:rsidR="00E8502F" w:rsidRDefault="00E8502F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68FF500B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5AEB54D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6E15C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37B37E5" w14:textId="77777777" w:rsidTr="00D55F9E">
        <w:tc>
          <w:tcPr>
            <w:tcW w:w="879" w:type="dxa"/>
          </w:tcPr>
          <w:p w14:paraId="7963E029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9B7AE9" w14:textId="77777777" w:rsidR="00E8502F" w:rsidRDefault="00E8502F" w:rsidP="00D55F9E">
            <w:r>
              <w:rPr>
                <w:sz w:val="16"/>
                <w:szCs w:val="16"/>
              </w:rPr>
              <w:t>5073</w:t>
            </w:r>
          </w:p>
        </w:tc>
        <w:tc>
          <w:tcPr>
            <w:tcW w:w="517" w:type="dxa"/>
          </w:tcPr>
          <w:p w14:paraId="72C6F36A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75213E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892B8E" w14:textId="77777777" w:rsidR="00E8502F" w:rsidRDefault="00E8502F" w:rsidP="00D55F9E">
            <w:r>
              <w:rPr>
                <w:sz w:val="16"/>
                <w:szCs w:val="16"/>
              </w:rPr>
              <w:t>(NR_NTN_solutions-Perf) CR on correction of test parameters and requirements for TCs for inter-frequency cell reselection on FR1 NR NTN</w:t>
            </w:r>
          </w:p>
        </w:tc>
        <w:tc>
          <w:tcPr>
            <w:tcW w:w="517" w:type="dxa"/>
          </w:tcPr>
          <w:p w14:paraId="6E58ACDE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ECA906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41D261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D4A40AE" w14:textId="77777777" w:rsidR="00E8502F" w:rsidRDefault="00E8502F" w:rsidP="00D55F9E">
            <w:r>
              <w:rPr>
                <w:sz w:val="16"/>
                <w:szCs w:val="16"/>
              </w:rPr>
              <w:t>R4-2418418</w:t>
            </w:r>
          </w:p>
        </w:tc>
        <w:tc>
          <w:tcPr>
            <w:tcW w:w="1597" w:type="dxa"/>
          </w:tcPr>
          <w:p w14:paraId="14A01946" w14:textId="77777777" w:rsidR="00E8502F" w:rsidRDefault="00E8502F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5CF63F89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DF051F1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48F53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269E1F08" w14:textId="77777777" w:rsidTr="00D55F9E">
        <w:tc>
          <w:tcPr>
            <w:tcW w:w="879" w:type="dxa"/>
          </w:tcPr>
          <w:p w14:paraId="591C36BD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6CD5E4" w14:textId="77777777" w:rsidR="00E8502F" w:rsidRDefault="00E8502F" w:rsidP="00D55F9E">
            <w:r>
              <w:rPr>
                <w:sz w:val="16"/>
                <w:szCs w:val="16"/>
              </w:rPr>
              <w:t>5079</w:t>
            </w:r>
          </w:p>
        </w:tc>
        <w:tc>
          <w:tcPr>
            <w:tcW w:w="517" w:type="dxa"/>
          </w:tcPr>
          <w:p w14:paraId="2C564E84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0EEAC2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50CEED" w14:textId="77777777" w:rsidR="00E8502F" w:rsidRDefault="00E8502F" w:rsidP="00D55F9E">
            <w:r w:rsidRPr="002538E9">
              <w:rPr>
                <w:sz w:val="16"/>
                <w:szCs w:val="16"/>
              </w:rPr>
              <w:t>(NR_NTN_solutions-Core) Modify NR NTN cell re-selection measurement in RRC IDLE state.</w:t>
            </w:r>
          </w:p>
        </w:tc>
        <w:tc>
          <w:tcPr>
            <w:tcW w:w="517" w:type="dxa"/>
          </w:tcPr>
          <w:p w14:paraId="081F014A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812749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DCCE638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8A8F638" w14:textId="77777777" w:rsidR="00E8502F" w:rsidRDefault="00E8502F" w:rsidP="00D55F9E">
            <w:r>
              <w:rPr>
                <w:sz w:val="16"/>
                <w:szCs w:val="16"/>
              </w:rPr>
              <w:t>R4-2420182</w:t>
            </w:r>
          </w:p>
        </w:tc>
        <w:tc>
          <w:tcPr>
            <w:tcW w:w="1597" w:type="dxa"/>
          </w:tcPr>
          <w:p w14:paraId="44FA9032" w14:textId="77777777" w:rsidR="00E8502F" w:rsidRDefault="00E8502F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7A9D70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9F6B246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1E013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1BBEB9A7" w14:textId="77777777" w:rsidTr="00D55F9E">
        <w:tc>
          <w:tcPr>
            <w:tcW w:w="879" w:type="dxa"/>
          </w:tcPr>
          <w:p w14:paraId="1B193F7D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A56020" w14:textId="77777777" w:rsidR="00E8502F" w:rsidRDefault="00E8502F" w:rsidP="00D55F9E">
            <w:r>
              <w:rPr>
                <w:sz w:val="16"/>
                <w:szCs w:val="16"/>
              </w:rPr>
              <w:t>5080</w:t>
            </w:r>
          </w:p>
        </w:tc>
        <w:tc>
          <w:tcPr>
            <w:tcW w:w="517" w:type="dxa"/>
          </w:tcPr>
          <w:p w14:paraId="0D656A91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B60656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1DB390" w14:textId="77777777" w:rsidR="00E8502F" w:rsidRDefault="00E8502F" w:rsidP="00D55F9E">
            <w:r w:rsidRPr="00406096">
              <w:rPr>
                <w:sz w:val="16"/>
                <w:szCs w:val="16"/>
              </w:rPr>
              <w:t>(NR_NTN_solutions-Core) Modify NR NTN cell re-selection measurement in RRC IDLE  state.</w:t>
            </w:r>
          </w:p>
        </w:tc>
        <w:tc>
          <w:tcPr>
            <w:tcW w:w="517" w:type="dxa"/>
          </w:tcPr>
          <w:p w14:paraId="5E7E5621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BB2062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8D614C3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7E7496C" w14:textId="77777777" w:rsidR="00E8502F" w:rsidRDefault="00E8502F" w:rsidP="00D55F9E">
            <w:r>
              <w:rPr>
                <w:sz w:val="16"/>
                <w:szCs w:val="16"/>
              </w:rPr>
              <w:t>R4-2418490</w:t>
            </w:r>
          </w:p>
        </w:tc>
        <w:tc>
          <w:tcPr>
            <w:tcW w:w="1597" w:type="dxa"/>
          </w:tcPr>
          <w:p w14:paraId="4EF859C6" w14:textId="77777777" w:rsidR="00E8502F" w:rsidRDefault="00E8502F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898DAD8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B10691D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9D2C72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3044037B" w14:textId="77777777" w:rsidTr="00D55F9E">
        <w:tc>
          <w:tcPr>
            <w:tcW w:w="879" w:type="dxa"/>
          </w:tcPr>
          <w:p w14:paraId="7EE503E5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D36C4B" w14:textId="77777777" w:rsidR="00E8502F" w:rsidRDefault="00E8502F" w:rsidP="00D55F9E">
            <w:r>
              <w:rPr>
                <w:sz w:val="16"/>
                <w:szCs w:val="16"/>
              </w:rPr>
              <w:t>5081</w:t>
            </w:r>
          </w:p>
        </w:tc>
        <w:tc>
          <w:tcPr>
            <w:tcW w:w="517" w:type="dxa"/>
          </w:tcPr>
          <w:p w14:paraId="73EE35B6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8F775D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E2E228" w14:textId="77777777" w:rsidR="00E8502F" w:rsidRDefault="00E8502F" w:rsidP="00D55F9E">
            <w:r>
              <w:rPr>
                <w:sz w:val="16"/>
                <w:szCs w:val="16"/>
              </w:rPr>
              <w:t>(NR_NTN_solutions-Core) Modify NR NTN on measurement and evaluation of serving cell .</w:t>
            </w:r>
          </w:p>
        </w:tc>
        <w:tc>
          <w:tcPr>
            <w:tcW w:w="517" w:type="dxa"/>
          </w:tcPr>
          <w:p w14:paraId="410AFB49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5708CB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EF93573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847795" w14:textId="77777777" w:rsidR="00E8502F" w:rsidRDefault="00E8502F" w:rsidP="00D55F9E">
            <w:r>
              <w:rPr>
                <w:sz w:val="16"/>
                <w:szCs w:val="16"/>
              </w:rPr>
              <w:t>R4-2420183</w:t>
            </w:r>
          </w:p>
        </w:tc>
        <w:tc>
          <w:tcPr>
            <w:tcW w:w="1597" w:type="dxa"/>
          </w:tcPr>
          <w:p w14:paraId="19EC843F" w14:textId="77777777" w:rsidR="00E8502F" w:rsidRDefault="00E8502F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19A14B1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F189FC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B7124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2061C52B" w14:textId="77777777" w:rsidTr="00D55F9E">
        <w:tc>
          <w:tcPr>
            <w:tcW w:w="879" w:type="dxa"/>
          </w:tcPr>
          <w:p w14:paraId="3C46648B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8C00AF" w14:textId="77777777" w:rsidR="00E8502F" w:rsidRDefault="00E8502F" w:rsidP="00D55F9E">
            <w:r>
              <w:rPr>
                <w:sz w:val="16"/>
                <w:szCs w:val="16"/>
              </w:rPr>
              <w:t>5160</w:t>
            </w:r>
          </w:p>
        </w:tc>
        <w:tc>
          <w:tcPr>
            <w:tcW w:w="517" w:type="dxa"/>
          </w:tcPr>
          <w:p w14:paraId="5D0331C2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98C6CD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0F92D2" w14:textId="77777777" w:rsidR="00E8502F" w:rsidRDefault="00E8502F" w:rsidP="00D55F9E">
            <w:r>
              <w:rPr>
                <w:sz w:val="16"/>
                <w:szCs w:val="16"/>
              </w:rPr>
              <w:t>(NR_NTN_solutions-Core) CR on measurement requirements for NTN</w:t>
            </w:r>
          </w:p>
        </w:tc>
        <w:tc>
          <w:tcPr>
            <w:tcW w:w="517" w:type="dxa"/>
          </w:tcPr>
          <w:p w14:paraId="3E804ECB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5B86AE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14A9F3F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6CC0C28" w14:textId="77777777" w:rsidR="00E8502F" w:rsidRDefault="00E8502F" w:rsidP="00D55F9E">
            <w:r>
              <w:rPr>
                <w:sz w:val="16"/>
                <w:szCs w:val="16"/>
              </w:rPr>
              <w:t>R4-2420163</w:t>
            </w:r>
          </w:p>
        </w:tc>
        <w:tc>
          <w:tcPr>
            <w:tcW w:w="1597" w:type="dxa"/>
          </w:tcPr>
          <w:p w14:paraId="5CFB0CF5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2CF636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5EE3BF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7FAECD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3B999767" w14:textId="77777777" w:rsidTr="00D55F9E">
        <w:tc>
          <w:tcPr>
            <w:tcW w:w="879" w:type="dxa"/>
          </w:tcPr>
          <w:p w14:paraId="61D5BC2A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A08447" w14:textId="77777777" w:rsidR="00E8502F" w:rsidRDefault="00E8502F" w:rsidP="00D55F9E">
            <w:r>
              <w:rPr>
                <w:sz w:val="16"/>
                <w:szCs w:val="16"/>
              </w:rPr>
              <w:t>5161</w:t>
            </w:r>
          </w:p>
        </w:tc>
        <w:tc>
          <w:tcPr>
            <w:tcW w:w="517" w:type="dxa"/>
          </w:tcPr>
          <w:p w14:paraId="2BFF7CA6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DB284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962CFF" w14:textId="77777777" w:rsidR="00E8502F" w:rsidRDefault="00E8502F" w:rsidP="00D55F9E">
            <w:r>
              <w:rPr>
                <w:sz w:val="16"/>
                <w:szCs w:val="16"/>
              </w:rPr>
              <w:t>(NR_NTN_solutions-Core) CR on measurement requirements for NTN R18</w:t>
            </w:r>
          </w:p>
        </w:tc>
        <w:tc>
          <w:tcPr>
            <w:tcW w:w="517" w:type="dxa"/>
          </w:tcPr>
          <w:p w14:paraId="68491192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33ED32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1F8B3B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2D17C5" w14:textId="77777777" w:rsidR="00E8502F" w:rsidRDefault="00E8502F" w:rsidP="00D55F9E">
            <w:r>
              <w:rPr>
                <w:sz w:val="16"/>
                <w:szCs w:val="16"/>
              </w:rPr>
              <w:t>R4-2419120</w:t>
            </w:r>
          </w:p>
        </w:tc>
        <w:tc>
          <w:tcPr>
            <w:tcW w:w="1597" w:type="dxa"/>
          </w:tcPr>
          <w:p w14:paraId="26F5C965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3BDF97" w14:textId="77777777" w:rsidR="00E8502F" w:rsidRDefault="00E8502F" w:rsidP="00D55F9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9FD6AA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F1C83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3EAF06BD" w14:textId="77777777" w:rsidTr="00D55F9E">
        <w:tc>
          <w:tcPr>
            <w:tcW w:w="879" w:type="dxa"/>
          </w:tcPr>
          <w:p w14:paraId="0E522C94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84DB4C" w14:textId="77777777" w:rsidR="00E8502F" w:rsidRDefault="00E8502F" w:rsidP="00D55F9E">
            <w:r>
              <w:rPr>
                <w:sz w:val="16"/>
                <w:szCs w:val="16"/>
              </w:rPr>
              <w:t>5209</w:t>
            </w:r>
          </w:p>
        </w:tc>
        <w:tc>
          <w:tcPr>
            <w:tcW w:w="517" w:type="dxa"/>
          </w:tcPr>
          <w:p w14:paraId="60DDA88E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84766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F7E402" w14:textId="77777777" w:rsidR="00E8502F" w:rsidRDefault="00E8502F" w:rsidP="00D55F9E">
            <w:r>
              <w:rPr>
                <w:sz w:val="16"/>
                <w:szCs w:val="16"/>
              </w:rPr>
              <w:t>[NR_NTN_solutions-Perf] Correction in derive parameters in A.14.4.2.4 and A.14.4.2.6</w:t>
            </w:r>
          </w:p>
        </w:tc>
        <w:tc>
          <w:tcPr>
            <w:tcW w:w="517" w:type="dxa"/>
          </w:tcPr>
          <w:p w14:paraId="3EF2CCEF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CCD1C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7456E4F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DA59CF2" w14:textId="77777777" w:rsidR="00E8502F" w:rsidRDefault="00E8502F" w:rsidP="00D55F9E">
            <w:r>
              <w:rPr>
                <w:sz w:val="16"/>
                <w:szCs w:val="16"/>
              </w:rPr>
              <w:t>R4-2419500</w:t>
            </w:r>
          </w:p>
        </w:tc>
        <w:tc>
          <w:tcPr>
            <w:tcW w:w="1597" w:type="dxa"/>
          </w:tcPr>
          <w:p w14:paraId="3582DE5C" w14:textId="77777777" w:rsidR="00E8502F" w:rsidRDefault="00E8502F" w:rsidP="00D55F9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8993F38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A1B3258" w14:textId="77777777" w:rsidR="00E8502F" w:rsidRDefault="00E8502F" w:rsidP="00D55F9E">
            <w:r>
              <w:rPr>
                <w:sz w:val="16"/>
                <w:szCs w:val="16"/>
              </w:rPr>
              <w:t>A.14.4.2.4, A.14.4.2.6</w:t>
            </w:r>
          </w:p>
        </w:tc>
        <w:tc>
          <w:tcPr>
            <w:tcW w:w="998" w:type="dxa"/>
          </w:tcPr>
          <w:p w14:paraId="70671C21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33F91064" w14:textId="77777777" w:rsidTr="00D55F9E">
        <w:tc>
          <w:tcPr>
            <w:tcW w:w="879" w:type="dxa"/>
          </w:tcPr>
          <w:p w14:paraId="5BA2581A" w14:textId="77777777" w:rsidR="00E8502F" w:rsidRDefault="00E8502F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E1AB64F" w14:textId="77777777" w:rsidR="00E8502F" w:rsidRDefault="00E8502F" w:rsidP="00D55F9E">
            <w:r>
              <w:rPr>
                <w:sz w:val="16"/>
                <w:szCs w:val="16"/>
              </w:rPr>
              <w:t>5210</w:t>
            </w:r>
          </w:p>
        </w:tc>
        <w:tc>
          <w:tcPr>
            <w:tcW w:w="517" w:type="dxa"/>
          </w:tcPr>
          <w:p w14:paraId="61D0DEDF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02F9B0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31A542" w14:textId="77777777" w:rsidR="00E8502F" w:rsidRDefault="00E8502F" w:rsidP="00D55F9E">
            <w:r>
              <w:rPr>
                <w:sz w:val="16"/>
                <w:szCs w:val="16"/>
              </w:rPr>
              <w:t>[NR_NTN_solutions-Perf] Correction in derive parameters in A.14.4.2.4 and A.14.4.2.6 (Rel-18)</w:t>
            </w:r>
          </w:p>
        </w:tc>
        <w:tc>
          <w:tcPr>
            <w:tcW w:w="517" w:type="dxa"/>
          </w:tcPr>
          <w:p w14:paraId="519DCA63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6A2A15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CDD339B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D11A231" w14:textId="77777777" w:rsidR="00E8502F" w:rsidRDefault="00E8502F" w:rsidP="00D55F9E">
            <w:r>
              <w:rPr>
                <w:sz w:val="16"/>
                <w:szCs w:val="16"/>
              </w:rPr>
              <w:t>R4-2419502</w:t>
            </w:r>
          </w:p>
        </w:tc>
        <w:tc>
          <w:tcPr>
            <w:tcW w:w="1597" w:type="dxa"/>
          </w:tcPr>
          <w:p w14:paraId="18880653" w14:textId="77777777" w:rsidR="00E8502F" w:rsidRDefault="00E8502F" w:rsidP="00D55F9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5674D6F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7126667" w14:textId="77777777" w:rsidR="00E8502F" w:rsidRDefault="00E8502F" w:rsidP="00D55F9E">
            <w:r>
              <w:rPr>
                <w:sz w:val="16"/>
                <w:szCs w:val="16"/>
              </w:rPr>
              <w:t>A.14.4.2.4, A.14.4.2.6</w:t>
            </w:r>
          </w:p>
        </w:tc>
        <w:tc>
          <w:tcPr>
            <w:tcW w:w="998" w:type="dxa"/>
          </w:tcPr>
          <w:p w14:paraId="77EF5767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6CABA706" w14:textId="77777777" w:rsidTr="00D55F9E">
        <w:tc>
          <w:tcPr>
            <w:tcW w:w="879" w:type="dxa"/>
          </w:tcPr>
          <w:p w14:paraId="74F69D79" w14:textId="77777777" w:rsidR="00E8502F" w:rsidRDefault="00E8502F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3404204C" w14:textId="77777777" w:rsidR="00E8502F" w:rsidRDefault="00E8502F" w:rsidP="00D55F9E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1D57C879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B27AA9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881C9" w14:textId="77777777" w:rsidR="00E8502F" w:rsidRDefault="00E8502F" w:rsidP="00D55F9E">
            <w:r>
              <w:rPr>
                <w:sz w:val="16"/>
                <w:szCs w:val="16"/>
              </w:rPr>
              <w:t>CR for TS 38.181, Correction on NTN SAN requirement reference points</w:t>
            </w:r>
          </w:p>
        </w:tc>
        <w:tc>
          <w:tcPr>
            <w:tcW w:w="517" w:type="dxa"/>
          </w:tcPr>
          <w:p w14:paraId="5C37AE12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1DCF44" w14:textId="77777777" w:rsidR="00E8502F" w:rsidRDefault="00E8502F" w:rsidP="00D55F9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5A53EAB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F61ED39" w14:textId="77777777" w:rsidR="00E8502F" w:rsidRDefault="00E8502F" w:rsidP="00D55F9E">
            <w:r>
              <w:rPr>
                <w:sz w:val="16"/>
                <w:szCs w:val="16"/>
              </w:rPr>
              <w:t>R4-2419835</w:t>
            </w:r>
          </w:p>
        </w:tc>
        <w:tc>
          <w:tcPr>
            <w:tcW w:w="1597" w:type="dxa"/>
          </w:tcPr>
          <w:p w14:paraId="6AD6B25E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985BA5B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A4B18CA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02CE28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6C6E5FE6" w14:textId="77777777" w:rsidTr="00D55F9E">
        <w:tc>
          <w:tcPr>
            <w:tcW w:w="879" w:type="dxa"/>
          </w:tcPr>
          <w:p w14:paraId="103390DC" w14:textId="77777777" w:rsidR="00E8502F" w:rsidRDefault="00E8502F" w:rsidP="00D55F9E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5490F2E" w14:textId="77777777" w:rsidR="00E8502F" w:rsidRDefault="00E8502F" w:rsidP="00D55F9E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7ED82795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37118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C68A32" w14:textId="77777777" w:rsidR="00E8502F" w:rsidRDefault="00E8502F" w:rsidP="00D55F9E">
            <w:r>
              <w:rPr>
                <w:sz w:val="16"/>
                <w:szCs w:val="16"/>
              </w:rPr>
              <w:t>CR for TS 38.181, Correction on NTN SAN requirement reference points</w:t>
            </w:r>
          </w:p>
        </w:tc>
        <w:tc>
          <w:tcPr>
            <w:tcW w:w="517" w:type="dxa"/>
          </w:tcPr>
          <w:p w14:paraId="73B09041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9B03A0" w14:textId="77777777" w:rsidR="00E8502F" w:rsidRDefault="00E8502F" w:rsidP="00D55F9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0E6EE42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64F51B6" w14:textId="77777777" w:rsidR="00E8502F" w:rsidRDefault="00E8502F" w:rsidP="00D55F9E">
            <w:r>
              <w:rPr>
                <w:sz w:val="16"/>
                <w:szCs w:val="16"/>
              </w:rPr>
              <w:t>R4-2419913</w:t>
            </w:r>
          </w:p>
        </w:tc>
        <w:tc>
          <w:tcPr>
            <w:tcW w:w="1597" w:type="dxa"/>
          </w:tcPr>
          <w:p w14:paraId="0BFE9726" w14:textId="77777777" w:rsidR="00E8502F" w:rsidRDefault="00E8502F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F95316" w14:textId="77777777" w:rsidR="00E8502F" w:rsidRDefault="00E8502F" w:rsidP="00D55F9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7F55B5E" w14:textId="77777777" w:rsidR="00E8502F" w:rsidRDefault="00E8502F" w:rsidP="00D55F9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5ABEFFF6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161EB18" w14:textId="77777777" w:rsidR="00E8502F" w:rsidRDefault="00E8502F" w:rsidP="00E8502F"/>
    <w:p w14:paraId="4C9CC554" w14:textId="77777777" w:rsidR="001E746A" w:rsidRPr="004347C0" w:rsidRDefault="001E746A" w:rsidP="00264F81"/>
    <w:p w14:paraId="29D62BFF" w14:textId="7E07E748" w:rsidR="00DD6630" w:rsidRDefault="00170619" w:rsidP="00DD6630">
      <w:pPr>
        <w:pStyle w:val="Heading2"/>
        <w:rPr>
          <w:rFonts w:cs="Arial"/>
          <w:noProof/>
        </w:rPr>
      </w:pPr>
      <w:r w:rsidRPr="00170619">
        <w:rPr>
          <w:noProof/>
        </w:rPr>
        <w:t>RP-243060</w:t>
      </w:r>
    </w:p>
    <w:p w14:paraId="18629AE0" w14:textId="6720E0AF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38</w:t>
      </w:r>
    </w:p>
    <w:p w14:paraId="19DC308F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502F" w:rsidRPr="004E535C" w14:paraId="7DE03494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B7559F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5CACB8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5B07A1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407DD7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28461E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16E2C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0621F6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51D361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26F133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001DE0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86E6E0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540AAC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2A4684" w14:textId="77777777" w:rsidR="00E8502F" w:rsidRPr="00BF1EB6" w:rsidRDefault="00E8502F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502F" w14:paraId="28782948" w14:textId="77777777" w:rsidTr="00D55F9E">
        <w:tc>
          <w:tcPr>
            <w:tcW w:w="879" w:type="dxa"/>
          </w:tcPr>
          <w:p w14:paraId="1D4E1112" w14:textId="77777777" w:rsidR="00E8502F" w:rsidRDefault="00E8502F" w:rsidP="00D55F9E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56F1AA64" w14:textId="77777777" w:rsidR="00E8502F" w:rsidRDefault="00E8502F" w:rsidP="00D55F9E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1022A9C7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D7FCE7" w14:textId="77777777" w:rsidR="00E8502F" w:rsidRDefault="00E8502F" w:rsidP="00D55F9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50DF9F1" w14:textId="77777777" w:rsidR="00E8502F" w:rsidRDefault="00E8502F" w:rsidP="00D55F9E">
            <w:r>
              <w:rPr>
                <w:sz w:val="16"/>
                <w:szCs w:val="16"/>
              </w:rPr>
              <w:t>Corrections to applicability of TRP measurement methods and chambers</w:t>
            </w:r>
          </w:p>
        </w:tc>
        <w:tc>
          <w:tcPr>
            <w:tcW w:w="517" w:type="dxa"/>
          </w:tcPr>
          <w:p w14:paraId="243A6C18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18A84" w14:textId="77777777" w:rsidR="00E8502F" w:rsidRDefault="00E8502F" w:rsidP="00D55F9E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033BD3D5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93A38D2" w14:textId="77777777" w:rsidR="00E8502F" w:rsidRDefault="00E8502F" w:rsidP="00D55F9E">
            <w:r>
              <w:rPr>
                <w:sz w:val="16"/>
                <w:szCs w:val="16"/>
              </w:rPr>
              <w:t>R4-2419679</w:t>
            </w:r>
          </w:p>
        </w:tc>
        <w:tc>
          <w:tcPr>
            <w:tcW w:w="1597" w:type="dxa"/>
          </w:tcPr>
          <w:p w14:paraId="39A28ABC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B132DA" w14:textId="77777777" w:rsidR="00E8502F" w:rsidRDefault="00E8502F" w:rsidP="00D55F9E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47F8A5E5" w14:textId="77777777" w:rsidR="00E8502F" w:rsidRDefault="00E8502F" w:rsidP="00D55F9E">
            <w:r>
              <w:rPr>
                <w:sz w:val="16"/>
                <w:szCs w:val="16"/>
              </w:rPr>
              <w:t>6.3.2.1</w:t>
            </w:r>
          </w:p>
        </w:tc>
        <w:tc>
          <w:tcPr>
            <w:tcW w:w="998" w:type="dxa"/>
          </w:tcPr>
          <w:p w14:paraId="29010DB9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712E267B" w14:textId="77777777" w:rsidTr="00D55F9E">
        <w:tc>
          <w:tcPr>
            <w:tcW w:w="879" w:type="dxa"/>
          </w:tcPr>
          <w:p w14:paraId="24D4760A" w14:textId="77777777" w:rsidR="00E8502F" w:rsidRDefault="00E8502F" w:rsidP="00D55F9E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05C13108" w14:textId="77777777" w:rsidR="00E8502F" w:rsidRDefault="00E8502F" w:rsidP="00D55F9E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5F82B9C0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1CDD48" w14:textId="77777777" w:rsidR="00E8502F" w:rsidRDefault="00E8502F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61E787" w14:textId="77777777" w:rsidR="00E8502F" w:rsidRDefault="00E8502F" w:rsidP="00D55F9E">
            <w:r>
              <w:rPr>
                <w:sz w:val="16"/>
                <w:szCs w:val="16"/>
              </w:rPr>
              <w:t>Corrections to applicability of TRP measurement methods and chambers</w:t>
            </w:r>
          </w:p>
        </w:tc>
        <w:tc>
          <w:tcPr>
            <w:tcW w:w="517" w:type="dxa"/>
          </w:tcPr>
          <w:p w14:paraId="59FBEDC0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DCB212" w14:textId="77777777" w:rsidR="00E8502F" w:rsidRDefault="00E8502F" w:rsidP="00D55F9E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DA835C8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923F9F2" w14:textId="77777777" w:rsidR="00E8502F" w:rsidRDefault="00E8502F" w:rsidP="00D55F9E">
            <w:r>
              <w:rPr>
                <w:sz w:val="16"/>
                <w:szCs w:val="16"/>
              </w:rPr>
              <w:t>R4-2419680</w:t>
            </w:r>
          </w:p>
        </w:tc>
        <w:tc>
          <w:tcPr>
            <w:tcW w:w="1597" w:type="dxa"/>
          </w:tcPr>
          <w:p w14:paraId="54388CE8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8291E0" w14:textId="77777777" w:rsidR="00E8502F" w:rsidRDefault="00E8502F" w:rsidP="00D55F9E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6422FFEF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C1718E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16DD91BE" w14:textId="77777777" w:rsidTr="00D55F9E">
        <w:tc>
          <w:tcPr>
            <w:tcW w:w="879" w:type="dxa"/>
          </w:tcPr>
          <w:p w14:paraId="12872AFB" w14:textId="77777777" w:rsidR="00E8502F" w:rsidRDefault="00E8502F" w:rsidP="00D55F9E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6688A10B" w14:textId="77777777" w:rsidR="00E8502F" w:rsidRDefault="00E8502F" w:rsidP="00D55F9E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2297163D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CE393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F347D5" w14:textId="77777777" w:rsidR="00E8502F" w:rsidRDefault="00E8502F" w:rsidP="00D55F9E">
            <w:r>
              <w:rPr>
                <w:sz w:val="16"/>
                <w:szCs w:val="16"/>
              </w:rPr>
              <w:t>Corrections to applicability of TRP measurement methods and chambers</w:t>
            </w:r>
          </w:p>
        </w:tc>
        <w:tc>
          <w:tcPr>
            <w:tcW w:w="517" w:type="dxa"/>
          </w:tcPr>
          <w:p w14:paraId="43179085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10057F" w14:textId="77777777" w:rsidR="00E8502F" w:rsidRDefault="00E8502F" w:rsidP="00D55F9E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AFC868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9A80D95" w14:textId="77777777" w:rsidR="00E8502F" w:rsidRDefault="00E8502F" w:rsidP="00D55F9E">
            <w:r>
              <w:rPr>
                <w:sz w:val="16"/>
                <w:szCs w:val="16"/>
              </w:rPr>
              <w:t>R4-2419681</w:t>
            </w:r>
          </w:p>
        </w:tc>
        <w:tc>
          <w:tcPr>
            <w:tcW w:w="1597" w:type="dxa"/>
          </w:tcPr>
          <w:p w14:paraId="5F1DD1C3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050E5E" w14:textId="77777777" w:rsidR="00E8502F" w:rsidRDefault="00E8502F" w:rsidP="00D55F9E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5B04EE89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3FD50F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07D286E2" w14:textId="77777777" w:rsidTr="00D55F9E">
        <w:tc>
          <w:tcPr>
            <w:tcW w:w="879" w:type="dxa"/>
          </w:tcPr>
          <w:p w14:paraId="4D2CF213" w14:textId="77777777" w:rsidR="00E8502F" w:rsidRDefault="00E8502F" w:rsidP="00D55F9E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504FAAC1" w14:textId="77777777" w:rsidR="00E8502F" w:rsidRDefault="00E8502F" w:rsidP="00D55F9E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1B567E84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403D9B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88513B" w14:textId="77777777" w:rsidR="00E8502F" w:rsidRDefault="00E8502F" w:rsidP="00D55F9E">
            <w:r>
              <w:rPr>
                <w:sz w:val="16"/>
                <w:szCs w:val="16"/>
              </w:rPr>
              <w:t>Corrections to applicability of TRP measurement methods and chambers</w:t>
            </w:r>
          </w:p>
        </w:tc>
        <w:tc>
          <w:tcPr>
            <w:tcW w:w="517" w:type="dxa"/>
          </w:tcPr>
          <w:p w14:paraId="57A109D1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027868" w14:textId="77777777" w:rsidR="00E8502F" w:rsidRDefault="00E8502F" w:rsidP="00D55F9E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D213AE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349FB9D" w14:textId="77777777" w:rsidR="00E8502F" w:rsidRDefault="00E8502F" w:rsidP="00D55F9E">
            <w:r>
              <w:rPr>
                <w:sz w:val="16"/>
                <w:szCs w:val="16"/>
              </w:rPr>
              <w:t>R4-2419682</w:t>
            </w:r>
          </w:p>
        </w:tc>
        <w:tc>
          <w:tcPr>
            <w:tcW w:w="1597" w:type="dxa"/>
          </w:tcPr>
          <w:p w14:paraId="6846842F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49EA38" w14:textId="77777777" w:rsidR="00E8502F" w:rsidRDefault="00E8502F" w:rsidP="00D55F9E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52AB5CCE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142B6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C49529F" w14:textId="77777777" w:rsidTr="00D55F9E">
        <w:tc>
          <w:tcPr>
            <w:tcW w:w="879" w:type="dxa"/>
          </w:tcPr>
          <w:p w14:paraId="328D4BDE" w14:textId="77777777" w:rsidR="00E8502F" w:rsidRDefault="00E8502F" w:rsidP="00D55F9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71A44D3A" w14:textId="77777777" w:rsidR="00E8502F" w:rsidRDefault="00E8502F" w:rsidP="00D55F9E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47339225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7A7AD2" w14:textId="77777777" w:rsidR="00E8502F" w:rsidRDefault="00E8502F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C69AEA" w14:textId="77777777" w:rsidR="00E8502F" w:rsidRDefault="00E8502F" w:rsidP="00D55F9E">
            <w:r>
              <w:rPr>
                <w:sz w:val="16"/>
                <w:szCs w:val="16"/>
              </w:rPr>
              <w:t>(NR_newRAT-Perf) Clarify CSI-RS multiplexing for PMI Reporting Requirements</w:t>
            </w:r>
          </w:p>
        </w:tc>
        <w:tc>
          <w:tcPr>
            <w:tcW w:w="517" w:type="dxa"/>
          </w:tcPr>
          <w:p w14:paraId="7F31C790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1E73C" w14:textId="77777777" w:rsidR="00E8502F" w:rsidRDefault="00E8502F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0D0AF75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0E7D9FE" w14:textId="77777777" w:rsidR="00E8502F" w:rsidRDefault="00E8502F" w:rsidP="00D55F9E">
            <w:r>
              <w:rPr>
                <w:sz w:val="16"/>
                <w:szCs w:val="16"/>
              </w:rPr>
              <w:t>R4-2419890</w:t>
            </w:r>
          </w:p>
        </w:tc>
        <w:tc>
          <w:tcPr>
            <w:tcW w:w="1597" w:type="dxa"/>
          </w:tcPr>
          <w:p w14:paraId="69A2D1D8" w14:textId="77777777" w:rsidR="00E8502F" w:rsidRDefault="00E8502F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6592CE1" w14:textId="77777777" w:rsidR="00E8502F" w:rsidRDefault="00E8502F" w:rsidP="00D55F9E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61B6C4F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6F1DC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583E0A46" w14:textId="77777777" w:rsidTr="00D55F9E">
        <w:tc>
          <w:tcPr>
            <w:tcW w:w="879" w:type="dxa"/>
          </w:tcPr>
          <w:p w14:paraId="23F38577" w14:textId="77777777" w:rsidR="00E8502F" w:rsidRDefault="00E8502F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053E8B1" w14:textId="77777777" w:rsidR="00E8502F" w:rsidRDefault="00E8502F" w:rsidP="00D55F9E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3E12AC90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72D71E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B38CB0" w14:textId="77777777" w:rsidR="00E8502F" w:rsidRDefault="00E8502F" w:rsidP="00D55F9E">
            <w:r w:rsidRPr="00671948">
              <w:rPr>
                <w:sz w:val="16"/>
                <w:szCs w:val="16"/>
              </w:rPr>
              <w:t>(NR_newRAT-Perf) Clarify CSI-RS multiplexing for PMI Reporting Requirements</w:t>
            </w:r>
          </w:p>
        </w:tc>
        <w:tc>
          <w:tcPr>
            <w:tcW w:w="517" w:type="dxa"/>
          </w:tcPr>
          <w:p w14:paraId="28292045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C7B2DC" w14:textId="77777777" w:rsidR="00E8502F" w:rsidRDefault="00E8502F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42579D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CBEFCE0" w14:textId="77777777" w:rsidR="00E8502F" w:rsidRDefault="00E8502F" w:rsidP="00D55F9E">
            <w:r>
              <w:rPr>
                <w:sz w:val="16"/>
                <w:szCs w:val="16"/>
              </w:rPr>
              <w:t>R4-2418013</w:t>
            </w:r>
          </w:p>
        </w:tc>
        <w:tc>
          <w:tcPr>
            <w:tcW w:w="1597" w:type="dxa"/>
          </w:tcPr>
          <w:p w14:paraId="55F7EED2" w14:textId="77777777" w:rsidR="00E8502F" w:rsidRDefault="00E8502F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391D924" w14:textId="77777777" w:rsidR="00E8502F" w:rsidRDefault="00E8502F" w:rsidP="00D55F9E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D43EE4E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19F0F7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66223FD9" w14:textId="77777777" w:rsidTr="00D55F9E">
        <w:tc>
          <w:tcPr>
            <w:tcW w:w="879" w:type="dxa"/>
          </w:tcPr>
          <w:p w14:paraId="5F1CF166" w14:textId="77777777" w:rsidR="00E8502F" w:rsidRDefault="00E8502F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465CB51" w14:textId="77777777" w:rsidR="00E8502F" w:rsidRDefault="00E8502F" w:rsidP="00D55F9E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0035C689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E1CA9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6E3D49" w14:textId="77777777" w:rsidR="00E8502F" w:rsidRPr="00671948" w:rsidRDefault="00E8502F" w:rsidP="00D55F9E">
            <w:pPr>
              <w:rPr>
                <w:sz w:val="16"/>
                <w:szCs w:val="16"/>
              </w:rPr>
            </w:pPr>
            <w:r w:rsidRPr="00671948">
              <w:rPr>
                <w:sz w:val="16"/>
                <w:szCs w:val="16"/>
              </w:rPr>
              <w:t>(NR_newRAT-Perf) Clarify CSI-RS multiplexing for PMI Reporting Requirements</w:t>
            </w:r>
          </w:p>
        </w:tc>
        <w:tc>
          <w:tcPr>
            <w:tcW w:w="517" w:type="dxa"/>
          </w:tcPr>
          <w:p w14:paraId="72320317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AD8704" w14:textId="77777777" w:rsidR="00E8502F" w:rsidRDefault="00E8502F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3214918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FDF0BE" w14:textId="77777777" w:rsidR="00E8502F" w:rsidRDefault="00E8502F" w:rsidP="00D55F9E">
            <w:r>
              <w:rPr>
                <w:sz w:val="16"/>
                <w:szCs w:val="16"/>
              </w:rPr>
              <w:t>R4-2418014</w:t>
            </w:r>
          </w:p>
        </w:tc>
        <w:tc>
          <w:tcPr>
            <w:tcW w:w="1597" w:type="dxa"/>
          </w:tcPr>
          <w:p w14:paraId="0F096665" w14:textId="77777777" w:rsidR="00E8502F" w:rsidRDefault="00E8502F" w:rsidP="00D55F9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6A9DB19" w14:textId="77777777" w:rsidR="00E8502F" w:rsidRDefault="00E8502F" w:rsidP="00D55F9E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D4746F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7964F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13500FFD" w14:textId="77777777" w:rsidTr="00D55F9E">
        <w:tc>
          <w:tcPr>
            <w:tcW w:w="879" w:type="dxa"/>
          </w:tcPr>
          <w:p w14:paraId="4AF860EA" w14:textId="77777777" w:rsidR="00E8502F" w:rsidRDefault="00E8502F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5AADF3A" w14:textId="77777777" w:rsidR="00E8502F" w:rsidRDefault="00E8502F" w:rsidP="00D55F9E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77429553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678883" w14:textId="77777777" w:rsidR="00E8502F" w:rsidRDefault="00E8502F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ECF111" w14:textId="77777777" w:rsidR="00E8502F" w:rsidRDefault="00E8502F" w:rsidP="00D55F9E">
            <w:r>
              <w:rPr>
                <w:sz w:val="16"/>
                <w:szCs w:val="16"/>
              </w:rPr>
              <w:t>(NR_perf_enh-Perf) CR on UE CA demodulation requirements</w:t>
            </w:r>
          </w:p>
        </w:tc>
        <w:tc>
          <w:tcPr>
            <w:tcW w:w="517" w:type="dxa"/>
          </w:tcPr>
          <w:p w14:paraId="52E8ED18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DC9C57" w14:textId="77777777" w:rsidR="00E8502F" w:rsidRDefault="00E8502F" w:rsidP="00D55F9E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666A1A7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A545AA8" w14:textId="77777777" w:rsidR="00E8502F" w:rsidRDefault="00E8502F" w:rsidP="00D55F9E">
            <w:r>
              <w:rPr>
                <w:sz w:val="16"/>
                <w:szCs w:val="16"/>
              </w:rPr>
              <w:t>R4-2419881</w:t>
            </w:r>
          </w:p>
        </w:tc>
        <w:tc>
          <w:tcPr>
            <w:tcW w:w="1597" w:type="dxa"/>
          </w:tcPr>
          <w:p w14:paraId="4126DAD0" w14:textId="77777777" w:rsidR="00E8502F" w:rsidRDefault="00E8502F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A53A1A" w14:textId="77777777" w:rsidR="00E8502F" w:rsidRDefault="00E8502F" w:rsidP="00D55F9E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FB2B76E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3FBD0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1571F3B8" w14:textId="77777777" w:rsidTr="00D55F9E">
        <w:tc>
          <w:tcPr>
            <w:tcW w:w="879" w:type="dxa"/>
          </w:tcPr>
          <w:p w14:paraId="018223F2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A9B5E1" w14:textId="77777777" w:rsidR="00E8502F" w:rsidRDefault="00E8502F" w:rsidP="00D55F9E">
            <w:r>
              <w:rPr>
                <w:sz w:val="16"/>
                <w:szCs w:val="16"/>
              </w:rPr>
              <w:t>5035</w:t>
            </w:r>
          </w:p>
        </w:tc>
        <w:tc>
          <w:tcPr>
            <w:tcW w:w="517" w:type="dxa"/>
          </w:tcPr>
          <w:p w14:paraId="21B37712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EBB5FE" w14:textId="77777777" w:rsidR="00E8502F" w:rsidRDefault="00E8502F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B1C3E9" w14:textId="77777777" w:rsidR="00E8502F" w:rsidRDefault="00E8502F" w:rsidP="00D55F9E">
            <w:r>
              <w:rPr>
                <w:sz w:val="16"/>
                <w:szCs w:val="16"/>
              </w:rPr>
              <w:t>(NR_unlic-Perf) CR for NR-U TC correction (R16)</w:t>
            </w:r>
          </w:p>
        </w:tc>
        <w:tc>
          <w:tcPr>
            <w:tcW w:w="517" w:type="dxa"/>
          </w:tcPr>
          <w:p w14:paraId="33B5BE8D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5BF945" w14:textId="77777777" w:rsidR="00E8502F" w:rsidRDefault="00E8502F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0976A1F0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72F2DCF" w14:textId="77777777" w:rsidR="00E8502F" w:rsidRDefault="00E8502F" w:rsidP="00D55F9E">
            <w:r>
              <w:rPr>
                <w:sz w:val="16"/>
                <w:szCs w:val="16"/>
              </w:rPr>
              <w:t>R4-2418079</w:t>
            </w:r>
          </w:p>
        </w:tc>
        <w:tc>
          <w:tcPr>
            <w:tcW w:w="1597" w:type="dxa"/>
          </w:tcPr>
          <w:p w14:paraId="57FD2BD3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6871E63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8A5828D" w14:textId="77777777" w:rsidR="00E8502F" w:rsidRDefault="00E8502F" w:rsidP="00D55F9E">
            <w:r>
              <w:rPr>
                <w:sz w:val="16"/>
                <w:szCs w:val="16"/>
              </w:rPr>
              <w:t>A.10.4.4.1, A.10.4.4.2, A.10.4.4.3, A.10.4.4.4, A.11.1.1.2, A.11.1.2.1, A.11.1.3.1, A.11.2.1.4, A.11.2.1.5, A.11.2.1.6, A.11.2.1.7, A.11.2.2.1.2, A.11.2.2.1.3, A.11.2.2.1.4, A.11.5.2.3, A.11.5.2.4, A.11.5.2.5, A.11.5.2.6, A.11.5.2.7, A.11.5.2.8, A.11.5.2.9, A.11.5.2.10, A.11.5.3.1, A.11.5.3.2, A.11.6.2.1, A.11.6.2.3, A.12.1.1.1, A.12.4.2.1, A.12.4.2.2, A.12.4.2.3, A.12.4.2.4, A.13.3.1, A.13.3.2.3, A.13.3.2.4, A.13.3.2.5, A.13.3.2.6, A.13.4.2.1</w:t>
            </w:r>
          </w:p>
        </w:tc>
        <w:tc>
          <w:tcPr>
            <w:tcW w:w="998" w:type="dxa"/>
          </w:tcPr>
          <w:p w14:paraId="708E12BE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3550FA18" w14:textId="77777777" w:rsidTr="00D55F9E">
        <w:tc>
          <w:tcPr>
            <w:tcW w:w="879" w:type="dxa"/>
          </w:tcPr>
          <w:p w14:paraId="4F9F9483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11480C" w14:textId="77777777" w:rsidR="00E8502F" w:rsidRDefault="00E8502F" w:rsidP="00D55F9E">
            <w:r>
              <w:rPr>
                <w:sz w:val="16"/>
                <w:szCs w:val="16"/>
              </w:rPr>
              <w:t>5036</w:t>
            </w:r>
          </w:p>
        </w:tc>
        <w:tc>
          <w:tcPr>
            <w:tcW w:w="517" w:type="dxa"/>
          </w:tcPr>
          <w:p w14:paraId="0A05C1C4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E721AC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037011" w14:textId="77777777" w:rsidR="00E8502F" w:rsidRDefault="00E8502F" w:rsidP="00D55F9E">
            <w:r>
              <w:rPr>
                <w:sz w:val="16"/>
                <w:szCs w:val="16"/>
              </w:rPr>
              <w:t>(NR_unlic-Perf) CR for NR-U TC correction (R17)</w:t>
            </w:r>
          </w:p>
        </w:tc>
        <w:tc>
          <w:tcPr>
            <w:tcW w:w="517" w:type="dxa"/>
          </w:tcPr>
          <w:p w14:paraId="45EF18F0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9C8416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F83EBC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F80196" w14:textId="77777777" w:rsidR="00E8502F" w:rsidRDefault="00E8502F" w:rsidP="00D55F9E">
            <w:r>
              <w:rPr>
                <w:sz w:val="16"/>
                <w:szCs w:val="16"/>
              </w:rPr>
              <w:t>R4-2418080</w:t>
            </w:r>
          </w:p>
        </w:tc>
        <w:tc>
          <w:tcPr>
            <w:tcW w:w="1597" w:type="dxa"/>
          </w:tcPr>
          <w:p w14:paraId="0F61BEDC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33E3B42C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183C2F1" w14:textId="77777777" w:rsidR="00E8502F" w:rsidRDefault="00E8502F" w:rsidP="00D55F9E">
            <w:r>
              <w:rPr>
                <w:sz w:val="16"/>
                <w:szCs w:val="16"/>
              </w:rPr>
              <w:t xml:space="preserve">A.10.4.4.1, A.10.4.4.2, A.10.4.4.3, A.10.4.4.4, A.11.1.1.2, A.11.1.2.1, A.11.1.3.1, A.11.2.1.4, A.11.2.1.5, A.11.2.1.6, A.11.2.1.7, A.11.2.2.1.2, A.11.2.2.1.3, A.11.2.2.1.4, A.11.5.2.3, A.11.5.2.4, A.11.5.2.5, A.11.5.2.6, A.11.5.2.7, A.11.5.2.8, A.11.5.2.9, A.11.5.2.10, A.11.5.3.1, A.11.5.3.2, A.11.6.2.1, A.11.6.2.3, A.12.1.1.1, A.12.4.2.1, A.12.4.2.2, A.12.4.2.3, </w:t>
            </w:r>
            <w:r>
              <w:rPr>
                <w:sz w:val="16"/>
                <w:szCs w:val="16"/>
              </w:rPr>
              <w:lastRenderedPageBreak/>
              <w:t>A.12.4.2.4, A.13.3.1, A.13.3.2.3, A.13.3.2.4, A.13.3.2.5, A.13.3.2.6, A.13.4.2.1</w:t>
            </w:r>
          </w:p>
        </w:tc>
        <w:tc>
          <w:tcPr>
            <w:tcW w:w="998" w:type="dxa"/>
          </w:tcPr>
          <w:p w14:paraId="76DA71E9" w14:textId="77777777" w:rsidR="00E8502F" w:rsidRDefault="00E8502F" w:rsidP="00D55F9E">
            <w:r>
              <w:rPr>
                <w:sz w:val="16"/>
                <w:szCs w:val="16"/>
              </w:rPr>
              <w:lastRenderedPageBreak/>
              <w:t xml:space="preserve">TS/TR ... CR ... ; TS/TR ... CR ... ; TS/TR ... CR ... </w:t>
            </w:r>
          </w:p>
        </w:tc>
      </w:tr>
      <w:tr w:rsidR="00E8502F" w14:paraId="71EC878C" w14:textId="77777777" w:rsidTr="00D55F9E">
        <w:tc>
          <w:tcPr>
            <w:tcW w:w="879" w:type="dxa"/>
          </w:tcPr>
          <w:p w14:paraId="7E974DB2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8CA3D9" w14:textId="77777777" w:rsidR="00E8502F" w:rsidRDefault="00E8502F" w:rsidP="00D55F9E">
            <w:r>
              <w:rPr>
                <w:sz w:val="16"/>
                <w:szCs w:val="16"/>
              </w:rPr>
              <w:t>5037</w:t>
            </w:r>
          </w:p>
        </w:tc>
        <w:tc>
          <w:tcPr>
            <w:tcW w:w="517" w:type="dxa"/>
          </w:tcPr>
          <w:p w14:paraId="67766ACF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EC8321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6F7376" w14:textId="77777777" w:rsidR="00E8502F" w:rsidRDefault="00E8502F" w:rsidP="00D55F9E">
            <w:r>
              <w:rPr>
                <w:sz w:val="16"/>
                <w:szCs w:val="16"/>
              </w:rPr>
              <w:t>(NR_unlic-Perf) CR for NR-U TC correction (R18)</w:t>
            </w:r>
          </w:p>
        </w:tc>
        <w:tc>
          <w:tcPr>
            <w:tcW w:w="517" w:type="dxa"/>
          </w:tcPr>
          <w:p w14:paraId="0EAD53FB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7B7D0E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E7956C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0020DB1" w14:textId="77777777" w:rsidR="00E8502F" w:rsidRDefault="00E8502F" w:rsidP="00D55F9E">
            <w:r>
              <w:rPr>
                <w:sz w:val="16"/>
                <w:szCs w:val="16"/>
              </w:rPr>
              <w:t>R4-2418081</w:t>
            </w:r>
          </w:p>
        </w:tc>
        <w:tc>
          <w:tcPr>
            <w:tcW w:w="1597" w:type="dxa"/>
          </w:tcPr>
          <w:p w14:paraId="19D42881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7B22913C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82AA9B9" w14:textId="77777777" w:rsidR="00E8502F" w:rsidRDefault="00E8502F" w:rsidP="00D55F9E">
            <w:r>
              <w:rPr>
                <w:sz w:val="16"/>
                <w:szCs w:val="16"/>
              </w:rPr>
              <w:t>A.10.4.4.1, A.10.4.4.2, A.10.4.4.3, A.10.4.4.4, A.11.1.1.2, A.11.1.2.1, A.11.1.3.1, A.11.2.1.4, A.11.2.1.5, A.11.2.1.6, A.11.2.1.7, A.11.2.2.1.2, A.11.2.2.1.3, A.11.2.2.1.4, A.11.5.2.3, A.11.5.2.4, A.11.5.2.5, A.11.5.2.6, A.11.5.2.7, A.11.5.2.8, A.11.5.2.9, A.11.5.2.10, A.11.5.3.1, A.11.5.3.2, A.11.6.2.1, A.11.6.2.3, A.12.1.1.1, A.12.4.2.1, A.12.4.2.2, A.12.4.2.3, A.12.4.2.4, A.13.3.1, A.13.3.2.3, A.13.3.2.4, A.13.3.2.5, A.13.3.2.6, A.13.4.2.1</w:t>
            </w:r>
          </w:p>
        </w:tc>
        <w:tc>
          <w:tcPr>
            <w:tcW w:w="998" w:type="dxa"/>
          </w:tcPr>
          <w:p w14:paraId="17BE1306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201EEA91" w14:textId="77777777" w:rsidTr="00D55F9E">
        <w:tc>
          <w:tcPr>
            <w:tcW w:w="879" w:type="dxa"/>
          </w:tcPr>
          <w:p w14:paraId="1A18F2CF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27A6DF" w14:textId="77777777" w:rsidR="00E8502F" w:rsidRDefault="00E8502F" w:rsidP="00D55F9E">
            <w:r>
              <w:rPr>
                <w:sz w:val="16"/>
                <w:szCs w:val="16"/>
              </w:rPr>
              <w:t>5038</w:t>
            </w:r>
          </w:p>
        </w:tc>
        <w:tc>
          <w:tcPr>
            <w:tcW w:w="517" w:type="dxa"/>
          </w:tcPr>
          <w:p w14:paraId="6E399146" w14:textId="77777777" w:rsidR="00E8502F" w:rsidRDefault="00E8502F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872996" w14:textId="77777777" w:rsidR="00E8502F" w:rsidRDefault="00E8502F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531C69" w14:textId="77777777" w:rsidR="00E8502F" w:rsidRDefault="00E8502F" w:rsidP="00D55F9E">
            <w:r>
              <w:rPr>
                <w:sz w:val="16"/>
                <w:szCs w:val="16"/>
              </w:rPr>
              <w:t>(NR_unlic-Perf) Missing idle-mode conditions for NR-U in 38.133 annex B (R16)</w:t>
            </w:r>
          </w:p>
        </w:tc>
        <w:tc>
          <w:tcPr>
            <w:tcW w:w="517" w:type="dxa"/>
          </w:tcPr>
          <w:p w14:paraId="7475B578" w14:textId="77777777" w:rsidR="00E8502F" w:rsidRDefault="00E8502F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BFA7D0" w14:textId="77777777" w:rsidR="00E8502F" w:rsidRDefault="00E8502F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6D95D411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7F57388" w14:textId="77777777" w:rsidR="00E8502F" w:rsidRDefault="00E8502F" w:rsidP="00D55F9E">
            <w:r>
              <w:rPr>
                <w:sz w:val="16"/>
                <w:szCs w:val="16"/>
              </w:rPr>
              <w:t>R4-2420173</w:t>
            </w:r>
          </w:p>
        </w:tc>
        <w:tc>
          <w:tcPr>
            <w:tcW w:w="1597" w:type="dxa"/>
          </w:tcPr>
          <w:p w14:paraId="0E5DFCDB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6BA05DF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9800B35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3AF03B" w14:textId="77777777" w:rsidR="00E8502F" w:rsidRDefault="00E8502F" w:rsidP="00D55F9E">
            <w:pPr>
              <w:rPr>
                <w:sz w:val="16"/>
                <w:szCs w:val="16"/>
              </w:rPr>
            </w:pPr>
          </w:p>
        </w:tc>
      </w:tr>
      <w:tr w:rsidR="00E8502F" w14:paraId="7D027FD5" w14:textId="77777777" w:rsidTr="00D55F9E">
        <w:tc>
          <w:tcPr>
            <w:tcW w:w="879" w:type="dxa"/>
          </w:tcPr>
          <w:p w14:paraId="5D197C23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BC4526" w14:textId="77777777" w:rsidR="00E8502F" w:rsidRDefault="00E8502F" w:rsidP="00D55F9E">
            <w:r>
              <w:rPr>
                <w:sz w:val="16"/>
                <w:szCs w:val="16"/>
              </w:rPr>
              <w:t>5039</w:t>
            </w:r>
          </w:p>
        </w:tc>
        <w:tc>
          <w:tcPr>
            <w:tcW w:w="517" w:type="dxa"/>
          </w:tcPr>
          <w:p w14:paraId="12B59501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2204CE" w14:textId="77777777" w:rsidR="00E8502F" w:rsidRDefault="00E8502F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1F2A94" w14:textId="77777777" w:rsidR="00E8502F" w:rsidRDefault="00E8502F" w:rsidP="00D55F9E">
            <w:r>
              <w:rPr>
                <w:sz w:val="16"/>
                <w:szCs w:val="16"/>
              </w:rPr>
              <w:t>(NR_unlic-Perf) Missing idle-mode conditions for NR-U in 38.133 annex B (R17)</w:t>
            </w:r>
          </w:p>
        </w:tc>
        <w:tc>
          <w:tcPr>
            <w:tcW w:w="517" w:type="dxa"/>
          </w:tcPr>
          <w:p w14:paraId="1DB13E25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A9C4C5" w14:textId="77777777" w:rsidR="00E8502F" w:rsidRDefault="00E8502F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2EE7D4E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249D49A" w14:textId="77777777" w:rsidR="00E8502F" w:rsidRDefault="00E8502F" w:rsidP="00D55F9E">
            <w:r>
              <w:rPr>
                <w:sz w:val="16"/>
                <w:szCs w:val="16"/>
              </w:rPr>
              <w:t>R4-2418083</w:t>
            </w:r>
          </w:p>
        </w:tc>
        <w:tc>
          <w:tcPr>
            <w:tcW w:w="1597" w:type="dxa"/>
          </w:tcPr>
          <w:p w14:paraId="456E0BC9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9C6F0D1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01150C0" w14:textId="77777777" w:rsidR="00E8502F" w:rsidRDefault="00E8502F" w:rsidP="00D55F9E">
            <w:r>
              <w:rPr>
                <w:sz w:val="16"/>
                <w:szCs w:val="16"/>
              </w:rPr>
              <w:t>4.2A.2.3, 4.2A.2.4, B.1.2A (new), B.1.3A(new)</w:t>
            </w:r>
          </w:p>
        </w:tc>
        <w:tc>
          <w:tcPr>
            <w:tcW w:w="998" w:type="dxa"/>
          </w:tcPr>
          <w:p w14:paraId="4353B2E3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8502F" w14:paraId="57ACD9A8" w14:textId="77777777" w:rsidTr="00D55F9E">
        <w:tc>
          <w:tcPr>
            <w:tcW w:w="879" w:type="dxa"/>
          </w:tcPr>
          <w:p w14:paraId="63EF189F" w14:textId="77777777" w:rsidR="00E8502F" w:rsidRDefault="00E8502F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906A8B" w14:textId="77777777" w:rsidR="00E8502F" w:rsidRDefault="00E8502F" w:rsidP="00D55F9E">
            <w:r>
              <w:rPr>
                <w:sz w:val="16"/>
                <w:szCs w:val="16"/>
              </w:rPr>
              <w:t>5040</w:t>
            </w:r>
          </w:p>
        </w:tc>
        <w:tc>
          <w:tcPr>
            <w:tcW w:w="517" w:type="dxa"/>
          </w:tcPr>
          <w:p w14:paraId="4D544E15" w14:textId="77777777" w:rsidR="00E8502F" w:rsidRDefault="00E8502F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445193" w14:textId="77777777" w:rsidR="00E8502F" w:rsidRDefault="00E8502F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FA34FD" w14:textId="77777777" w:rsidR="00E8502F" w:rsidRDefault="00E8502F" w:rsidP="00D55F9E">
            <w:r>
              <w:rPr>
                <w:sz w:val="16"/>
                <w:szCs w:val="16"/>
              </w:rPr>
              <w:t>(NR_unlic-Perf) Missing idle-mode conditions for NR-U in 38.133 annex B (R18)</w:t>
            </w:r>
          </w:p>
        </w:tc>
        <w:tc>
          <w:tcPr>
            <w:tcW w:w="517" w:type="dxa"/>
          </w:tcPr>
          <w:p w14:paraId="1ACFBDC8" w14:textId="77777777" w:rsidR="00E8502F" w:rsidRDefault="00E8502F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B05C7A" w14:textId="77777777" w:rsidR="00E8502F" w:rsidRDefault="00E8502F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ED87E5A" w14:textId="77777777" w:rsidR="00E8502F" w:rsidRDefault="00E8502F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27407DB" w14:textId="77777777" w:rsidR="00E8502F" w:rsidRDefault="00E8502F" w:rsidP="00D55F9E">
            <w:r>
              <w:rPr>
                <w:sz w:val="16"/>
                <w:szCs w:val="16"/>
              </w:rPr>
              <w:t>R4-2418084</w:t>
            </w:r>
          </w:p>
        </w:tc>
        <w:tc>
          <w:tcPr>
            <w:tcW w:w="1597" w:type="dxa"/>
          </w:tcPr>
          <w:p w14:paraId="085E2924" w14:textId="77777777" w:rsidR="00E8502F" w:rsidRDefault="00E8502F" w:rsidP="00D55F9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F5CEF9F" w14:textId="77777777" w:rsidR="00E8502F" w:rsidRDefault="00E8502F" w:rsidP="00D55F9E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B615A50" w14:textId="77777777" w:rsidR="00E8502F" w:rsidRDefault="00E8502F" w:rsidP="00D55F9E">
            <w:r>
              <w:rPr>
                <w:sz w:val="16"/>
                <w:szCs w:val="16"/>
              </w:rPr>
              <w:t>4.2A.2.3, 4.2A.2.4, B.1.2A (new), B.1.3A(new)</w:t>
            </w:r>
          </w:p>
        </w:tc>
        <w:tc>
          <w:tcPr>
            <w:tcW w:w="998" w:type="dxa"/>
          </w:tcPr>
          <w:p w14:paraId="70D287B3" w14:textId="77777777" w:rsidR="00E8502F" w:rsidRDefault="00E8502F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D26F726" w14:textId="77777777" w:rsidR="00E8502F" w:rsidRDefault="00E8502F" w:rsidP="00E8502F"/>
    <w:p w14:paraId="356BC3BC" w14:textId="77777777" w:rsidR="00053290" w:rsidRDefault="00053290" w:rsidP="00DD6630"/>
    <w:p w14:paraId="7358768F" w14:textId="035D62C1" w:rsidR="00DD6630" w:rsidRDefault="00170619" w:rsidP="00DD6630">
      <w:pPr>
        <w:pStyle w:val="Heading2"/>
        <w:rPr>
          <w:rFonts w:cs="Arial"/>
          <w:noProof/>
        </w:rPr>
      </w:pPr>
      <w:r w:rsidRPr="00170619">
        <w:rPr>
          <w:noProof/>
        </w:rPr>
        <w:t>RP-24306</w:t>
      </w:r>
      <w:r>
        <w:rPr>
          <w:noProof/>
        </w:rPr>
        <w:t>1</w:t>
      </w:r>
    </w:p>
    <w:p w14:paraId="23C935C0" w14:textId="21FA5A4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39</w:t>
      </w:r>
    </w:p>
    <w:p w14:paraId="791FCC8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540C" w:rsidRPr="004E535C" w14:paraId="1BB25285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7C6C35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500465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C57A0B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E7F2A8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54D7D8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E957E2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DD277C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40843B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1DB082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096CB5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9C0A6E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492463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059859" w14:textId="77777777" w:rsidR="0099540C" w:rsidRPr="00BF1EB6" w:rsidRDefault="0099540C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540C" w14:paraId="418C55A6" w14:textId="77777777" w:rsidTr="00D55F9E">
        <w:tc>
          <w:tcPr>
            <w:tcW w:w="879" w:type="dxa"/>
          </w:tcPr>
          <w:p w14:paraId="23147709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274904" w14:textId="77777777" w:rsidR="0099540C" w:rsidRDefault="0099540C" w:rsidP="00D55F9E">
            <w:r>
              <w:rPr>
                <w:sz w:val="16"/>
                <w:szCs w:val="16"/>
              </w:rPr>
              <w:t>5005</w:t>
            </w:r>
          </w:p>
        </w:tc>
        <w:tc>
          <w:tcPr>
            <w:tcW w:w="517" w:type="dxa"/>
          </w:tcPr>
          <w:p w14:paraId="752919DB" w14:textId="77777777" w:rsidR="0099540C" w:rsidRDefault="0099540C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D1ECFB" w14:textId="77777777" w:rsidR="0099540C" w:rsidRDefault="0099540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7D2DED" w14:textId="77777777" w:rsidR="0099540C" w:rsidRDefault="0099540C" w:rsidP="00D55F9E">
            <w:r>
              <w:rPr>
                <w:sz w:val="16"/>
                <w:szCs w:val="16"/>
              </w:rPr>
              <w:t>(NR_pos_enh-Perf) CR on test cases of R17 positioning</w:t>
            </w:r>
          </w:p>
        </w:tc>
        <w:tc>
          <w:tcPr>
            <w:tcW w:w="517" w:type="dxa"/>
          </w:tcPr>
          <w:p w14:paraId="1157C7A6" w14:textId="77777777" w:rsidR="0099540C" w:rsidRDefault="0099540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2EA04" w14:textId="77777777" w:rsidR="0099540C" w:rsidRDefault="0099540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2289CED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B192B82" w14:textId="77777777" w:rsidR="0099540C" w:rsidRDefault="0099540C" w:rsidP="00D55F9E">
            <w:r>
              <w:rPr>
                <w:sz w:val="16"/>
                <w:szCs w:val="16"/>
              </w:rPr>
              <w:t>R4-2420112</w:t>
            </w:r>
          </w:p>
        </w:tc>
        <w:tc>
          <w:tcPr>
            <w:tcW w:w="1597" w:type="dxa"/>
          </w:tcPr>
          <w:p w14:paraId="2FA6D3FF" w14:textId="77777777" w:rsidR="0099540C" w:rsidRDefault="0099540C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1FB933" w14:textId="77777777" w:rsidR="0099540C" w:rsidRDefault="0099540C" w:rsidP="00D55F9E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1210B205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8A3126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</w:tr>
      <w:tr w:rsidR="0099540C" w14:paraId="3F9EF02C" w14:textId="77777777" w:rsidTr="00D55F9E">
        <w:tc>
          <w:tcPr>
            <w:tcW w:w="879" w:type="dxa"/>
          </w:tcPr>
          <w:p w14:paraId="3FBE88C9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926BCD" w14:textId="77777777" w:rsidR="0099540C" w:rsidRDefault="0099540C" w:rsidP="00D55F9E">
            <w:r>
              <w:rPr>
                <w:sz w:val="16"/>
                <w:szCs w:val="16"/>
              </w:rPr>
              <w:t>5138</w:t>
            </w:r>
          </w:p>
        </w:tc>
        <w:tc>
          <w:tcPr>
            <w:tcW w:w="517" w:type="dxa"/>
          </w:tcPr>
          <w:p w14:paraId="0B3E56B7" w14:textId="77777777" w:rsidR="0099540C" w:rsidRDefault="0099540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169A4" w14:textId="77777777" w:rsidR="0099540C" w:rsidRDefault="0099540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8EBD80" w14:textId="77777777" w:rsidR="0099540C" w:rsidRDefault="0099540C" w:rsidP="00D55F9E">
            <w:r>
              <w:rPr>
                <w:sz w:val="16"/>
                <w:szCs w:val="16"/>
              </w:rPr>
              <w:t>(NR_pos_enh-Core) CR on Rel-17 positioning requirements</w:t>
            </w:r>
          </w:p>
        </w:tc>
        <w:tc>
          <w:tcPr>
            <w:tcW w:w="517" w:type="dxa"/>
          </w:tcPr>
          <w:p w14:paraId="6908BA54" w14:textId="77777777" w:rsidR="0099540C" w:rsidRDefault="0099540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118D6" w14:textId="77777777" w:rsidR="0099540C" w:rsidRDefault="0099540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C8287EE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6A5AC85" w14:textId="77777777" w:rsidR="0099540C" w:rsidRDefault="0099540C" w:rsidP="00D55F9E">
            <w:r>
              <w:rPr>
                <w:sz w:val="16"/>
                <w:szCs w:val="16"/>
              </w:rPr>
              <w:t>R4-2418781</w:t>
            </w:r>
          </w:p>
        </w:tc>
        <w:tc>
          <w:tcPr>
            <w:tcW w:w="1597" w:type="dxa"/>
          </w:tcPr>
          <w:p w14:paraId="7CD85C47" w14:textId="77777777" w:rsidR="0099540C" w:rsidRDefault="0099540C" w:rsidP="00D55F9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3591A90" w14:textId="77777777" w:rsidR="0099540C" w:rsidRDefault="0099540C" w:rsidP="00D55F9E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C5CC912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9AB1AB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</w:tr>
      <w:tr w:rsidR="0099540C" w14:paraId="2031F9FA" w14:textId="77777777" w:rsidTr="00D55F9E">
        <w:tc>
          <w:tcPr>
            <w:tcW w:w="879" w:type="dxa"/>
          </w:tcPr>
          <w:p w14:paraId="4F7095FC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36C1C2" w14:textId="77777777" w:rsidR="0099540C" w:rsidRDefault="0099540C" w:rsidP="00D55F9E">
            <w:r>
              <w:rPr>
                <w:sz w:val="16"/>
                <w:szCs w:val="16"/>
              </w:rPr>
              <w:t>5139</w:t>
            </w:r>
          </w:p>
        </w:tc>
        <w:tc>
          <w:tcPr>
            <w:tcW w:w="517" w:type="dxa"/>
          </w:tcPr>
          <w:p w14:paraId="28B407D2" w14:textId="77777777" w:rsidR="0099540C" w:rsidRDefault="0099540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CBCB0" w14:textId="77777777" w:rsidR="0099540C" w:rsidRDefault="0099540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FF64A9" w14:textId="77777777" w:rsidR="0099540C" w:rsidRDefault="0099540C" w:rsidP="00D55F9E">
            <w:r>
              <w:rPr>
                <w:sz w:val="16"/>
                <w:szCs w:val="16"/>
              </w:rPr>
              <w:t>(NR_pos_enh-Core) CR on Rel-17 positioning requirements</w:t>
            </w:r>
          </w:p>
        </w:tc>
        <w:tc>
          <w:tcPr>
            <w:tcW w:w="517" w:type="dxa"/>
          </w:tcPr>
          <w:p w14:paraId="00C56E22" w14:textId="77777777" w:rsidR="0099540C" w:rsidRDefault="0099540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1EAD73" w14:textId="77777777" w:rsidR="0099540C" w:rsidRDefault="0099540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0F0D6DF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6FC992" w14:textId="77777777" w:rsidR="0099540C" w:rsidRDefault="0099540C" w:rsidP="00D55F9E">
            <w:r>
              <w:rPr>
                <w:sz w:val="16"/>
                <w:szCs w:val="16"/>
              </w:rPr>
              <w:t>R4-2418782</w:t>
            </w:r>
          </w:p>
        </w:tc>
        <w:tc>
          <w:tcPr>
            <w:tcW w:w="1597" w:type="dxa"/>
          </w:tcPr>
          <w:p w14:paraId="0594A9BE" w14:textId="77777777" w:rsidR="0099540C" w:rsidRDefault="0099540C" w:rsidP="00D55F9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3408E21" w14:textId="77777777" w:rsidR="0099540C" w:rsidRDefault="0099540C" w:rsidP="00D55F9E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4E9952FE" w14:textId="77777777" w:rsidR="0099540C" w:rsidRDefault="0099540C" w:rsidP="00D55F9E">
            <w:r>
              <w:rPr>
                <w:sz w:val="16"/>
                <w:szCs w:val="16"/>
              </w:rPr>
              <w:t>9.1.5.2.2, 9.9.1.3, 9.9.2.7</w:t>
            </w:r>
          </w:p>
        </w:tc>
        <w:tc>
          <w:tcPr>
            <w:tcW w:w="998" w:type="dxa"/>
          </w:tcPr>
          <w:p w14:paraId="6B11AD4B" w14:textId="77777777" w:rsidR="0099540C" w:rsidRDefault="0099540C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9540C" w14:paraId="48591FD0" w14:textId="77777777" w:rsidTr="00D55F9E">
        <w:tc>
          <w:tcPr>
            <w:tcW w:w="879" w:type="dxa"/>
          </w:tcPr>
          <w:p w14:paraId="384FBCAB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05C595" w14:textId="77777777" w:rsidR="0099540C" w:rsidRDefault="0099540C" w:rsidP="00D55F9E">
            <w:r>
              <w:rPr>
                <w:sz w:val="16"/>
                <w:szCs w:val="16"/>
              </w:rPr>
              <w:t>5192</w:t>
            </w:r>
          </w:p>
        </w:tc>
        <w:tc>
          <w:tcPr>
            <w:tcW w:w="517" w:type="dxa"/>
          </w:tcPr>
          <w:p w14:paraId="0679E0B1" w14:textId="77777777" w:rsidR="0099540C" w:rsidRDefault="0099540C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AD8793" w14:textId="77777777" w:rsidR="0099540C" w:rsidRDefault="0099540C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36B863" w14:textId="77777777" w:rsidR="0099540C" w:rsidRDefault="0099540C" w:rsidP="00D55F9E">
            <w:r>
              <w:rPr>
                <w:sz w:val="16"/>
                <w:szCs w:val="16"/>
              </w:rPr>
              <w:t>(NR_pos-Perf) CR to 38.133 on corrections to accuracy requirement for UE Rx-Tx measurement</w:t>
            </w:r>
          </w:p>
        </w:tc>
        <w:tc>
          <w:tcPr>
            <w:tcW w:w="517" w:type="dxa"/>
          </w:tcPr>
          <w:p w14:paraId="664CB1B0" w14:textId="77777777" w:rsidR="0099540C" w:rsidRDefault="0099540C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9935E" w14:textId="77777777" w:rsidR="0099540C" w:rsidRDefault="0099540C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CA73C3D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6BEC7C0" w14:textId="77777777" w:rsidR="0099540C" w:rsidRDefault="0099540C" w:rsidP="00D55F9E">
            <w:r>
              <w:rPr>
                <w:sz w:val="16"/>
                <w:szCs w:val="16"/>
              </w:rPr>
              <w:t>R4-2420152</w:t>
            </w:r>
          </w:p>
        </w:tc>
        <w:tc>
          <w:tcPr>
            <w:tcW w:w="1597" w:type="dxa"/>
          </w:tcPr>
          <w:p w14:paraId="2001F78E" w14:textId="77777777" w:rsidR="0099540C" w:rsidRDefault="0099540C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82BE28" w14:textId="77777777" w:rsidR="0099540C" w:rsidRDefault="0099540C" w:rsidP="00D55F9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60C5C784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83FBA1" w14:textId="77777777" w:rsidR="0099540C" w:rsidRDefault="0099540C" w:rsidP="00D55F9E">
            <w:pPr>
              <w:rPr>
                <w:sz w:val="16"/>
                <w:szCs w:val="16"/>
              </w:rPr>
            </w:pPr>
          </w:p>
        </w:tc>
      </w:tr>
      <w:tr w:rsidR="0099540C" w14:paraId="4BA755CD" w14:textId="77777777" w:rsidTr="00D55F9E">
        <w:tc>
          <w:tcPr>
            <w:tcW w:w="879" w:type="dxa"/>
          </w:tcPr>
          <w:p w14:paraId="1E263D9D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167BB7" w14:textId="77777777" w:rsidR="0099540C" w:rsidRDefault="0099540C" w:rsidP="00D55F9E">
            <w:r>
              <w:rPr>
                <w:sz w:val="16"/>
                <w:szCs w:val="16"/>
              </w:rPr>
              <w:t>5193</w:t>
            </w:r>
          </w:p>
        </w:tc>
        <w:tc>
          <w:tcPr>
            <w:tcW w:w="517" w:type="dxa"/>
          </w:tcPr>
          <w:p w14:paraId="4594E07D" w14:textId="77777777" w:rsidR="0099540C" w:rsidRDefault="0099540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750069" w14:textId="77777777" w:rsidR="0099540C" w:rsidRDefault="0099540C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9DB6A7" w14:textId="77777777" w:rsidR="0099540C" w:rsidRDefault="0099540C" w:rsidP="00D55F9E">
            <w:r>
              <w:rPr>
                <w:sz w:val="16"/>
                <w:szCs w:val="16"/>
              </w:rPr>
              <w:t>(NR_pos-Perf) CAT-A CR to 38.133 (Release 17) on corrections to accuracy requirement for UE Rx-Tx measurement</w:t>
            </w:r>
          </w:p>
        </w:tc>
        <w:tc>
          <w:tcPr>
            <w:tcW w:w="517" w:type="dxa"/>
          </w:tcPr>
          <w:p w14:paraId="0774FDE9" w14:textId="77777777" w:rsidR="0099540C" w:rsidRDefault="0099540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3D93EF" w14:textId="77777777" w:rsidR="0099540C" w:rsidRDefault="0099540C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B610BD3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50F4285" w14:textId="77777777" w:rsidR="0099540C" w:rsidRDefault="0099540C" w:rsidP="00D55F9E">
            <w:r>
              <w:rPr>
                <w:sz w:val="16"/>
                <w:szCs w:val="16"/>
              </w:rPr>
              <w:t>R4-2419349</w:t>
            </w:r>
          </w:p>
        </w:tc>
        <w:tc>
          <w:tcPr>
            <w:tcW w:w="1597" w:type="dxa"/>
          </w:tcPr>
          <w:p w14:paraId="5577A9E1" w14:textId="77777777" w:rsidR="0099540C" w:rsidRDefault="0099540C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BCF41A" w14:textId="77777777" w:rsidR="0099540C" w:rsidRDefault="0099540C" w:rsidP="00D55F9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6DED81B4" w14:textId="77777777" w:rsidR="0099540C" w:rsidRDefault="0099540C" w:rsidP="00D55F9E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4B95C4AF" w14:textId="77777777" w:rsidR="0099540C" w:rsidRDefault="0099540C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540C" w14:paraId="4900BF77" w14:textId="77777777" w:rsidTr="00D55F9E">
        <w:tc>
          <w:tcPr>
            <w:tcW w:w="879" w:type="dxa"/>
          </w:tcPr>
          <w:p w14:paraId="6D936659" w14:textId="77777777" w:rsidR="0099540C" w:rsidRDefault="0099540C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CA4C1B" w14:textId="77777777" w:rsidR="0099540C" w:rsidRDefault="0099540C" w:rsidP="00D55F9E">
            <w:r>
              <w:rPr>
                <w:sz w:val="16"/>
                <w:szCs w:val="16"/>
              </w:rPr>
              <w:t>5194</w:t>
            </w:r>
          </w:p>
        </w:tc>
        <w:tc>
          <w:tcPr>
            <w:tcW w:w="517" w:type="dxa"/>
          </w:tcPr>
          <w:p w14:paraId="4DD697AD" w14:textId="77777777" w:rsidR="0099540C" w:rsidRDefault="0099540C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85A8F5" w14:textId="77777777" w:rsidR="0099540C" w:rsidRDefault="0099540C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AF8210" w14:textId="77777777" w:rsidR="0099540C" w:rsidRDefault="0099540C" w:rsidP="00D55F9E">
            <w:r>
              <w:rPr>
                <w:sz w:val="16"/>
                <w:szCs w:val="16"/>
              </w:rPr>
              <w:t>(NR_pos-Perf) CAT-A CR to 38.133 (Release 18) on corrections to accuracy requirement for UE Rx-Tx measurement</w:t>
            </w:r>
          </w:p>
        </w:tc>
        <w:tc>
          <w:tcPr>
            <w:tcW w:w="517" w:type="dxa"/>
          </w:tcPr>
          <w:p w14:paraId="5E1D8F74" w14:textId="77777777" w:rsidR="0099540C" w:rsidRDefault="0099540C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1547DB" w14:textId="77777777" w:rsidR="0099540C" w:rsidRDefault="0099540C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E7279EB" w14:textId="77777777" w:rsidR="0099540C" w:rsidRDefault="0099540C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8BC12A5" w14:textId="77777777" w:rsidR="0099540C" w:rsidRDefault="0099540C" w:rsidP="00D55F9E">
            <w:r>
              <w:rPr>
                <w:sz w:val="16"/>
                <w:szCs w:val="16"/>
              </w:rPr>
              <w:t>R4-2419350</w:t>
            </w:r>
          </w:p>
        </w:tc>
        <w:tc>
          <w:tcPr>
            <w:tcW w:w="1597" w:type="dxa"/>
          </w:tcPr>
          <w:p w14:paraId="122441D3" w14:textId="77777777" w:rsidR="0099540C" w:rsidRDefault="0099540C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FDF520" w14:textId="77777777" w:rsidR="0099540C" w:rsidRDefault="0099540C" w:rsidP="00D55F9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10B18C51" w14:textId="77777777" w:rsidR="0099540C" w:rsidRDefault="0099540C" w:rsidP="00D55F9E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0660C20A" w14:textId="77777777" w:rsidR="0099540C" w:rsidRDefault="0099540C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CBE1D29" w14:textId="77777777" w:rsidR="0099540C" w:rsidRDefault="0099540C" w:rsidP="0099540C"/>
    <w:p w14:paraId="2FA26495" w14:textId="77777777" w:rsidR="008A0122" w:rsidRDefault="008A0122" w:rsidP="00DD6630"/>
    <w:p w14:paraId="4379861A" w14:textId="0425F907" w:rsidR="00DD6630" w:rsidRDefault="00170619" w:rsidP="00DD6630">
      <w:pPr>
        <w:pStyle w:val="Heading2"/>
        <w:rPr>
          <w:rFonts w:cs="Arial"/>
          <w:noProof/>
        </w:rPr>
      </w:pPr>
      <w:r w:rsidRPr="00170619">
        <w:rPr>
          <w:noProof/>
        </w:rPr>
        <w:t>RP-24306</w:t>
      </w:r>
      <w:r>
        <w:rPr>
          <w:noProof/>
        </w:rPr>
        <w:t>2</w:t>
      </w:r>
    </w:p>
    <w:p w14:paraId="281A5F46" w14:textId="7C643B23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40</w:t>
      </w:r>
    </w:p>
    <w:p w14:paraId="16C5D36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63F1" w:rsidRPr="004E535C" w14:paraId="49FD47A5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E6940F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CAD0A0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B2676A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360675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A26BC8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0D90C1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76FF53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2DEA5E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850279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BCAC22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245577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EF8A27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93BE6E" w14:textId="77777777" w:rsidR="000263F1" w:rsidRPr="00BF1EB6" w:rsidRDefault="000263F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63F1" w14:paraId="214E8DB9" w14:textId="77777777" w:rsidTr="00D55F9E">
        <w:tc>
          <w:tcPr>
            <w:tcW w:w="879" w:type="dxa"/>
          </w:tcPr>
          <w:p w14:paraId="14B25BF0" w14:textId="77777777" w:rsidR="000263F1" w:rsidRDefault="000263F1" w:rsidP="00D55F9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97DB53F" w14:textId="77777777" w:rsidR="000263F1" w:rsidRDefault="000263F1" w:rsidP="00D55F9E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069EE810" w14:textId="77777777" w:rsidR="000263F1" w:rsidRDefault="000263F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396DCE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62FF5" w14:textId="77777777" w:rsidR="000263F1" w:rsidRDefault="000263F1" w:rsidP="00D55F9E">
            <w:r>
              <w:rPr>
                <w:sz w:val="16"/>
                <w:szCs w:val="16"/>
              </w:rPr>
              <w:t>CR to 38.101-4: Editorial correction of eRedCap UE demodulation and CSI reporting requirements</w:t>
            </w:r>
          </w:p>
        </w:tc>
        <w:tc>
          <w:tcPr>
            <w:tcW w:w="517" w:type="dxa"/>
          </w:tcPr>
          <w:p w14:paraId="78DAA5B7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1443E8" w14:textId="77777777" w:rsidR="000263F1" w:rsidRDefault="000263F1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F7E00CF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FF1E3D4" w14:textId="77777777" w:rsidR="000263F1" w:rsidRDefault="000263F1" w:rsidP="00D55F9E">
            <w:r>
              <w:rPr>
                <w:sz w:val="16"/>
                <w:szCs w:val="16"/>
              </w:rPr>
              <w:t>R4-2419891</w:t>
            </w:r>
          </w:p>
        </w:tc>
        <w:tc>
          <w:tcPr>
            <w:tcW w:w="1597" w:type="dxa"/>
          </w:tcPr>
          <w:p w14:paraId="7DBE4C06" w14:textId="77777777" w:rsidR="000263F1" w:rsidRDefault="000263F1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7786E2" w14:textId="77777777" w:rsidR="000263F1" w:rsidRDefault="000263F1" w:rsidP="00D55F9E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6C7E3396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8DF721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0137331E" w14:textId="77777777" w:rsidTr="00D55F9E">
        <w:tc>
          <w:tcPr>
            <w:tcW w:w="879" w:type="dxa"/>
          </w:tcPr>
          <w:p w14:paraId="5D9FB8CA" w14:textId="77777777" w:rsidR="000263F1" w:rsidRDefault="000263F1" w:rsidP="00D55F9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5380FB44" w14:textId="77777777" w:rsidR="000263F1" w:rsidRDefault="000263F1" w:rsidP="00D55F9E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16345066" w14:textId="77777777" w:rsidR="000263F1" w:rsidRDefault="000263F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FD13B9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EA82A9" w14:textId="77777777" w:rsidR="000263F1" w:rsidRDefault="000263F1" w:rsidP="00D55F9E">
            <w:r>
              <w:rPr>
                <w:sz w:val="16"/>
                <w:szCs w:val="16"/>
              </w:rPr>
              <w:t>CR for Rel-18 TS38.101-4, alignments on the expression of CSI-RS conigurations for RedCap enhancement requirements</w:t>
            </w:r>
          </w:p>
        </w:tc>
        <w:tc>
          <w:tcPr>
            <w:tcW w:w="517" w:type="dxa"/>
          </w:tcPr>
          <w:p w14:paraId="71A3814E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48D77" w14:textId="77777777" w:rsidR="000263F1" w:rsidRDefault="000263F1" w:rsidP="00D55F9E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D3D915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93BE614" w14:textId="77777777" w:rsidR="000263F1" w:rsidRDefault="000263F1" w:rsidP="00D55F9E">
            <w:r>
              <w:rPr>
                <w:sz w:val="16"/>
                <w:szCs w:val="16"/>
              </w:rPr>
              <w:t>R4-2419892</w:t>
            </w:r>
          </w:p>
        </w:tc>
        <w:tc>
          <w:tcPr>
            <w:tcW w:w="1597" w:type="dxa"/>
          </w:tcPr>
          <w:p w14:paraId="29F652E0" w14:textId="77777777" w:rsidR="000263F1" w:rsidRDefault="000263F1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D62B65" w14:textId="77777777" w:rsidR="000263F1" w:rsidRDefault="000263F1" w:rsidP="00D55F9E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584BC198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4EC061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6F7F8E04" w14:textId="77777777" w:rsidTr="00D55F9E">
        <w:tc>
          <w:tcPr>
            <w:tcW w:w="879" w:type="dxa"/>
          </w:tcPr>
          <w:p w14:paraId="3DB0AC56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D0400D" w14:textId="77777777" w:rsidR="000263F1" w:rsidRDefault="000263F1" w:rsidP="00D55F9E">
            <w:r>
              <w:rPr>
                <w:sz w:val="16"/>
                <w:szCs w:val="16"/>
              </w:rPr>
              <w:t>4966</w:t>
            </w:r>
          </w:p>
        </w:tc>
        <w:tc>
          <w:tcPr>
            <w:tcW w:w="517" w:type="dxa"/>
          </w:tcPr>
          <w:p w14:paraId="79360BBC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D2369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42D36" w14:textId="77777777" w:rsidR="000263F1" w:rsidRDefault="000263F1" w:rsidP="00D55F9E">
            <w:r>
              <w:rPr>
                <w:sz w:val="16"/>
                <w:szCs w:val="16"/>
              </w:rPr>
              <w:t>(NR_redcap-Perf) CR to A.16.5.3 on PDCCH and PDSCH max HARQ transmission</w:t>
            </w:r>
          </w:p>
        </w:tc>
        <w:tc>
          <w:tcPr>
            <w:tcW w:w="517" w:type="dxa"/>
          </w:tcPr>
          <w:p w14:paraId="6477680D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DFA917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666C68D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DBD7FA" w14:textId="77777777" w:rsidR="000263F1" w:rsidRDefault="000263F1" w:rsidP="00D55F9E">
            <w:r>
              <w:rPr>
                <w:sz w:val="16"/>
                <w:szCs w:val="16"/>
              </w:rPr>
              <w:t>R4-2417652</w:t>
            </w:r>
          </w:p>
        </w:tc>
        <w:tc>
          <w:tcPr>
            <w:tcW w:w="1597" w:type="dxa"/>
          </w:tcPr>
          <w:p w14:paraId="5FF979F8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0C90B85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BCB9A6C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0086A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1BD951B6" w14:textId="77777777" w:rsidTr="00D55F9E">
        <w:tc>
          <w:tcPr>
            <w:tcW w:w="879" w:type="dxa"/>
          </w:tcPr>
          <w:p w14:paraId="0B78228C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D20856" w14:textId="77777777" w:rsidR="000263F1" w:rsidRDefault="000263F1" w:rsidP="00D55F9E">
            <w:r>
              <w:rPr>
                <w:sz w:val="16"/>
                <w:szCs w:val="16"/>
              </w:rPr>
              <w:t>4967</w:t>
            </w:r>
          </w:p>
        </w:tc>
        <w:tc>
          <w:tcPr>
            <w:tcW w:w="517" w:type="dxa"/>
          </w:tcPr>
          <w:p w14:paraId="06969CEB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0E9665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AC9547" w14:textId="77777777" w:rsidR="000263F1" w:rsidRDefault="000263F1" w:rsidP="00D55F9E">
            <w:r>
              <w:rPr>
                <w:sz w:val="16"/>
                <w:szCs w:val="16"/>
              </w:rPr>
              <w:t>(NR_redcap-Perf) CR to A.16.5.3 on PDCCH and PDSCH max HARQ transmission</w:t>
            </w:r>
          </w:p>
        </w:tc>
        <w:tc>
          <w:tcPr>
            <w:tcW w:w="517" w:type="dxa"/>
          </w:tcPr>
          <w:p w14:paraId="4CE7B6E9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60D49F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DC9B8A5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BD6689" w14:textId="77777777" w:rsidR="000263F1" w:rsidRDefault="000263F1" w:rsidP="00D55F9E">
            <w:r>
              <w:rPr>
                <w:sz w:val="16"/>
                <w:szCs w:val="16"/>
              </w:rPr>
              <w:t>R4-2417653</w:t>
            </w:r>
          </w:p>
        </w:tc>
        <w:tc>
          <w:tcPr>
            <w:tcW w:w="1597" w:type="dxa"/>
          </w:tcPr>
          <w:p w14:paraId="53137261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C17E08F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B0EA850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5BE126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4D623946" w14:textId="77777777" w:rsidTr="00D55F9E">
        <w:tc>
          <w:tcPr>
            <w:tcW w:w="879" w:type="dxa"/>
          </w:tcPr>
          <w:p w14:paraId="7B2083F6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737432" w14:textId="77777777" w:rsidR="000263F1" w:rsidRDefault="000263F1" w:rsidP="00D55F9E">
            <w:r>
              <w:rPr>
                <w:sz w:val="16"/>
                <w:szCs w:val="16"/>
              </w:rPr>
              <w:t>4968</w:t>
            </w:r>
          </w:p>
        </w:tc>
        <w:tc>
          <w:tcPr>
            <w:tcW w:w="517" w:type="dxa"/>
          </w:tcPr>
          <w:p w14:paraId="4D3D7782" w14:textId="77777777" w:rsidR="000263F1" w:rsidRDefault="000263F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1E8BCB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E5D539" w14:textId="77777777" w:rsidR="000263F1" w:rsidRDefault="000263F1" w:rsidP="00D55F9E">
            <w:r>
              <w:rPr>
                <w:sz w:val="16"/>
                <w:szCs w:val="16"/>
              </w:rPr>
              <w:t>(NR_redcap-Perf) CR to CORESET RMC for RLM 1Rx RedCap</w:t>
            </w:r>
          </w:p>
        </w:tc>
        <w:tc>
          <w:tcPr>
            <w:tcW w:w="517" w:type="dxa"/>
          </w:tcPr>
          <w:p w14:paraId="5C31A374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58785F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80ECF8C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B3CEB3B" w14:textId="77777777" w:rsidR="000263F1" w:rsidRDefault="000263F1" w:rsidP="00D55F9E">
            <w:r>
              <w:rPr>
                <w:sz w:val="16"/>
                <w:szCs w:val="16"/>
              </w:rPr>
              <w:t>R4-2420176</w:t>
            </w:r>
          </w:p>
        </w:tc>
        <w:tc>
          <w:tcPr>
            <w:tcW w:w="1597" w:type="dxa"/>
          </w:tcPr>
          <w:p w14:paraId="3B18E0D8" w14:textId="77777777" w:rsidR="000263F1" w:rsidRDefault="000263F1" w:rsidP="00D55F9E">
            <w:r>
              <w:rPr>
                <w:sz w:val="16"/>
                <w:szCs w:val="16"/>
              </w:rPr>
              <w:t>Anritsu, Ericsson</w:t>
            </w:r>
          </w:p>
        </w:tc>
        <w:tc>
          <w:tcPr>
            <w:tcW w:w="1122" w:type="dxa"/>
          </w:tcPr>
          <w:p w14:paraId="447690F7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3A42D0C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0EC9E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71E1CF04" w14:textId="77777777" w:rsidTr="00D55F9E">
        <w:tc>
          <w:tcPr>
            <w:tcW w:w="879" w:type="dxa"/>
          </w:tcPr>
          <w:p w14:paraId="4C3BFE08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8D5D50" w14:textId="77777777" w:rsidR="000263F1" w:rsidRDefault="000263F1" w:rsidP="00D55F9E">
            <w:r>
              <w:rPr>
                <w:sz w:val="16"/>
                <w:szCs w:val="16"/>
              </w:rPr>
              <w:t>4969</w:t>
            </w:r>
          </w:p>
        </w:tc>
        <w:tc>
          <w:tcPr>
            <w:tcW w:w="517" w:type="dxa"/>
          </w:tcPr>
          <w:p w14:paraId="2E4188D3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2ADA6D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0A3DEC" w14:textId="77777777" w:rsidR="000263F1" w:rsidRDefault="000263F1" w:rsidP="00D55F9E">
            <w:r>
              <w:rPr>
                <w:sz w:val="16"/>
                <w:szCs w:val="16"/>
              </w:rPr>
              <w:t>(NR_redcap-Perf) CR to CORESET RMC for RLM 1Rx RedCap</w:t>
            </w:r>
          </w:p>
        </w:tc>
        <w:tc>
          <w:tcPr>
            <w:tcW w:w="517" w:type="dxa"/>
          </w:tcPr>
          <w:p w14:paraId="29F654A9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1AADA2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C8422AE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433263C" w14:textId="77777777" w:rsidR="000263F1" w:rsidRDefault="000263F1" w:rsidP="00D55F9E">
            <w:r>
              <w:rPr>
                <w:sz w:val="16"/>
                <w:szCs w:val="16"/>
              </w:rPr>
              <w:t>R4-2417655</w:t>
            </w:r>
          </w:p>
        </w:tc>
        <w:tc>
          <w:tcPr>
            <w:tcW w:w="1597" w:type="dxa"/>
          </w:tcPr>
          <w:p w14:paraId="094E880B" w14:textId="77777777" w:rsidR="000263F1" w:rsidRDefault="000263F1" w:rsidP="00D55F9E">
            <w:r>
              <w:rPr>
                <w:sz w:val="16"/>
                <w:szCs w:val="16"/>
              </w:rPr>
              <w:t>Anritsu Corporation, Ericsson</w:t>
            </w:r>
          </w:p>
        </w:tc>
        <w:tc>
          <w:tcPr>
            <w:tcW w:w="1122" w:type="dxa"/>
          </w:tcPr>
          <w:p w14:paraId="24C5C2F9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1D58E0B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70FB2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4E00799C" w14:textId="77777777" w:rsidTr="00D55F9E">
        <w:tc>
          <w:tcPr>
            <w:tcW w:w="879" w:type="dxa"/>
          </w:tcPr>
          <w:p w14:paraId="7ECFC4DC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C0283B" w14:textId="77777777" w:rsidR="000263F1" w:rsidRDefault="000263F1" w:rsidP="00D55F9E">
            <w:r>
              <w:rPr>
                <w:sz w:val="16"/>
                <w:szCs w:val="16"/>
              </w:rPr>
              <w:t>4970</w:t>
            </w:r>
          </w:p>
        </w:tc>
        <w:tc>
          <w:tcPr>
            <w:tcW w:w="517" w:type="dxa"/>
          </w:tcPr>
          <w:p w14:paraId="7DD42018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E02F8E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8D37B9" w14:textId="77777777" w:rsidR="000263F1" w:rsidRDefault="000263F1" w:rsidP="00D55F9E">
            <w:r>
              <w:rPr>
                <w:sz w:val="16"/>
                <w:szCs w:val="16"/>
              </w:rPr>
              <w:t>(NR_redcap-Perf) CR to A.16.6.1.7 Dedicated CORESET RMC</w:t>
            </w:r>
          </w:p>
        </w:tc>
        <w:tc>
          <w:tcPr>
            <w:tcW w:w="517" w:type="dxa"/>
          </w:tcPr>
          <w:p w14:paraId="409F8594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462A5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8D932A6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F78FAEB" w14:textId="77777777" w:rsidR="000263F1" w:rsidRDefault="000263F1" w:rsidP="00D55F9E">
            <w:r>
              <w:rPr>
                <w:sz w:val="16"/>
                <w:szCs w:val="16"/>
              </w:rPr>
              <w:t>R4-2417656</w:t>
            </w:r>
          </w:p>
        </w:tc>
        <w:tc>
          <w:tcPr>
            <w:tcW w:w="1597" w:type="dxa"/>
          </w:tcPr>
          <w:p w14:paraId="0F3F09CD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067BDD7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6EA95B5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E07DE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65F021A9" w14:textId="77777777" w:rsidTr="00D55F9E">
        <w:tc>
          <w:tcPr>
            <w:tcW w:w="879" w:type="dxa"/>
          </w:tcPr>
          <w:p w14:paraId="034624BA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FB98E3" w14:textId="77777777" w:rsidR="000263F1" w:rsidRDefault="000263F1" w:rsidP="00D55F9E">
            <w:r>
              <w:rPr>
                <w:sz w:val="16"/>
                <w:szCs w:val="16"/>
              </w:rPr>
              <w:t>4971</w:t>
            </w:r>
          </w:p>
        </w:tc>
        <w:tc>
          <w:tcPr>
            <w:tcW w:w="517" w:type="dxa"/>
          </w:tcPr>
          <w:p w14:paraId="3325017A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67AF7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9820CF" w14:textId="77777777" w:rsidR="000263F1" w:rsidRDefault="000263F1" w:rsidP="00D55F9E">
            <w:r>
              <w:rPr>
                <w:sz w:val="16"/>
                <w:szCs w:val="16"/>
              </w:rPr>
              <w:t>(NR_redcap-Perf) CR to A.16.6.1.7 Dedicated CORESET RMC</w:t>
            </w:r>
          </w:p>
        </w:tc>
        <w:tc>
          <w:tcPr>
            <w:tcW w:w="517" w:type="dxa"/>
          </w:tcPr>
          <w:p w14:paraId="032F7F31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2F340C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DEC8182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5313E34" w14:textId="77777777" w:rsidR="000263F1" w:rsidRDefault="000263F1" w:rsidP="00D55F9E">
            <w:r>
              <w:rPr>
                <w:sz w:val="16"/>
                <w:szCs w:val="16"/>
              </w:rPr>
              <w:t>R4-2417657</w:t>
            </w:r>
          </w:p>
        </w:tc>
        <w:tc>
          <w:tcPr>
            <w:tcW w:w="1597" w:type="dxa"/>
          </w:tcPr>
          <w:p w14:paraId="3D2C32E6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3A96B82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58E3EC7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B4F5A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52DE9232" w14:textId="77777777" w:rsidTr="00D55F9E">
        <w:tc>
          <w:tcPr>
            <w:tcW w:w="879" w:type="dxa"/>
          </w:tcPr>
          <w:p w14:paraId="484834E0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213F1B" w14:textId="77777777" w:rsidR="000263F1" w:rsidRDefault="000263F1" w:rsidP="00D55F9E">
            <w:r>
              <w:rPr>
                <w:sz w:val="16"/>
                <w:szCs w:val="16"/>
              </w:rPr>
              <w:t>4972</w:t>
            </w:r>
          </w:p>
        </w:tc>
        <w:tc>
          <w:tcPr>
            <w:tcW w:w="517" w:type="dxa"/>
          </w:tcPr>
          <w:p w14:paraId="377EBE75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5D6B91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F46414" w14:textId="77777777" w:rsidR="000263F1" w:rsidRDefault="000263F1" w:rsidP="00D55F9E">
            <w:r>
              <w:rPr>
                <w:sz w:val="16"/>
                <w:szCs w:val="16"/>
              </w:rPr>
              <w:t>(NR_redcap-Perf) CR to A.16.6.2.9 redundant T2 parameter value</w:t>
            </w:r>
          </w:p>
        </w:tc>
        <w:tc>
          <w:tcPr>
            <w:tcW w:w="517" w:type="dxa"/>
          </w:tcPr>
          <w:p w14:paraId="60B03B44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DE7E09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9961368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D736B73" w14:textId="77777777" w:rsidR="000263F1" w:rsidRDefault="000263F1" w:rsidP="00D55F9E">
            <w:r>
              <w:rPr>
                <w:sz w:val="16"/>
                <w:szCs w:val="16"/>
              </w:rPr>
              <w:t>R4-2417658</w:t>
            </w:r>
          </w:p>
        </w:tc>
        <w:tc>
          <w:tcPr>
            <w:tcW w:w="1597" w:type="dxa"/>
          </w:tcPr>
          <w:p w14:paraId="0FEDFF7C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86EF052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3063D14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61E016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367392E8" w14:textId="77777777" w:rsidTr="00D55F9E">
        <w:tc>
          <w:tcPr>
            <w:tcW w:w="879" w:type="dxa"/>
          </w:tcPr>
          <w:p w14:paraId="3F9B58B6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A72212" w14:textId="77777777" w:rsidR="000263F1" w:rsidRDefault="000263F1" w:rsidP="00D55F9E">
            <w:r>
              <w:rPr>
                <w:sz w:val="16"/>
                <w:szCs w:val="16"/>
              </w:rPr>
              <w:t>4973</w:t>
            </w:r>
          </w:p>
        </w:tc>
        <w:tc>
          <w:tcPr>
            <w:tcW w:w="517" w:type="dxa"/>
          </w:tcPr>
          <w:p w14:paraId="37D2F238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3147A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5566C2" w14:textId="77777777" w:rsidR="000263F1" w:rsidRDefault="000263F1" w:rsidP="00D55F9E">
            <w:r>
              <w:rPr>
                <w:sz w:val="16"/>
                <w:szCs w:val="16"/>
              </w:rPr>
              <w:t>(NR_redcap-Perf) CR to A.16.6.2.9 redundant T2 parameter value</w:t>
            </w:r>
          </w:p>
        </w:tc>
        <w:tc>
          <w:tcPr>
            <w:tcW w:w="517" w:type="dxa"/>
          </w:tcPr>
          <w:p w14:paraId="28540389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185731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2D5C406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DCDF01F" w14:textId="77777777" w:rsidR="000263F1" w:rsidRDefault="000263F1" w:rsidP="00D55F9E">
            <w:r>
              <w:rPr>
                <w:sz w:val="16"/>
                <w:szCs w:val="16"/>
              </w:rPr>
              <w:t>R4-2417659</w:t>
            </w:r>
          </w:p>
        </w:tc>
        <w:tc>
          <w:tcPr>
            <w:tcW w:w="1597" w:type="dxa"/>
          </w:tcPr>
          <w:p w14:paraId="1081BC37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C1E53A2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27B5CE6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A79E60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115E5048" w14:textId="77777777" w:rsidTr="00D55F9E">
        <w:tc>
          <w:tcPr>
            <w:tcW w:w="879" w:type="dxa"/>
          </w:tcPr>
          <w:p w14:paraId="0AD79372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4022A2" w14:textId="77777777" w:rsidR="000263F1" w:rsidRDefault="000263F1" w:rsidP="00D55F9E">
            <w:r>
              <w:rPr>
                <w:sz w:val="16"/>
                <w:szCs w:val="16"/>
              </w:rPr>
              <w:t>4974</w:t>
            </w:r>
          </w:p>
        </w:tc>
        <w:tc>
          <w:tcPr>
            <w:tcW w:w="517" w:type="dxa"/>
          </w:tcPr>
          <w:p w14:paraId="367D4664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02443D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00D72B" w14:textId="77777777" w:rsidR="000263F1" w:rsidRDefault="000263F1" w:rsidP="00D55F9E">
            <w:r>
              <w:rPr>
                <w:sz w:val="16"/>
                <w:szCs w:val="16"/>
              </w:rPr>
              <w:t>(NR_redcap-Perf) CR to A.16.3.2.3.1 Redirection on CORESET reference channel</w:t>
            </w:r>
          </w:p>
        </w:tc>
        <w:tc>
          <w:tcPr>
            <w:tcW w:w="517" w:type="dxa"/>
          </w:tcPr>
          <w:p w14:paraId="5C4B3B9A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3A5883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2628410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87137ED" w14:textId="77777777" w:rsidR="000263F1" w:rsidRDefault="000263F1" w:rsidP="00D55F9E">
            <w:r>
              <w:rPr>
                <w:sz w:val="16"/>
                <w:szCs w:val="16"/>
              </w:rPr>
              <w:t>R4-2417660</w:t>
            </w:r>
          </w:p>
        </w:tc>
        <w:tc>
          <w:tcPr>
            <w:tcW w:w="1597" w:type="dxa"/>
          </w:tcPr>
          <w:p w14:paraId="1A7B37F9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41EF9C4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360916C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B79F13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21DCB1CB" w14:textId="77777777" w:rsidTr="00D55F9E">
        <w:tc>
          <w:tcPr>
            <w:tcW w:w="879" w:type="dxa"/>
          </w:tcPr>
          <w:p w14:paraId="6A3A8C5B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2773B8" w14:textId="77777777" w:rsidR="000263F1" w:rsidRDefault="000263F1" w:rsidP="00D55F9E">
            <w:r>
              <w:rPr>
                <w:sz w:val="16"/>
                <w:szCs w:val="16"/>
              </w:rPr>
              <w:t>4975</w:t>
            </w:r>
          </w:p>
        </w:tc>
        <w:tc>
          <w:tcPr>
            <w:tcW w:w="517" w:type="dxa"/>
          </w:tcPr>
          <w:p w14:paraId="7B8F52ED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D3C51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AFD0C2" w14:textId="77777777" w:rsidR="000263F1" w:rsidRDefault="000263F1" w:rsidP="00D55F9E">
            <w:r>
              <w:rPr>
                <w:sz w:val="16"/>
                <w:szCs w:val="16"/>
              </w:rPr>
              <w:t>(NR_redcap-Perf) CR to A.16.3.1.7 to A.16.3.1.10 for Handover</w:t>
            </w:r>
          </w:p>
        </w:tc>
        <w:tc>
          <w:tcPr>
            <w:tcW w:w="517" w:type="dxa"/>
          </w:tcPr>
          <w:p w14:paraId="4CE87A71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AE2456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CB49E34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8261C1C" w14:textId="77777777" w:rsidR="000263F1" w:rsidRDefault="000263F1" w:rsidP="00D55F9E">
            <w:r>
              <w:rPr>
                <w:sz w:val="16"/>
                <w:szCs w:val="16"/>
              </w:rPr>
              <w:t>R4-2417661</w:t>
            </w:r>
          </w:p>
        </w:tc>
        <w:tc>
          <w:tcPr>
            <w:tcW w:w="1597" w:type="dxa"/>
          </w:tcPr>
          <w:p w14:paraId="19115BAE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9F6DF34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EDDA230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3CC2D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0C5FC68D" w14:textId="77777777" w:rsidTr="00D55F9E">
        <w:tc>
          <w:tcPr>
            <w:tcW w:w="879" w:type="dxa"/>
          </w:tcPr>
          <w:p w14:paraId="2A9D6B40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283A0F" w14:textId="77777777" w:rsidR="000263F1" w:rsidRDefault="000263F1" w:rsidP="00D55F9E">
            <w:r>
              <w:rPr>
                <w:sz w:val="16"/>
                <w:szCs w:val="16"/>
              </w:rPr>
              <w:t>4976</w:t>
            </w:r>
          </w:p>
        </w:tc>
        <w:tc>
          <w:tcPr>
            <w:tcW w:w="517" w:type="dxa"/>
          </w:tcPr>
          <w:p w14:paraId="46483A0D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E7CE13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D9A86F" w14:textId="77777777" w:rsidR="000263F1" w:rsidRDefault="000263F1" w:rsidP="00D55F9E">
            <w:r>
              <w:rPr>
                <w:sz w:val="16"/>
                <w:szCs w:val="16"/>
              </w:rPr>
              <w:t>(NR_redcap-Perf) CR to A.16.3.1.7 to A.16.3.1.10 for Handover</w:t>
            </w:r>
          </w:p>
        </w:tc>
        <w:tc>
          <w:tcPr>
            <w:tcW w:w="517" w:type="dxa"/>
          </w:tcPr>
          <w:p w14:paraId="471F9BFE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B027CE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AF3DD14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87540E6" w14:textId="77777777" w:rsidR="000263F1" w:rsidRDefault="000263F1" w:rsidP="00D55F9E">
            <w:r>
              <w:rPr>
                <w:sz w:val="16"/>
                <w:szCs w:val="16"/>
              </w:rPr>
              <w:t>R4-2417662</w:t>
            </w:r>
          </w:p>
        </w:tc>
        <w:tc>
          <w:tcPr>
            <w:tcW w:w="1597" w:type="dxa"/>
          </w:tcPr>
          <w:p w14:paraId="2547A254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82B4423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EE1C177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C7C865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453816D8" w14:textId="77777777" w:rsidTr="00D55F9E">
        <w:tc>
          <w:tcPr>
            <w:tcW w:w="879" w:type="dxa"/>
          </w:tcPr>
          <w:p w14:paraId="5150CC70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BFCDE4" w14:textId="77777777" w:rsidR="000263F1" w:rsidRDefault="000263F1" w:rsidP="00D55F9E">
            <w:r>
              <w:rPr>
                <w:sz w:val="16"/>
                <w:szCs w:val="16"/>
              </w:rPr>
              <w:t>4977</w:t>
            </w:r>
          </w:p>
        </w:tc>
        <w:tc>
          <w:tcPr>
            <w:tcW w:w="517" w:type="dxa"/>
          </w:tcPr>
          <w:p w14:paraId="104A5835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269B76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26A5CE" w14:textId="77777777" w:rsidR="000263F1" w:rsidRDefault="000263F1" w:rsidP="00D55F9E">
            <w:r>
              <w:rPr>
                <w:sz w:val="16"/>
                <w:szCs w:val="16"/>
              </w:rPr>
              <w:t>(NR_redcap-Perf) CR to A.16.1.2.4 on missing configuration number</w:t>
            </w:r>
          </w:p>
        </w:tc>
        <w:tc>
          <w:tcPr>
            <w:tcW w:w="517" w:type="dxa"/>
          </w:tcPr>
          <w:p w14:paraId="00B3A290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00FCF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41B3319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283FC36" w14:textId="77777777" w:rsidR="000263F1" w:rsidRDefault="000263F1" w:rsidP="00D55F9E">
            <w:r>
              <w:rPr>
                <w:sz w:val="16"/>
                <w:szCs w:val="16"/>
              </w:rPr>
              <w:t>R4-2417663</w:t>
            </w:r>
          </w:p>
        </w:tc>
        <w:tc>
          <w:tcPr>
            <w:tcW w:w="1597" w:type="dxa"/>
          </w:tcPr>
          <w:p w14:paraId="4C6F920B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F4287BC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65E2C08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CC2F1C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708C508D" w14:textId="77777777" w:rsidTr="00D55F9E">
        <w:tc>
          <w:tcPr>
            <w:tcW w:w="879" w:type="dxa"/>
          </w:tcPr>
          <w:p w14:paraId="13D135DC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0C0725" w14:textId="77777777" w:rsidR="000263F1" w:rsidRDefault="000263F1" w:rsidP="00D55F9E">
            <w:r>
              <w:rPr>
                <w:sz w:val="16"/>
                <w:szCs w:val="16"/>
              </w:rPr>
              <w:t>4978</w:t>
            </w:r>
          </w:p>
        </w:tc>
        <w:tc>
          <w:tcPr>
            <w:tcW w:w="517" w:type="dxa"/>
          </w:tcPr>
          <w:p w14:paraId="547B088E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0421EE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661FB" w14:textId="77777777" w:rsidR="000263F1" w:rsidRDefault="000263F1" w:rsidP="00D55F9E">
            <w:r>
              <w:rPr>
                <w:sz w:val="16"/>
                <w:szCs w:val="16"/>
              </w:rPr>
              <w:t>(NR_redcap-Perf) CR to A.16.1.2.4 on missing configuration number</w:t>
            </w:r>
          </w:p>
        </w:tc>
        <w:tc>
          <w:tcPr>
            <w:tcW w:w="517" w:type="dxa"/>
          </w:tcPr>
          <w:p w14:paraId="2039AEB4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F00508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5FDF55A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BA3152" w14:textId="77777777" w:rsidR="000263F1" w:rsidRDefault="000263F1" w:rsidP="00D55F9E">
            <w:r>
              <w:rPr>
                <w:sz w:val="16"/>
                <w:szCs w:val="16"/>
              </w:rPr>
              <w:t>R4-2417664</w:t>
            </w:r>
          </w:p>
        </w:tc>
        <w:tc>
          <w:tcPr>
            <w:tcW w:w="1597" w:type="dxa"/>
          </w:tcPr>
          <w:p w14:paraId="6402F665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0B37833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01731DD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E0D65B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782F4397" w14:textId="77777777" w:rsidTr="00D55F9E">
        <w:tc>
          <w:tcPr>
            <w:tcW w:w="879" w:type="dxa"/>
          </w:tcPr>
          <w:p w14:paraId="51FB15DA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8223F0" w14:textId="77777777" w:rsidR="000263F1" w:rsidRDefault="000263F1" w:rsidP="00D55F9E">
            <w:r>
              <w:rPr>
                <w:sz w:val="16"/>
                <w:szCs w:val="16"/>
              </w:rPr>
              <w:t>4979</w:t>
            </w:r>
          </w:p>
        </w:tc>
        <w:tc>
          <w:tcPr>
            <w:tcW w:w="517" w:type="dxa"/>
          </w:tcPr>
          <w:p w14:paraId="23A97C91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1C7A01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813C19" w14:textId="77777777" w:rsidR="000263F1" w:rsidRDefault="000263F1" w:rsidP="00D55F9E">
            <w:r>
              <w:rPr>
                <w:sz w:val="16"/>
                <w:szCs w:val="16"/>
              </w:rPr>
              <w:t>(NR_redcap-Perf) CR to A.16.6.1.10 SMTC configuration for CD-SSB</w:t>
            </w:r>
          </w:p>
        </w:tc>
        <w:tc>
          <w:tcPr>
            <w:tcW w:w="517" w:type="dxa"/>
          </w:tcPr>
          <w:p w14:paraId="73EB6CB6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675F5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7D80AF3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628E90B" w14:textId="77777777" w:rsidR="000263F1" w:rsidRDefault="000263F1" w:rsidP="00D55F9E">
            <w:r>
              <w:rPr>
                <w:sz w:val="16"/>
                <w:szCs w:val="16"/>
              </w:rPr>
              <w:t>R4-2417665</w:t>
            </w:r>
          </w:p>
        </w:tc>
        <w:tc>
          <w:tcPr>
            <w:tcW w:w="1597" w:type="dxa"/>
          </w:tcPr>
          <w:p w14:paraId="3A80F987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0F1822B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C1B6218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8F0E95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31D8B91A" w14:textId="77777777" w:rsidTr="00D55F9E">
        <w:tc>
          <w:tcPr>
            <w:tcW w:w="879" w:type="dxa"/>
          </w:tcPr>
          <w:p w14:paraId="4840F369" w14:textId="77777777" w:rsidR="000263F1" w:rsidRDefault="000263F1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EC6F136" w14:textId="77777777" w:rsidR="000263F1" w:rsidRDefault="000263F1" w:rsidP="00D55F9E">
            <w:r>
              <w:rPr>
                <w:sz w:val="16"/>
                <w:szCs w:val="16"/>
              </w:rPr>
              <w:t>4980</w:t>
            </w:r>
          </w:p>
        </w:tc>
        <w:tc>
          <w:tcPr>
            <w:tcW w:w="517" w:type="dxa"/>
          </w:tcPr>
          <w:p w14:paraId="31209E4D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65C936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E50346" w14:textId="77777777" w:rsidR="000263F1" w:rsidRDefault="000263F1" w:rsidP="00D55F9E">
            <w:r>
              <w:rPr>
                <w:sz w:val="16"/>
                <w:szCs w:val="16"/>
              </w:rPr>
              <w:t>(NR_redcap-Perf) CR to A.16.6.1.10 SMTC configuration for CD-SSB</w:t>
            </w:r>
          </w:p>
        </w:tc>
        <w:tc>
          <w:tcPr>
            <w:tcW w:w="517" w:type="dxa"/>
          </w:tcPr>
          <w:p w14:paraId="5EBB420F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E22B0A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F9A0690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2FA7351" w14:textId="77777777" w:rsidR="000263F1" w:rsidRDefault="000263F1" w:rsidP="00D55F9E">
            <w:r>
              <w:rPr>
                <w:sz w:val="16"/>
                <w:szCs w:val="16"/>
              </w:rPr>
              <w:t>R4-2417666</w:t>
            </w:r>
          </w:p>
        </w:tc>
        <w:tc>
          <w:tcPr>
            <w:tcW w:w="1597" w:type="dxa"/>
          </w:tcPr>
          <w:p w14:paraId="7D26BC52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2138415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1BF01DA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B6FB70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1B84E0A4" w14:textId="77777777" w:rsidTr="00D55F9E">
        <w:tc>
          <w:tcPr>
            <w:tcW w:w="879" w:type="dxa"/>
          </w:tcPr>
          <w:p w14:paraId="6241E3E0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CFE284" w14:textId="77777777" w:rsidR="000263F1" w:rsidRDefault="000263F1" w:rsidP="00D55F9E">
            <w:r>
              <w:rPr>
                <w:sz w:val="16"/>
                <w:szCs w:val="16"/>
              </w:rPr>
              <w:t>4981</w:t>
            </w:r>
          </w:p>
        </w:tc>
        <w:tc>
          <w:tcPr>
            <w:tcW w:w="517" w:type="dxa"/>
          </w:tcPr>
          <w:p w14:paraId="0631A924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26C9F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7DDF7C" w14:textId="77777777" w:rsidR="000263F1" w:rsidRDefault="000263F1" w:rsidP="00D55F9E">
            <w:r>
              <w:rPr>
                <w:sz w:val="16"/>
                <w:szCs w:val="16"/>
              </w:rPr>
              <w:t>(NR_redcap-Perf) CR to A.18.1.1.1 E-UTRA cell re-selection to NR cell</w:t>
            </w:r>
          </w:p>
        </w:tc>
        <w:tc>
          <w:tcPr>
            <w:tcW w:w="517" w:type="dxa"/>
          </w:tcPr>
          <w:p w14:paraId="66F37C13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BD18D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2D2D03C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C8B689C" w14:textId="77777777" w:rsidR="000263F1" w:rsidRDefault="000263F1" w:rsidP="00D55F9E">
            <w:r>
              <w:rPr>
                <w:sz w:val="16"/>
                <w:szCs w:val="16"/>
              </w:rPr>
              <w:t>R4-2417667</w:t>
            </w:r>
          </w:p>
        </w:tc>
        <w:tc>
          <w:tcPr>
            <w:tcW w:w="1597" w:type="dxa"/>
          </w:tcPr>
          <w:p w14:paraId="1B390835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5FCA36E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816AC6B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E16FA6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5BF89370" w14:textId="77777777" w:rsidTr="00D55F9E">
        <w:tc>
          <w:tcPr>
            <w:tcW w:w="879" w:type="dxa"/>
          </w:tcPr>
          <w:p w14:paraId="53AAA2EF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397CDF" w14:textId="77777777" w:rsidR="000263F1" w:rsidRDefault="000263F1" w:rsidP="00D55F9E">
            <w:r>
              <w:rPr>
                <w:sz w:val="16"/>
                <w:szCs w:val="16"/>
              </w:rPr>
              <w:t>4982</w:t>
            </w:r>
          </w:p>
        </w:tc>
        <w:tc>
          <w:tcPr>
            <w:tcW w:w="517" w:type="dxa"/>
          </w:tcPr>
          <w:p w14:paraId="3C784CE1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2A33B8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0F0DD5" w14:textId="77777777" w:rsidR="000263F1" w:rsidRDefault="000263F1" w:rsidP="00D55F9E">
            <w:r>
              <w:rPr>
                <w:sz w:val="16"/>
                <w:szCs w:val="16"/>
              </w:rPr>
              <w:t>(NR_redcap-Perf) CR to A.18.1.1.1 E-UTRA cell re-selection to NR cell</w:t>
            </w:r>
          </w:p>
        </w:tc>
        <w:tc>
          <w:tcPr>
            <w:tcW w:w="517" w:type="dxa"/>
          </w:tcPr>
          <w:p w14:paraId="3092851D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09701F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51F0CCA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33A455A" w14:textId="77777777" w:rsidR="000263F1" w:rsidRDefault="000263F1" w:rsidP="00D55F9E">
            <w:r>
              <w:rPr>
                <w:sz w:val="16"/>
                <w:szCs w:val="16"/>
              </w:rPr>
              <w:t>R4-2417668</w:t>
            </w:r>
          </w:p>
        </w:tc>
        <w:tc>
          <w:tcPr>
            <w:tcW w:w="1597" w:type="dxa"/>
          </w:tcPr>
          <w:p w14:paraId="3D835605" w14:textId="77777777" w:rsidR="000263F1" w:rsidRDefault="000263F1" w:rsidP="00D55F9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287DAAB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0DCCC7A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9D55FD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53D4CCDD" w14:textId="77777777" w:rsidTr="00D55F9E">
        <w:tc>
          <w:tcPr>
            <w:tcW w:w="879" w:type="dxa"/>
          </w:tcPr>
          <w:p w14:paraId="6A3D294B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661AE1" w14:textId="77777777" w:rsidR="000263F1" w:rsidRDefault="000263F1" w:rsidP="00D55F9E">
            <w:r>
              <w:rPr>
                <w:sz w:val="16"/>
                <w:szCs w:val="16"/>
              </w:rPr>
              <w:t>4990</w:t>
            </w:r>
          </w:p>
        </w:tc>
        <w:tc>
          <w:tcPr>
            <w:tcW w:w="517" w:type="dxa"/>
          </w:tcPr>
          <w:p w14:paraId="33221483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9B936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C31B5F" w14:textId="77777777" w:rsidR="000263F1" w:rsidRDefault="000263F1" w:rsidP="00D55F9E">
            <w:r>
              <w:rPr>
                <w:sz w:val="16"/>
                <w:szCs w:val="16"/>
              </w:rPr>
              <w:t>(NR_redcap-Perf) CR to TS 38.133 on test cases for RedCap UE</w:t>
            </w:r>
          </w:p>
        </w:tc>
        <w:tc>
          <w:tcPr>
            <w:tcW w:w="517" w:type="dxa"/>
          </w:tcPr>
          <w:p w14:paraId="34FDBB51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07E7ED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B591CE2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4B5BCE7" w14:textId="77777777" w:rsidR="000263F1" w:rsidRDefault="000263F1" w:rsidP="00D55F9E">
            <w:r>
              <w:rPr>
                <w:sz w:val="16"/>
                <w:szCs w:val="16"/>
              </w:rPr>
              <w:t>R4-2417707</w:t>
            </w:r>
          </w:p>
        </w:tc>
        <w:tc>
          <w:tcPr>
            <w:tcW w:w="1597" w:type="dxa"/>
          </w:tcPr>
          <w:p w14:paraId="0B1CC99B" w14:textId="77777777" w:rsidR="000263F1" w:rsidRDefault="000263F1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A6EF10F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D22BDAB" w14:textId="77777777" w:rsidR="000263F1" w:rsidRDefault="000263F1" w:rsidP="00D55F9E">
            <w:r>
              <w:rPr>
                <w:sz w:val="16"/>
                <w:szCs w:val="16"/>
              </w:rPr>
              <w:t>A.16.1.1.1, A.16.1.1.2, A.16.1.1.4, A.16.2.1.1, A.16.2.1.2, A.17.2.1.1</w:t>
            </w:r>
          </w:p>
        </w:tc>
        <w:tc>
          <w:tcPr>
            <w:tcW w:w="998" w:type="dxa"/>
          </w:tcPr>
          <w:p w14:paraId="78D30E34" w14:textId="77777777" w:rsidR="000263F1" w:rsidRDefault="000263F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63F1" w14:paraId="63B26453" w14:textId="77777777" w:rsidTr="00D55F9E">
        <w:tc>
          <w:tcPr>
            <w:tcW w:w="879" w:type="dxa"/>
          </w:tcPr>
          <w:p w14:paraId="25C40A63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CF321B" w14:textId="77777777" w:rsidR="000263F1" w:rsidRDefault="000263F1" w:rsidP="00D55F9E">
            <w:r>
              <w:rPr>
                <w:sz w:val="16"/>
                <w:szCs w:val="16"/>
              </w:rPr>
              <w:t>4991</w:t>
            </w:r>
          </w:p>
        </w:tc>
        <w:tc>
          <w:tcPr>
            <w:tcW w:w="517" w:type="dxa"/>
          </w:tcPr>
          <w:p w14:paraId="63C23436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9E5F1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D71EBA" w14:textId="77777777" w:rsidR="000263F1" w:rsidRDefault="000263F1" w:rsidP="00D55F9E">
            <w:r>
              <w:rPr>
                <w:sz w:val="16"/>
                <w:szCs w:val="16"/>
              </w:rPr>
              <w:t>(NR_redcap-Perf) CR to TS 38.133 on test cases for RedCap UE</w:t>
            </w:r>
          </w:p>
        </w:tc>
        <w:tc>
          <w:tcPr>
            <w:tcW w:w="517" w:type="dxa"/>
          </w:tcPr>
          <w:p w14:paraId="4AC286AF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B5BB7F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DE6BB66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AFFDBC" w14:textId="77777777" w:rsidR="000263F1" w:rsidRDefault="000263F1" w:rsidP="00D55F9E">
            <w:r>
              <w:rPr>
                <w:sz w:val="16"/>
                <w:szCs w:val="16"/>
              </w:rPr>
              <w:t>R4-2417708</w:t>
            </w:r>
          </w:p>
        </w:tc>
        <w:tc>
          <w:tcPr>
            <w:tcW w:w="1597" w:type="dxa"/>
          </w:tcPr>
          <w:p w14:paraId="65A612A6" w14:textId="77777777" w:rsidR="000263F1" w:rsidRDefault="000263F1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266616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273687" w14:textId="77777777" w:rsidR="000263F1" w:rsidRDefault="000263F1" w:rsidP="00D55F9E">
            <w:r>
              <w:rPr>
                <w:sz w:val="16"/>
                <w:szCs w:val="16"/>
              </w:rPr>
              <w:t>A.16.1.1.1, A.16.1.1.2, A.16.1.1.4, A.16.2.1.1, A.16.2.1.2, A.17.2.1.1</w:t>
            </w:r>
          </w:p>
        </w:tc>
        <w:tc>
          <w:tcPr>
            <w:tcW w:w="998" w:type="dxa"/>
          </w:tcPr>
          <w:p w14:paraId="4E63BF65" w14:textId="77777777" w:rsidR="000263F1" w:rsidRDefault="000263F1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63F1" w14:paraId="67A516EE" w14:textId="77777777" w:rsidTr="00D55F9E">
        <w:tc>
          <w:tcPr>
            <w:tcW w:w="879" w:type="dxa"/>
          </w:tcPr>
          <w:p w14:paraId="4DBFADCD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7B6FA8" w14:textId="77777777" w:rsidR="000263F1" w:rsidRDefault="000263F1" w:rsidP="00D55F9E">
            <w:r>
              <w:rPr>
                <w:sz w:val="16"/>
                <w:szCs w:val="16"/>
              </w:rPr>
              <w:t>5114</w:t>
            </w:r>
          </w:p>
        </w:tc>
        <w:tc>
          <w:tcPr>
            <w:tcW w:w="517" w:type="dxa"/>
          </w:tcPr>
          <w:p w14:paraId="1377663D" w14:textId="77777777" w:rsidR="000263F1" w:rsidRDefault="000263F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99DC58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A6FFED" w14:textId="77777777" w:rsidR="000263F1" w:rsidRDefault="000263F1" w:rsidP="00D55F9E">
            <w:r>
              <w:rPr>
                <w:sz w:val="16"/>
                <w:szCs w:val="16"/>
              </w:rPr>
              <w:t>(NR_redcap-Perf) Correction to RedCap 2-step RACH RRM test cases_R17</w:t>
            </w:r>
          </w:p>
        </w:tc>
        <w:tc>
          <w:tcPr>
            <w:tcW w:w="517" w:type="dxa"/>
          </w:tcPr>
          <w:p w14:paraId="1CB4E66A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836A4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7550C04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4BAD882" w14:textId="77777777" w:rsidR="000263F1" w:rsidRDefault="000263F1" w:rsidP="00D55F9E">
            <w:r>
              <w:rPr>
                <w:sz w:val="16"/>
                <w:szCs w:val="16"/>
              </w:rPr>
              <w:t>R4-2420178</w:t>
            </w:r>
          </w:p>
        </w:tc>
        <w:tc>
          <w:tcPr>
            <w:tcW w:w="1597" w:type="dxa"/>
          </w:tcPr>
          <w:p w14:paraId="4F10D203" w14:textId="77777777" w:rsidR="000263F1" w:rsidRDefault="000263F1" w:rsidP="00D55F9E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53558E50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4416902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663251" w14:textId="77777777" w:rsidR="000263F1" w:rsidRDefault="000263F1" w:rsidP="00D55F9E">
            <w:pPr>
              <w:rPr>
                <w:sz w:val="16"/>
                <w:szCs w:val="16"/>
              </w:rPr>
            </w:pPr>
          </w:p>
        </w:tc>
      </w:tr>
      <w:tr w:rsidR="000263F1" w14:paraId="23397CB2" w14:textId="77777777" w:rsidTr="00D55F9E">
        <w:tc>
          <w:tcPr>
            <w:tcW w:w="879" w:type="dxa"/>
          </w:tcPr>
          <w:p w14:paraId="436D8991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436919" w14:textId="77777777" w:rsidR="000263F1" w:rsidRDefault="000263F1" w:rsidP="00D55F9E">
            <w:r>
              <w:rPr>
                <w:sz w:val="16"/>
                <w:szCs w:val="16"/>
              </w:rPr>
              <w:t>5115</w:t>
            </w:r>
          </w:p>
        </w:tc>
        <w:tc>
          <w:tcPr>
            <w:tcW w:w="517" w:type="dxa"/>
          </w:tcPr>
          <w:p w14:paraId="2123D3BA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7E52C5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A455A" w14:textId="77777777" w:rsidR="000263F1" w:rsidRDefault="000263F1" w:rsidP="00D55F9E">
            <w:r>
              <w:rPr>
                <w:sz w:val="16"/>
                <w:szCs w:val="16"/>
              </w:rPr>
              <w:t>(NR_redcap-Perf) Correction to RedCap 2-step RACH RRM test cases_R18</w:t>
            </w:r>
          </w:p>
        </w:tc>
        <w:tc>
          <w:tcPr>
            <w:tcW w:w="517" w:type="dxa"/>
          </w:tcPr>
          <w:p w14:paraId="41837C37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4120BF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9922644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6D2C151" w14:textId="77777777" w:rsidR="000263F1" w:rsidRDefault="000263F1" w:rsidP="00D55F9E">
            <w:r>
              <w:rPr>
                <w:sz w:val="16"/>
                <w:szCs w:val="16"/>
              </w:rPr>
              <w:t>R4-2418642</w:t>
            </w:r>
          </w:p>
        </w:tc>
        <w:tc>
          <w:tcPr>
            <w:tcW w:w="1597" w:type="dxa"/>
          </w:tcPr>
          <w:p w14:paraId="2E4F0643" w14:textId="77777777" w:rsidR="000263F1" w:rsidRDefault="000263F1" w:rsidP="00D55F9E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8AFF6E8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19FEF76" w14:textId="77777777" w:rsidR="000263F1" w:rsidRDefault="000263F1" w:rsidP="00D55F9E">
            <w:r>
              <w:rPr>
                <w:sz w:val="16"/>
                <w:szCs w:val="16"/>
              </w:rPr>
              <w:t>A.16.3.2.2.5, A.16.3.2.2.6, A.16.3.2.2.7, A.16.3.2.2.8, A.17.3.2.2.3, A.17.3.2.2.4</w:t>
            </w:r>
          </w:p>
        </w:tc>
        <w:tc>
          <w:tcPr>
            <w:tcW w:w="998" w:type="dxa"/>
          </w:tcPr>
          <w:p w14:paraId="6FB238C9" w14:textId="77777777" w:rsidR="000263F1" w:rsidRDefault="000263F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263F1" w14:paraId="03972767" w14:textId="77777777" w:rsidTr="00D55F9E">
        <w:tc>
          <w:tcPr>
            <w:tcW w:w="879" w:type="dxa"/>
          </w:tcPr>
          <w:p w14:paraId="6F717979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4E1BBA" w14:textId="77777777" w:rsidR="000263F1" w:rsidRDefault="000263F1" w:rsidP="00D55F9E">
            <w:r>
              <w:rPr>
                <w:sz w:val="16"/>
                <w:szCs w:val="16"/>
              </w:rPr>
              <w:t>5116</w:t>
            </w:r>
          </w:p>
        </w:tc>
        <w:tc>
          <w:tcPr>
            <w:tcW w:w="517" w:type="dxa"/>
          </w:tcPr>
          <w:p w14:paraId="228AA9AE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9C3C79" w14:textId="77777777" w:rsidR="000263F1" w:rsidRDefault="000263F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C8B3A4" w14:textId="77777777" w:rsidR="000263F1" w:rsidRDefault="000263F1" w:rsidP="00D55F9E">
            <w:r>
              <w:rPr>
                <w:sz w:val="16"/>
                <w:szCs w:val="16"/>
              </w:rPr>
              <w:t>(NR_redcap-Perf) Correction to RedCap measurement and radio link monitoring test cases_R17</w:t>
            </w:r>
          </w:p>
        </w:tc>
        <w:tc>
          <w:tcPr>
            <w:tcW w:w="517" w:type="dxa"/>
          </w:tcPr>
          <w:p w14:paraId="3EA07192" w14:textId="77777777" w:rsidR="000263F1" w:rsidRDefault="000263F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1C375" w14:textId="77777777" w:rsidR="000263F1" w:rsidRDefault="000263F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C243C0B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52031FC" w14:textId="77777777" w:rsidR="000263F1" w:rsidRDefault="000263F1" w:rsidP="00D55F9E">
            <w:r>
              <w:rPr>
                <w:sz w:val="16"/>
                <w:szCs w:val="16"/>
              </w:rPr>
              <w:t>R4-2418643</w:t>
            </w:r>
          </w:p>
        </w:tc>
        <w:tc>
          <w:tcPr>
            <w:tcW w:w="1597" w:type="dxa"/>
          </w:tcPr>
          <w:p w14:paraId="1F2A6F09" w14:textId="77777777" w:rsidR="000263F1" w:rsidRDefault="000263F1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F2619F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297D0D4" w14:textId="77777777" w:rsidR="000263F1" w:rsidRDefault="000263F1" w:rsidP="00D55F9E">
            <w:r>
              <w:rPr>
                <w:sz w:val="16"/>
                <w:szCs w:val="16"/>
              </w:rPr>
              <w:t>A.16.6.2.5, A.16.6.2.6, A.16.6.3.1, A.16.6.3.2, A.16.6.3.3, A.16.6.3.4, A.17.5.1.9</w:t>
            </w:r>
          </w:p>
        </w:tc>
        <w:tc>
          <w:tcPr>
            <w:tcW w:w="998" w:type="dxa"/>
          </w:tcPr>
          <w:p w14:paraId="3533141B" w14:textId="77777777" w:rsidR="000263F1" w:rsidRDefault="000263F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263F1" w14:paraId="65639717" w14:textId="77777777" w:rsidTr="00D55F9E">
        <w:tc>
          <w:tcPr>
            <w:tcW w:w="879" w:type="dxa"/>
          </w:tcPr>
          <w:p w14:paraId="58CF5ADB" w14:textId="77777777" w:rsidR="000263F1" w:rsidRDefault="000263F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DD657E" w14:textId="77777777" w:rsidR="000263F1" w:rsidRDefault="000263F1" w:rsidP="00D55F9E">
            <w:r>
              <w:rPr>
                <w:sz w:val="16"/>
                <w:szCs w:val="16"/>
              </w:rPr>
              <w:t>5117</w:t>
            </w:r>
          </w:p>
        </w:tc>
        <w:tc>
          <w:tcPr>
            <w:tcW w:w="517" w:type="dxa"/>
          </w:tcPr>
          <w:p w14:paraId="398B55C3" w14:textId="77777777" w:rsidR="000263F1" w:rsidRDefault="000263F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5DC27" w14:textId="77777777" w:rsidR="000263F1" w:rsidRDefault="000263F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BB947E" w14:textId="77777777" w:rsidR="000263F1" w:rsidRDefault="000263F1" w:rsidP="00D55F9E">
            <w:r>
              <w:rPr>
                <w:sz w:val="16"/>
                <w:szCs w:val="16"/>
              </w:rPr>
              <w:t>(NR_redcap-Perf) Correction to RedCap measurement and radio link monitoring test cases_R18</w:t>
            </w:r>
          </w:p>
        </w:tc>
        <w:tc>
          <w:tcPr>
            <w:tcW w:w="517" w:type="dxa"/>
          </w:tcPr>
          <w:p w14:paraId="563C74D2" w14:textId="77777777" w:rsidR="000263F1" w:rsidRDefault="000263F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5A8E54" w14:textId="77777777" w:rsidR="000263F1" w:rsidRDefault="000263F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51317E3" w14:textId="77777777" w:rsidR="000263F1" w:rsidRDefault="000263F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8884477" w14:textId="77777777" w:rsidR="000263F1" w:rsidRDefault="000263F1" w:rsidP="00D55F9E">
            <w:r>
              <w:rPr>
                <w:sz w:val="16"/>
                <w:szCs w:val="16"/>
              </w:rPr>
              <w:t>R4-2418644</w:t>
            </w:r>
          </w:p>
        </w:tc>
        <w:tc>
          <w:tcPr>
            <w:tcW w:w="1597" w:type="dxa"/>
          </w:tcPr>
          <w:p w14:paraId="1EB783BE" w14:textId="77777777" w:rsidR="000263F1" w:rsidRDefault="000263F1" w:rsidP="00D55F9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45C2E7" w14:textId="77777777" w:rsidR="000263F1" w:rsidRDefault="000263F1" w:rsidP="00D55F9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C52D834" w14:textId="77777777" w:rsidR="000263F1" w:rsidRDefault="000263F1" w:rsidP="00D55F9E">
            <w:r>
              <w:rPr>
                <w:sz w:val="16"/>
                <w:szCs w:val="16"/>
              </w:rPr>
              <w:t>A.16.6.2.5, A.16.6.2.6, A.16.6.3.1, A.16.6.3.2, A.16.6.3.3, A.16.6.3.4, A.17.5.1.9</w:t>
            </w:r>
          </w:p>
        </w:tc>
        <w:tc>
          <w:tcPr>
            <w:tcW w:w="998" w:type="dxa"/>
          </w:tcPr>
          <w:p w14:paraId="413D3D40" w14:textId="77777777" w:rsidR="000263F1" w:rsidRDefault="000263F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38A83B33" w14:textId="77777777" w:rsidR="000263F1" w:rsidRDefault="000263F1" w:rsidP="000263F1"/>
    <w:p w14:paraId="7B524C2B" w14:textId="77777777" w:rsidR="00C15F37" w:rsidRDefault="00C15F37" w:rsidP="00DD6630"/>
    <w:p w14:paraId="2C3DAC6C" w14:textId="449CE806" w:rsidR="00DD6630" w:rsidRDefault="00170619" w:rsidP="00DD6630">
      <w:pPr>
        <w:pStyle w:val="Heading2"/>
        <w:rPr>
          <w:rFonts w:cs="Arial"/>
          <w:noProof/>
        </w:rPr>
      </w:pPr>
      <w:r w:rsidRPr="00170619">
        <w:rPr>
          <w:noProof/>
        </w:rPr>
        <w:lastRenderedPageBreak/>
        <w:t>RP-24306</w:t>
      </w:r>
      <w:r>
        <w:rPr>
          <w:noProof/>
        </w:rPr>
        <w:t>3</w:t>
      </w:r>
    </w:p>
    <w:p w14:paraId="550C64B4" w14:textId="6F09B4B5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41</w:t>
      </w:r>
    </w:p>
    <w:p w14:paraId="57803371" w14:textId="7777777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2674" w:rsidRPr="004E535C" w14:paraId="23262358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A732A9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4F2C99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6ED40D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C9FB45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B96C59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7E437C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EFCBE0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6D5CDE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907A4D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B0CB04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6939CA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DAABFC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04C5D5" w14:textId="77777777" w:rsidR="00612674" w:rsidRPr="00BF1EB6" w:rsidRDefault="00612674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2674" w14:paraId="4D92493E" w14:textId="77777777" w:rsidTr="00D55F9E">
        <w:tc>
          <w:tcPr>
            <w:tcW w:w="879" w:type="dxa"/>
          </w:tcPr>
          <w:p w14:paraId="0926ABD5" w14:textId="77777777" w:rsidR="00612674" w:rsidRDefault="00612674" w:rsidP="00D55F9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B9ABB15" w14:textId="77777777" w:rsidR="00612674" w:rsidRDefault="00612674" w:rsidP="00D55F9E">
            <w:r>
              <w:rPr>
                <w:sz w:val="16"/>
                <w:szCs w:val="16"/>
              </w:rPr>
              <w:t>7355</w:t>
            </w:r>
          </w:p>
        </w:tc>
        <w:tc>
          <w:tcPr>
            <w:tcW w:w="517" w:type="dxa"/>
          </w:tcPr>
          <w:p w14:paraId="6A07F103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B5FEDE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FF7160" w14:textId="77777777" w:rsidR="00612674" w:rsidRDefault="00612674" w:rsidP="00D55F9E">
            <w:r>
              <w:rPr>
                <w:sz w:val="16"/>
                <w:szCs w:val="16"/>
              </w:rPr>
              <w:t>(NR_RRM_enh2) Correction on TS 36.133: HO with PSCell</w:t>
            </w:r>
          </w:p>
        </w:tc>
        <w:tc>
          <w:tcPr>
            <w:tcW w:w="517" w:type="dxa"/>
          </w:tcPr>
          <w:p w14:paraId="37AD4AD7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CE137" w14:textId="77777777" w:rsidR="00612674" w:rsidRDefault="00612674" w:rsidP="00D55F9E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4F8BCEC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745737" w14:textId="77777777" w:rsidR="00612674" w:rsidRDefault="00612674" w:rsidP="00D55F9E">
            <w:r>
              <w:rPr>
                <w:sz w:val="16"/>
                <w:szCs w:val="16"/>
              </w:rPr>
              <w:t>R4-2418517</w:t>
            </w:r>
          </w:p>
        </w:tc>
        <w:tc>
          <w:tcPr>
            <w:tcW w:w="1597" w:type="dxa"/>
          </w:tcPr>
          <w:p w14:paraId="6B42BCA2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A4B8304" w14:textId="77777777" w:rsidR="00612674" w:rsidRDefault="00612674" w:rsidP="00D55F9E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3DEE2D82" w14:textId="77777777" w:rsidR="00612674" w:rsidRDefault="00612674" w:rsidP="00D55F9E">
            <w:r>
              <w:rPr>
                <w:sz w:val="16"/>
                <w:szCs w:val="16"/>
              </w:rPr>
              <w:t>5.8, 5.9</w:t>
            </w:r>
          </w:p>
        </w:tc>
        <w:tc>
          <w:tcPr>
            <w:tcW w:w="998" w:type="dxa"/>
          </w:tcPr>
          <w:p w14:paraId="7554B435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3CFD087D" w14:textId="77777777" w:rsidTr="00D55F9E">
        <w:tc>
          <w:tcPr>
            <w:tcW w:w="879" w:type="dxa"/>
          </w:tcPr>
          <w:p w14:paraId="0010B043" w14:textId="77777777" w:rsidR="00612674" w:rsidRDefault="00612674" w:rsidP="00D55F9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B469A90" w14:textId="77777777" w:rsidR="00612674" w:rsidRDefault="00612674" w:rsidP="00D55F9E">
            <w:r>
              <w:rPr>
                <w:sz w:val="16"/>
                <w:szCs w:val="16"/>
              </w:rPr>
              <w:t>7356</w:t>
            </w:r>
          </w:p>
        </w:tc>
        <w:tc>
          <w:tcPr>
            <w:tcW w:w="517" w:type="dxa"/>
          </w:tcPr>
          <w:p w14:paraId="7EA43DD5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512B4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0B8D2F" w14:textId="77777777" w:rsidR="00612674" w:rsidRDefault="00612674" w:rsidP="00D55F9E">
            <w:r>
              <w:rPr>
                <w:sz w:val="16"/>
                <w:szCs w:val="16"/>
              </w:rPr>
              <w:t>(NR_RRM_enh2) Correction on TS 36.133: HO with PSCell</w:t>
            </w:r>
          </w:p>
        </w:tc>
        <w:tc>
          <w:tcPr>
            <w:tcW w:w="517" w:type="dxa"/>
          </w:tcPr>
          <w:p w14:paraId="4E341F69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A5E918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7EC116A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664E539" w14:textId="77777777" w:rsidR="00612674" w:rsidRDefault="00612674" w:rsidP="00D55F9E">
            <w:r>
              <w:rPr>
                <w:sz w:val="16"/>
                <w:szCs w:val="16"/>
              </w:rPr>
              <w:t>R4-2418518</w:t>
            </w:r>
          </w:p>
        </w:tc>
        <w:tc>
          <w:tcPr>
            <w:tcW w:w="1597" w:type="dxa"/>
          </w:tcPr>
          <w:p w14:paraId="17BAB41F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09CB8D7" w14:textId="77777777" w:rsidR="00612674" w:rsidRDefault="00612674" w:rsidP="00D55F9E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476BF70F" w14:textId="77777777" w:rsidR="00612674" w:rsidRDefault="00612674" w:rsidP="00D55F9E">
            <w:r>
              <w:rPr>
                <w:sz w:val="16"/>
                <w:szCs w:val="16"/>
              </w:rPr>
              <w:t>5.8, 5.9</w:t>
            </w:r>
          </w:p>
        </w:tc>
        <w:tc>
          <w:tcPr>
            <w:tcW w:w="998" w:type="dxa"/>
          </w:tcPr>
          <w:p w14:paraId="13F1C41B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328EE400" w14:textId="77777777" w:rsidTr="00D55F9E">
        <w:tc>
          <w:tcPr>
            <w:tcW w:w="879" w:type="dxa"/>
          </w:tcPr>
          <w:p w14:paraId="523B8497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5A853F" w14:textId="77777777" w:rsidR="00612674" w:rsidRDefault="00612674" w:rsidP="00D55F9E">
            <w:r>
              <w:rPr>
                <w:sz w:val="16"/>
                <w:szCs w:val="16"/>
              </w:rPr>
              <w:t>2538</w:t>
            </w:r>
          </w:p>
        </w:tc>
        <w:tc>
          <w:tcPr>
            <w:tcW w:w="517" w:type="dxa"/>
          </w:tcPr>
          <w:p w14:paraId="3BB6AD69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2761B8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DCC21D" w14:textId="77777777" w:rsidR="00612674" w:rsidRDefault="00612674" w:rsidP="00D55F9E">
            <w:r>
              <w:rPr>
                <w:sz w:val="16"/>
                <w:szCs w:val="16"/>
              </w:rPr>
              <w:t>(NR_RF_FR1_enh-Core) CR on typo for carrier leakage of intra-band NC CA (R17)</w:t>
            </w:r>
          </w:p>
        </w:tc>
        <w:tc>
          <w:tcPr>
            <w:tcW w:w="517" w:type="dxa"/>
          </w:tcPr>
          <w:p w14:paraId="470F8616" w14:textId="77777777" w:rsidR="00612674" w:rsidRDefault="00612674" w:rsidP="00D55F9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997D2A2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0786620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5F281DC" w14:textId="77777777" w:rsidR="00612674" w:rsidRDefault="00612674" w:rsidP="00D55F9E">
            <w:r>
              <w:rPr>
                <w:sz w:val="16"/>
                <w:szCs w:val="16"/>
              </w:rPr>
              <w:t>R4-2418077</w:t>
            </w:r>
          </w:p>
        </w:tc>
        <w:tc>
          <w:tcPr>
            <w:tcW w:w="1597" w:type="dxa"/>
          </w:tcPr>
          <w:p w14:paraId="736CC383" w14:textId="77777777" w:rsidR="00612674" w:rsidRDefault="00612674" w:rsidP="00D55F9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2E957CB1" w14:textId="77777777" w:rsidR="00612674" w:rsidRDefault="00612674" w:rsidP="00D55F9E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7DD4EC5" w14:textId="77777777" w:rsidR="00612674" w:rsidRDefault="00612674" w:rsidP="00D55F9E">
            <w:r>
              <w:rPr>
                <w:sz w:val="16"/>
                <w:szCs w:val="16"/>
              </w:rPr>
              <w:t xml:space="preserve"> 6.4A.2.2</w:t>
            </w:r>
          </w:p>
        </w:tc>
        <w:tc>
          <w:tcPr>
            <w:tcW w:w="998" w:type="dxa"/>
          </w:tcPr>
          <w:p w14:paraId="4023A572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612674" w14:paraId="656642B7" w14:textId="77777777" w:rsidTr="00D55F9E">
        <w:tc>
          <w:tcPr>
            <w:tcW w:w="879" w:type="dxa"/>
          </w:tcPr>
          <w:p w14:paraId="2ECDA8D2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D24B72" w14:textId="77777777" w:rsidR="00612674" w:rsidRDefault="00612674" w:rsidP="00D55F9E">
            <w:r>
              <w:rPr>
                <w:sz w:val="16"/>
                <w:szCs w:val="16"/>
              </w:rPr>
              <w:t>2539</w:t>
            </w:r>
          </w:p>
        </w:tc>
        <w:tc>
          <w:tcPr>
            <w:tcW w:w="517" w:type="dxa"/>
          </w:tcPr>
          <w:p w14:paraId="78A50F01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3D9B36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785E94" w14:textId="77777777" w:rsidR="00612674" w:rsidRDefault="00612674" w:rsidP="00D55F9E">
            <w:r>
              <w:rPr>
                <w:sz w:val="16"/>
                <w:szCs w:val="16"/>
              </w:rPr>
              <w:t>(NR_RF_FR1_enh-Core) CR on typo for carrier leakage of intra-band NC CA (R18)</w:t>
            </w:r>
          </w:p>
        </w:tc>
        <w:tc>
          <w:tcPr>
            <w:tcW w:w="517" w:type="dxa"/>
          </w:tcPr>
          <w:p w14:paraId="09D12644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B5B1A8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6D414A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A6E83C3" w14:textId="77777777" w:rsidR="00612674" w:rsidRDefault="00612674" w:rsidP="00D55F9E">
            <w:r>
              <w:rPr>
                <w:sz w:val="16"/>
                <w:szCs w:val="16"/>
              </w:rPr>
              <w:t>R4-2418078</w:t>
            </w:r>
          </w:p>
        </w:tc>
        <w:tc>
          <w:tcPr>
            <w:tcW w:w="1597" w:type="dxa"/>
          </w:tcPr>
          <w:p w14:paraId="4CC17514" w14:textId="77777777" w:rsidR="00612674" w:rsidRDefault="00612674" w:rsidP="00D55F9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4B564AC" w14:textId="77777777" w:rsidR="00612674" w:rsidRDefault="00612674" w:rsidP="00D55F9E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2DE3DD3F" w14:textId="77777777" w:rsidR="00612674" w:rsidRDefault="00612674" w:rsidP="00D55F9E">
            <w:r>
              <w:rPr>
                <w:sz w:val="16"/>
                <w:szCs w:val="16"/>
              </w:rPr>
              <w:t xml:space="preserve"> 6.4A.2.2</w:t>
            </w:r>
          </w:p>
        </w:tc>
        <w:tc>
          <w:tcPr>
            <w:tcW w:w="998" w:type="dxa"/>
          </w:tcPr>
          <w:p w14:paraId="19AB8DA9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612674" w14:paraId="13F6C8E7" w14:textId="77777777" w:rsidTr="00D55F9E">
        <w:tc>
          <w:tcPr>
            <w:tcW w:w="879" w:type="dxa"/>
          </w:tcPr>
          <w:p w14:paraId="1F1A5AC6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190DCF" w14:textId="77777777" w:rsidR="00612674" w:rsidRDefault="00612674" w:rsidP="00D55F9E">
            <w:r>
              <w:rPr>
                <w:sz w:val="16"/>
                <w:szCs w:val="16"/>
              </w:rPr>
              <w:t>2556</w:t>
            </w:r>
          </w:p>
        </w:tc>
        <w:tc>
          <w:tcPr>
            <w:tcW w:w="517" w:type="dxa"/>
          </w:tcPr>
          <w:p w14:paraId="49339AA9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C124C7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ACC8E7" w14:textId="77777777" w:rsidR="00612674" w:rsidRDefault="00612674" w:rsidP="00D55F9E">
            <w:r>
              <w:rPr>
                <w:sz w:val="16"/>
                <w:szCs w:val="16"/>
              </w:rPr>
              <w:t>(NR_redcap_enh-Core) Add eRedCap in the context of requirements</w:t>
            </w:r>
          </w:p>
        </w:tc>
        <w:tc>
          <w:tcPr>
            <w:tcW w:w="517" w:type="dxa"/>
          </w:tcPr>
          <w:p w14:paraId="4EA3FAE4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DCE6C8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C8E33FD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66D46A2" w14:textId="77777777" w:rsidR="00612674" w:rsidRDefault="00612674" w:rsidP="00D55F9E">
            <w:r>
              <w:rPr>
                <w:sz w:val="16"/>
                <w:szCs w:val="16"/>
              </w:rPr>
              <w:t>R4-2420459</w:t>
            </w:r>
          </w:p>
        </w:tc>
        <w:tc>
          <w:tcPr>
            <w:tcW w:w="1597" w:type="dxa"/>
          </w:tcPr>
          <w:p w14:paraId="293B6089" w14:textId="77777777" w:rsidR="00612674" w:rsidRDefault="00612674" w:rsidP="00D55F9E">
            <w:r>
              <w:rPr>
                <w:sz w:val="16"/>
                <w:szCs w:val="16"/>
              </w:rPr>
              <w:t>ZTE Corporation, Sanechips, Ericsson, Nokia</w:t>
            </w:r>
          </w:p>
        </w:tc>
        <w:tc>
          <w:tcPr>
            <w:tcW w:w="1122" w:type="dxa"/>
          </w:tcPr>
          <w:p w14:paraId="65F33DA3" w14:textId="77777777" w:rsidR="00612674" w:rsidRDefault="00612674" w:rsidP="00D55F9E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3F907633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135028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18739EC5" w14:textId="77777777" w:rsidTr="00D55F9E">
        <w:tc>
          <w:tcPr>
            <w:tcW w:w="879" w:type="dxa"/>
          </w:tcPr>
          <w:p w14:paraId="7D860C7F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9A6863" w14:textId="77777777" w:rsidR="00612674" w:rsidRDefault="00612674" w:rsidP="00D55F9E">
            <w:r>
              <w:rPr>
                <w:sz w:val="16"/>
                <w:szCs w:val="16"/>
              </w:rPr>
              <w:t>2557</w:t>
            </w:r>
          </w:p>
        </w:tc>
        <w:tc>
          <w:tcPr>
            <w:tcW w:w="517" w:type="dxa"/>
          </w:tcPr>
          <w:p w14:paraId="30A3685F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E7C627" w14:textId="77777777" w:rsidR="00612674" w:rsidRDefault="00612674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A97E23" w14:textId="77777777" w:rsidR="00612674" w:rsidRDefault="00612674" w:rsidP="00D55F9E">
            <w:r>
              <w:rPr>
                <w:sz w:val="16"/>
                <w:szCs w:val="16"/>
              </w:rPr>
              <w:t>(NR_RF_FR1) Update the ACLR description for intra-band NC CA</w:t>
            </w:r>
          </w:p>
        </w:tc>
        <w:tc>
          <w:tcPr>
            <w:tcW w:w="517" w:type="dxa"/>
          </w:tcPr>
          <w:p w14:paraId="3E58F8DB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4FB1DD" w14:textId="77777777" w:rsidR="00612674" w:rsidRDefault="00612674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6A674FFD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747B8C" w14:textId="77777777" w:rsidR="00612674" w:rsidRDefault="00612674" w:rsidP="00D55F9E">
            <w:r>
              <w:rPr>
                <w:sz w:val="16"/>
                <w:szCs w:val="16"/>
              </w:rPr>
              <w:t>R4-2420488</w:t>
            </w:r>
          </w:p>
        </w:tc>
        <w:tc>
          <w:tcPr>
            <w:tcW w:w="1597" w:type="dxa"/>
          </w:tcPr>
          <w:p w14:paraId="47B46D25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FCC02A0" w14:textId="77777777" w:rsidR="00612674" w:rsidRDefault="00612674" w:rsidP="00D55F9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008D9A55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65910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1120410E" w14:textId="77777777" w:rsidTr="00D55F9E">
        <w:tc>
          <w:tcPr>
            <w:tcW w:w="879" w:type="dxa"/>
          </w:tcPr>
          <w:p w14:paraId="269EB659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C63273" w14:textId="77777777" w:rsidR="00612674" w:rsidRDefault="00612674" w:rsidP="00D55F9E">
            <w:r>
              <w:rPr>
                <w:sz w:val="16"/>
                <w:szCs w:val="16"/>
              </w:rPr>
              <w:t>2558</w:t>
            </w:r>
          </w:p>
        </w:tc>
        <w:tc>
          <w:tcPr>
            <w:tcW w:w="517" w:type="dxa"/>
          </w:tcPr>
          <w:p w14:paraId="1B8A2F82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4D5DE1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17376F" w14:textId="77777777" w:rsidR="00612674" w:rsidRDefault="00612674" w:rsidP="00D55F9E">
            <w:r>
              <w:rPr>
                <w:sz w:val="16"/>
                <w:szCs w:val="16"/>
              </w:rPr>
              <w:t>(NR_RF_FR1) Update the ACLR description for intra-band NC CA</w:t>
            </w:r>
          </w:p>
        </w:tc>
        <w:tc>
          <w:tcPr>
            <w:tcW w:w="517" w:type="dxa"/>
          </w:tcPr>
          <w:p w14:paraId="73B68E17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75F06E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0959156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4F5873B" w14:textId="77777777" w:rsidR="00612674" w:rsidRDefault="00612674" w:rsidP="00D55F9E">
            <w:r>
              <w:rPr>
                <w:sz w:val="16"/>
                <w:szCs w:val="16"/>
              </w:rPr>
              <w:t>R4-2418699</w:t>
            </w:r>
          </w:p>
        </w:tc>
        <w:tc>
          <w:tcPr>
            <w:tcW w:w="1597" w:type="dxa"/>
          </w:tcPr>
          <w:p w14:paraId="4A51A6FE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9803FD5" w14:textId="77777777" w:rsidR="00612674" w:rsidRDefault="00612674" w:rsidP="00D55F9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081D94E4" w14:textId="77777777" w:rsidR="00612674" w:rsidRDefault="00612674" w:rsidP="00D55F9E">
            <w:r>
              <w:rPr>
                <w:sz w:val="16"/>
                <w:szCs w:val="16"/>
              </w:rPr>
              <w:t>6.5A.2.4.1.2</w:t>
            </w:r>
          </w:p>
        </w:tc>
        <w:tc>
          <w:tcPr>
            <w:tcW w:w="998" w:type="dxa"/>
          </w:tcPr>
          <w:p w14:paraId="71E59F61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612674" w14:paraId="12E90045" w14:textId="77777777" w:rsidTr="00D55F9E">
        <w:tc>
          <w:tcPr>
            <w:tcW w:w="879" w:type="dxa"/>
          </w:tcPr>
          <w:p w14:paraId="1D6C7075" w14:textId="77777777" w:rsidR="00612674" w:rsidRDefault="00612674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22FF16" w14:textId="77777777" w:rsidR="00612674" w:rsidRDefault="00612674" w:rsidP="00D55F9E">
            <w:r>
              <w:rPr>
                <w:sz w:val="16"/>
                <w:szCs w:val="16"/>
              </w:rPr>
              <w:t>2559</w:t>
            </w:r>
          </w:p>
        </w:tc>
        <w:tc>
          <w:tcPr>
            <w:tcW w:w="517" w:type="dxa"/>
          </w:tcPr>
          <w:p w14:paraId="2DA0CCE1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E09E12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1CD336" w14:textId="77777777" w:rsidR="00612674" w:rsidRDefault="00612674" w:rsidP="00D55F9E">
            <w:r>
              <w:rPr>
                <w:sz w:val="16"/>
                <w:szCs w:val="16"/>
              </w:rPr>
              <w:t>(NR_RF_FR1) Update the ACLR description for intra-band NC CA</w:t>
            </w:r>
          </w:p>
        </w:tc>
        <w:tc>
          <w:tcPr>
            <w:tcW w:w="517" w:type="dxa"/>
          </w:tcPr>
          <w:p w14:paraId="0CDF7AB7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736584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A0A6B26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CBD3D63" w14:textId="77777777" w:rsidR="00612674" w:rsidRDefault="00612674" w:rsidP="00D55F9E">
            <w:r>
              <w:rPr>
                <w:sz w:val="16"/>
                <w:szCs w:val="16"/>
              </w:rPr>
              <w:t>R4-2418700</w:t>
            </w:r>
          </w:p>
        </w:tc>
        <w:tc>
          <w:tcPr>
            <w:tcW w:w="1597" w:type="dxa"/>
          </w:tcPr>
          <w:p w14:paraId="12E8DBBB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A424378" w14:textId="77777777" w:rsidR="00612674" w:rsidRDefault="00612674" w:rsidP="00D55F9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2B22FE5A" w14:textId="77777777" w:rsidR="00612674" w:rsidRDefault="00612674" w:rsidP="00D55F9E">
            <w:r>
              <w:rPr>
                <w:sz w:val="16"/>
                <w:szCs w:val="16"/>
              </w:rPr>
              <w:t>6.5A.2.4.1.2</w:t>
            </w:r>
          </w:p>
        </w:tc>
        <w:tc>
          <w:tcPr>
            <w:tcW w:w="998" w:type="dxa"/>
          </w:tcPr>
          <w:p w14:paraId="78849F87" w14:textId="77777777" w:rsidR="00612674" w:rsidRDefault="00612674" w:rsidP="00D55F9E">
            <w:r>
              <w:rPr>
                <w:sz w:val="16"/>
                <w:szCs w:val="16"/>
              </w:rPr>
              <w:t>TS/TR ... CR ... ; TS38.521-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612674" w14:paraId="225E0D56" w14:textId="77777777" w:rsidTr="00D55F9E">
        <w:tc>
          <w:tcPr>
            <w:tcW w:w="879" w:type="dxa"/>
          </w:tcPr>
          <w:p w14:paraId="0FBC2538" w14:textId="77777777" w:rsidR="00612674" w:rsidRDefault="00612674" w:rsidP="00D55F9E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3FEC9A21" w14:textId="77777777" w:rsidR="00612674" w:rsidRDefault="00612674" w:rsidP="00D55F9E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72E1B415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C69080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2568A" w14:textId="77777777" w:rsidR="00612674" w:rsidRDefault="00612674" w:rsidP="00D55F9E">
            <w:r>
              <w:rPr>
                <w:sz w:val="16"/>
                <w:szCs w:val="16"/>
              </w:rPr>
              <w:t>(NR_repeaters-Core) CR on TS38.106 on mmWave EESS protection for NCR for R17</w:t>
            </w:r>
          </w:p>
        </w:tc>
        <w:tc>
          <w:tcPr>
            <w:tcW w:w="517" w:type="dxa"/>
          </w:tcPr>
          <w:p w14:paraId="29DED662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336F4" w14:textId="77777777" w:rsidR="00612674" w:rsidRDefault="00612674" w:rsidP="00D55F9E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15F0282D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94211A7" w14:textId="77777777" w:rsidR="00612674" w:rsidRDefault="00612674" w:rsidP="00D55F9E">
            <w:r>
              <w:rPr>
                <w:sz w:val="16"/>
                <w:szCs w:val="16"/>
              </w:rPr>
              <w:t>R4-2419870</w:t>
            </w:r>
          </w:p>
        </w:tc>
        <w:tc>
          <w:tcPr>
            <w:tcW w:w="1597" w:type="dxa"/>
          </w:tcPr>
          <w:p w14:paraId="36ABFC33" w14:textId="77777777" w:rsidR="00612674" w:rsidRDefault="00612674" w:rsidP="00D55F9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EF703C5" w14:textId="77777777" w:rsidR="00612674" w:rsidRDefault="00612674" w:rsidP="00D55F9E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65589533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60B074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38517FD3" w14:textId="77777777" w:rsidTr="00D55F9E">
        <w:tc>
          <w:tcPr>
            <w:tcW w:w="879" w:type="dxa"/>
          </w:tcPr>
          <w:p w14:paraId="0D3262C1" w14:textId="77777777" w:rsidR="00612674" w:rsidRDefault="00612674" w:rsidP="00D55F9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610336AA" w14:textId="77777777" w:rsidR="00612674" w:rsidRDefault="00612674" w:rsidP="00D55F9E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53550C92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D01DB3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101BA4" w14:textId="77777777" w:rsidR="00612674" w:rsidRDefault="00612674" w:rsidP="00D55F9E">
            <w:r>
              <w:rPr>
                <w:sz w:val="16"/>
                <w:szCs w:val="16"/>
              </w:rPr>
              <w:t>(NR_repeaters-Core) CR on TS38.106 on mmWave EESS protection for NCR for R18</w:t>
            </w:r>
          </w:p>
        </w:tc>
        <w:tc>
          <w:tcPr>
            <w:tcW w:w="517" w:type="dxa"/>
          </w:tcPr>
          <w:p w14:paraId="44014496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B103E8" w14:textId="77777777" w:rsidR="00612674" w:rsidRDefault="00612674" w:rsidP="00D55F9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4EFDE2E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12B7123" w14:textId="77777777" w:rsidR="00612674" w:rsidRDefault="00612674" w:rsidP="00D55F9E">
            <w:r>
              <w:rPr>
                <w:sz w:val="16"/>
                <w:szCs w:val="16"/>
              </w:rPr>
              <w:t>R4-2419805</w:t>
            </w:r>
          </w:p>
        </w:tc>
        <w:tc>
          <w:tcPr>
            <w:tcW w:w="1597" w:type="dxa"/>
          </w:tcPr>
          <w:p w14:paraId="3AA0312B" w14:textId="77777777" w:rsidR="00612674" w:rsidRDefault="00612674" w:rsidP="00D55F9E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2E8B1637" w14:textId="77777777" w:rsidR="00612674" w:rsidRDefault="00612674" w:rsidP="00D55F9E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28DFFC6C" w14:textId="77777777" w:rsidR="00612674" w:rsidRDefault="00612674" w:rsidP="00D55F9E">
            <w:r>
              <w:rPr>
                <w:sz w:val="16"/>
                <w:szCs w:val="16"/>
              </w:rPr>
              <w:t>2, 7.5.3.2.4.1, 7.5.4.2.3.1</w:t>
            </w:r>
          </w:p>
        </w:tc>
        <w:tc>
          <w:tcPr>
            <w:tcW w:w="998" w:type="dxa"/>
          </w:tcPr>
          <w:p w14:paraId="33E376CE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TS38.115-2; TS/TR ... CR ... </w:t>
            </w:r>
          </w:p>
        </w:tc>
      </w:tr>
      <w:tr w:rsidR="00612674" w14:paraId="59553650" w14:textId="77777777" w:rsidTr="00D55F9E">
        <w:tc>
          <w:tcPr>
            <w:tcW w:w="879" w:type="dxa"/>
          </w:tcPr>
          <w:p w14:paraId="29A183F7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06B0E" w14:textId="77777777" w:rsidR="00612674" w:rsidRDefault="00612674" w:rsidP="00D55F9E">
            <w:r>
              <w:rPr>
                <w:sz w:val="16"/>
                <w:szCs w:val="16"/>
              </w:rPr>
              <w:t>5001</w:t>
            </w:r>
          </w:p>
        </w:tc>
        <w:tc>
          <w:tcPr>
            <w:tcW w:w="517" w:type="dxa"/>
          </w:tcPr>
          <w:p w14:paraId="0C27C724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F5564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4BC8B4" w14:textId="77777777" w:rsidR="00612674" w:rsidRDefault="00612674" w:rsidP="00D55F9E">
            <w:r>
              <w:rPr>
                <w:sz w:val="16"/>
                <w:szCs w:val="16"/>
              </w:rPr>
              <w:t>(NR_RRM_enh2-Perf) CR on test cases of PUCCH SCell activation and deactivation delay requirements</w:t>
            </w:r>
          </w:p>
        </w:tc>
        <w:tc>
          <w:tcPr>
            <w:tcW w:w="517" w:type="dxa"/>
          </w:tcPr>
          <w:p w14:paraId="765F601A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6C6EC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D3A2F29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C303985" w14:textId="77777777" w:rsidR="00612674" w:rsidRDefault="00612674" w:rsidP="00D55F9E">
            <w:r>
              <w:rPr>
                <w:sz w:val="16"/>
                <w:szCs w:val="16"/>
              </w:rPr>
              <w:t>R4-2417732</w:t>
            </w:r>
          </w:p>
        </w:tc>
        <w:tc>
          <w:tcPr>
            <w:tcW w:w="1597" w:type="dxa"/>
          </w:tcPr>
          <w:p w14:paraId="111B8673" w14:textId="77777777" w:rsidR="00612674" w:rsidRDefault="00612674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801A93D" w14:textId="77777777" w:rsidR="00612674" w:rsidRDefault="00612674" w:rsidP="00D55F9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22C68398" w14:textId="77777777" w:rsidR="00612674" w:rsidRDefault="00612674" w:rsidP="00D55F9E">
            <w:r>
              <w:rPr>
                <w:sz w:val="16"/>
                <w:szCs w:val="16"/>
              </w:rPr>
              <w:t>A.6.5.3.6, A.6.5.3.7, A.6.5.3.8, A.6.5.3.9</w:t>
            </w:r>
          </w:p>
        </w:tc>
        <w:tc>
          <w:tcPr>
            <w:tcW w:w="998" w:type="dxa"/>
          </w:tcPr>
          <w:p w14:paraId="34B3306B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2F72E2DC" w14:textId="77777777" w:rsidTr="00D55F9E">
        <w:tc>
          <w:tcPr>
            <w:tcW w:w="879" w:type="dxa"/>
          </w:tcPr>
          <w:p w14:paraId="351172CE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6E1735" w14:textId="77777777" w:rsidR="00612674" w:rsidRDefault="00612674" w:rsidP="00D55F9E">
            <w:r>
              <w:rPr>
                <w:sz w:val="16"/>
                <w:szCs w:val="16"/>
              </w:rPr>
              <w:t>5002</w:t>
            </w:r>
          </w:p>
        </w:tc>
        <w:tc>
          <w:tcPr>
            <w:tcW w:w="517" w:type="dxa"/>
          </w:tcPr>
          <w:p w14:paraId="0F7D4C4F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53682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6901D3" w14:textId="77777777" w:rsidR="00612674" w:rsidRDefault="00612674" w:rsidP="00D55F9E">
            <w:r>
              <w:rPr>
                <w:sz w:val="16"/>
                <w:szCs w:val="16"/>
              </w:rPr>
              <w:t>(NR_RRM_enh2-Perf) CR on test cases of PUCCH SCell activation and deactivation delay requirements</w:t>
            </w:r>
          </w:p>
        </w:tc>
        <w:tc>
          <w:tcPr>
            <w:tcW w:w="517" w:type="dxa"/>
          </w:tcPr>
          <w:p w14:paraId="6F77EB5E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8D6EC1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ADEDAD2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7D9C08" w14:textId="77777777" w:rsidR="00612674" w:rsidRDefault="00612674" w:rsidP="00D55F9E">
            <w:r>
              <w:rPr>
                <w:sz w:val="16"/>
                <w:szCs w:val="16"/>
              </w:rPr>
              <w:t>R4-2417733</w:t>
            </w:r>
          </w:p>
        </w:tc>
        <w:tc>
          <w:tcPr>
            <w:tcW w:w="1597" w:type="dxa"/>
          </w:tcPr>
          <w:p w14:paraId="17D7AE68" w14:textId="77777777" w:rsidR="00612674" w:rsidRDefault="00612674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84A9AE8" w14:textId="77777777" w:rsidR="00612674" w:rsidRDefault="00612674" w:rsidP="00D55F9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712588ED" w14:textId="77777777" w:rsidR="00612674" w:rsidRDefault="00612674" w:rsidP="00D55F9E">
            <w:r>
              <w:rPr>
                <w:sz w:val="16"/>
                <w:szCs w:val="16"/>
              </w:rPr>
              <w:t>A.6.5.3.6, A.6.5.3.7, A.6.5.3.8, A.6.5.3.9</w:t>
            </w:r>
          </w:p>
        </w:tc>
        <w:tc>
          <w:tcPr>
            <w:tcW w:w="998" w:type="dxa"/>
          </w:tcPr>
          <w:p w14:paraId="4802D359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6648CD32" w14:textId="77777777" w:rsidTr="00D55F9E">
        <w:tc>
          <w:tcPr>
            <w:tcW w:w="879" w:type="dxa"/>
          </w:tcPr>
          <w:p w14:paraId="6575F07B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97815C" w14:textId="77777777" w:rsidR="00612674" w:rsidRDefault="00612674" w:rsidP="00D55F9E">
            <w:r>
              <w:rPr>
                <w:sz w:val="16"/>
                <w:szCs w:val="16"/>
              </w:rPr>
              <w:t>5003</w:t>
            </w:r>
          </w:p>
        </w:tc>
        <w:tc>
          <w:tcPr>
            <w:tcW w:w="517" w:type="dxa"/>
          </w:tcPr>
          <w:p w14:paraId="674AAF17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2BEB2F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EA3E25" w14:textId="77777777" w:rsidR="00612674" w:rsidRDefault="00612674" w:rsidP="00D55F9E">
            <w:r>
              <w:rPr>
                <w:sz w:val="16"/>
                <w:szCs w:val="16"/>
              </w:rPr>
              <w:t>(NR_RRM_enh2-Core) CR on PUCCH SCell activation and deactivation delay requirements with Multiple SCells</w:t>
            </w:r>
          </w:p>
        </w:tc>
        <w:tc>
          <w:tcPr>
            <w:tcW w:w="517" w:type="dxa"/>
          </w:tcPr>
          <w:p w14:paraId="775EE3A2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4FC806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5B93F8F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C81F53" w14:textId="77777777" w:rsidR="00612674" w:rsidRDefault="00612674" w:rsidP="00D55F9E">
            <w:r>
              <w:rPr>
                <w:sz w:val="16"/>
                <w:szCs w:val="16"/>
              </w:rPr>
              <w:t>R4-2420113</w:t>
            </w:r>
          </w:p>
        </w:tc>
        <w:tc>
          <w:tcPr>
            <w:tcW w:w="1597" w:type="dxa"/>
          </w:tcPr>
          <w:p w14:paraId="6E668CD7" w14:textId="77777777" w:rsidR="00612674" w:rsidRDefault="00612674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F35FE34" w14:textId="77777777" w:rsidR="00612674" w:rsidRDefault="00612674" w:rsidP="00D55F9E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0565F287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15CC3B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752DD439" w14:textId="77777777" w:rsidTr="00D55F9E">
        <w:tc>
          <w:tcPr>
            <w:tcW w:w="879" w:type="dxa"/>
          </w:tcPr>
          <w:p w14:paraId="11F4E83C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7DFCF1" w14:textId="77777777" w:rsidR="00612674" w:rsidRDefault="00612674" w:rsidP="00D55F9E">
            <w:r>
              <w:rPr>
                <w:sz w:val="16"/>
                <w:szCs w:val="16"/>
              </w:rPr>
              <w:t>5004</w:t>
            </w:r>
          </w:p>
        </w:tc>
        <w:tc>
          <w:tcPr>
            <w:tcW w:w="517" w:type="dxa"/>
          </w:tcPr>
          <w:p w14:paraId="2B5D9DC4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7A378D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B203C7" w14:textId="77777777" w:rsidR="00612674" w:rsidRDefault="00612674" w:rsidP="00D55F9E">
            <w:r>
              <w:rPr>
                <w:sz w:val="16"/>
                <w:szCs w:val="16"/>
              </w:rPr>
              <w:t>(NR_RRM_enh2-Core) CR on PUCCH SCell activation and deactivation delay requirements with Multiple SCells</w:t>
            </w:r>
          </w:p>
        </w:tc>
        <w:tc>
          <w:tcPr>
            <w:tcW w:w="517" w:type="dxa"/>
          </w:tcPr>
          <w:p w14:paraId="30479DD2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7E416D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4A0DF04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A989649" w14:textId="77777777" w:rsidR="00612674" w:rsidRDefault="00612674" w:rsidP="00D55F9E">
            <w:r>
              <w:rPr>
                <w:sz w:val="16"/>
                <w:szCs w:val="16"/>
              </w:rPr>
              <w:t>R4-2417735</w:t>
            </w:r>
          </w:p>
        </w:tc>
        <w:tc>
          <w:tcPr>
            <w:tcW w:w="1597" w:type="dxa"/>
          </w:tcPr>
          <w:p w14:paraId="2ACA55D9" w14:textId="77777777" w:rsidR="00612674" w:rsidRDefault="00612674" w:rsidP="00D55F9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4C2BD1" w14:textId="77777777" w:rsidR="00612674" w:rsidRDefault="00612674" w:rsidP="00D55F9E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839BD6E" w14:textId="77777777" w:rsidR="00612674" w:rsidRDefault="00612674" w:rsidP="00D55F9E">
            <w:r>
              <w:rPr>
                <w:sz w:val="16"/>
                <w:szCs w:val="16"/>
              </w:rPr>
              <w:t>8.3.13, 8.3.15</w:t>
            </w:r>
          </w:p>
        </w:tc>
        <w:tc>
          <w:tcPr>
            <w:tcW w:w="998" w:type="dxa"/>
          </w:tcPr>
          <w:p w14:paraId="7A24E9E4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47D01141" w14:textId="77777777" w:rsidTr="00D55F9E">
        <w:tc>
          <w:tcPr>
            <w:tcW w:w="879" w:type="dxa"/>
          </w:tcPr>
          <w:p w14:paraId="7A338D68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C4D4FB" w14:textId="77777777" w:rsidR="00612674" w:rsidRDefault="00612674" w:rsidP="00D55F9E">
            <w:r>
              <w:rPr>
                <w:sz w:val="16"/>
                <w:szCs w:val="16"/>
              </w:rPr>
              <w:t>5082</w:t>
            </w:r>
          </w:p>
        </w:tc>
        <w:tc>
          <w:tcPr>
            <w:tcW w:w="517" w:type="dxa"/>
          </w:tcPr>
          <w:p w14:paraId="682B60F2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3313DB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DA0A2" w14:textId="77777777" w:rsidR="00612674" w:rsidRDefault="00612674" w:rsidP="00D55F9E">
            <w:r>
              <w:rPr>
                <w:sz w:val="16"/>
                <w:szCs w:val="16"/>
              </w:rPr>
              <w:t>(NR_redcap-Core) Modify CG-SDT requirements for RedCap.</w:t>
            </w:r>
          </w:p>
        </w:tc>
        <w:tc>
          <w:tcPr>
            <w:tcW w:w="517" w:type="dxa"/>
          </w:tcPr>
          <w:p w14:paraId="09584C29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E6430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5064E1D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DEFB615" w14:textId="77777777" w:rsidR="00612674" w:rsidRDefault="00612674" w:rsidP="00D55F9E">
            <w:r>
              <w:rPr>
                <w:sz w:val="16"/>
                <w:szCs w:val="16"/>
              </w:rPr>
              <w:t>R4-2420191</w:t>
            </w:r>
          </w:p>
        </w:tc>
        <w:tc>
          <w:tcPr>
            <w:tcW w:w="1597" w:type="dxa"/>
          </w:tcPr>
          <w:p w14:paraId="40290DBC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200B16E" w14:textId="77777777" w:rsidR="00612674" w:rsidRDefault="00612674" w:rsidP="00D55F9E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FA36B0D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EC45D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6E4AE333" w14:textId="77777777" w:rsidTr="00D55F9E">
        <w:tc>
          <w:tcPr>
            <w:tcW w:w="879" w:type="dxa"/>
          </w:tcPr>
          <w:p w14:paraId="1432D2FE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D50EB8" w14:textId="77777777" w:rsidR="00612674" w:rsidRDefault="00612674" w:rsidP="00D55F9E">
            <w:r>
              <w:rPr>
                <w:sz w:val="16"/>
                <w:szCs w:val="16"/>
              </w:rPr>
              <w:t>5083</w:t>
            </w:r>
          </w:p>
        </w:tc>
        <w:tc>
          <w:tcPr>
            <w:tcW w:w="517" w:type="dxa"/>
          </w:tcPr>
          <w:p w14:paraId="14A2AEBE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167947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3772DC" w14:textId="77777777" w:rsidR="00612674" w:rsidRDefault="00612674" w:rsidP="00D55F9E">
            <w:r>
              <w:rPr>
                <w:sz w:val="16"/>
                <w:szCs w:val="16"/>
              </w:rPr>
              <w:t>(NR_redcap-Core) Modify CG-SDT requirements for RedCap.</w:t>
            </w:r>
          </w:p>
        </w:tc>
        <w:tc>
          <w:tcPr>
            <w:tcW w:w="517" w:type="dxa"/>
          </w:tcPr>
          <w:p w14:paraId="1F3E2223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B065BE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33BF95F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EDA9911" w14:textId="77777777" w:rsidR="00612674" w:rsidRDefault="00612674" w:rsidP="00D55F9E">
            <w:r>
              <w:rPr>
                <w:sz w:val="16"/>
                <w:szCs w:val="16"/>
              </w:rPr>
              <w:t>R4-2418493</w:t>
            </w:r>
          </w:p>
        </w:tc>
        <w:tc>
          <w:tcPr>
            <w:tcW w:w="1597" w:type="dxa"/>
          </w:tcPr>
          <w:p w14:paraId="732ED5B3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6C91A87" w14:textId="77777777" w:rsidR="00612674" w:rsidRDefault="00612674" w:rsidP="00D55F9E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C0B9977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0B3DB3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2EAD79BD" w14:textId="77777777" w:rsidTr="00D55F9E">
        <w:tc>
          <w:tcPr>
            <w:tcW w:w="879" w:type="dxa"/>
          </w:tcPr>
          <w:p w14:paraId="49FB2060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15DEAA" w14:textId="77777777" w:rsidR="00612674" w:rsidRDefault="00612674" w:rsidP="00D55F9E">
            <w:r>
              <w:rPr>
                <w:sz w:val="16"/>
                <w:szCs w:val="16"/>
              </w:rPr>
              <w:t>5091</w:t>
            </w:r>
          </w:p>
        </w:tc>
        <w:tc>
          <w:tcPr>
            <w:tcW w:w="517" w:type="dxa"/>
          </w:tcPr>
          <w:p w14:paraId="5C0BE6CA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1B4B7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9EA873" w14:textId="77777777" w:rsidR="00612674" w:rsidRDefault="00612674" w:rsidP="00D55F9E">
            <w:r>
              <w:rPr>
                <w:sz w:val="16"/>
                <w:szCs w:val="16"/>
              </w:rPr>
              <w:t>(NR_redcap-Core)Correction on RedCap UE</w:t>
            </w:r>
          </w:p>
        </w:tc>
        <w:tc>
          <w:tcPr>
            <w:tcW w:w="517" w:type="dxa"/>
          </w:tcPr>
          <w:p w14:paraId="26B100B2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7479FD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278CA21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EEF517E" w14:textId="77777777" w:rsidR="00612674" w:rsidRDefault="00612674" w:rsidP="00D55F9E">
            <w:r>
              <w:rPr>
                <w:sz w:val="16"/>
                <w:szCs w:val="16"/>
              </w:rPr>
              <w:t>R4-2420177</w:t>
            </w:r>
          </w:p>
        </w:tc>
        <w:tc>
          <w:tcPr>
            <w:tcW w:w="1597" w:type="dxa"/>
          </w:tcPr>
          <w:p w14:paraId="4E163221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48DF048" w14:textId="77777777" w:rsidR="00612674" w:rsidRDefault="00612674" w:rsidP="00D55F9E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447E143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99786B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50C815B2" w14:textId="77777777" w:rsidTr="00D55F9E">
        <w:tc>
          <w:tcPr>
            <w:tcW w:w="879" w:type="dxa"/>
          </w:tcPr>
          <w:p w14:paraId="50240B78" w14:textId="77777777" w:rsidR="00612674" w:rsidRDefault="00612674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1D8E332" w14:textId="77777777" w:rsidR="00612674" w:rsidRDefault="00612674" w:rsidP="00D55F9E">
            <w:r>
              <w:rPr>
                <w:sz w:val="16"/>
                <w:szCs w:val="16"/>
              </w:rPr>
              <w:t>5092</w:t>
            </w:r>
          </w:p>
        </w:tc>
        <w:tc>
          <w:tcPr>
            <w:tcW w:w="517" w:type="dxa"/>
          </w:tcPr>
          <w:p w14:paraId="4890BE85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E9C77C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6D1B6" w14:textId="77777777" w:rsidR="00612674" w:rsidRDefault="00612674" w:rsidP="00D55F9E">
            <w:r>
              <w:rPr>
                <w:sz w:val="16"/>
                <w:szCs w:val="16"/>
              </w:rPr>
              <w:t>(NR_redcap-Core)Correction on RedCap UE</w:t>
            </w:r>
          </w:p>
        </w:tc>
        <w:tc>
          <w:tcPr>
            <w:tcW w:w="517" w:type="dxa"/>
          </w:tcPr>
          <w:p w14:paraId="36F82216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408034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D833F68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F243D90" w14:textId="77777777" w:rsidR="00612674" w:rsidRDefault="00612674" w:rsidP="00D55F9E">
            <w:r>
              <w:rPr>
                <w:sz w:val="16"/>
                <w:szCs w:val="16"/>
              </w:rPr>
              <w:t>R4-2418514</w:t>
            </w:r>
          </w:p>
        </w:tc>
        <w:tc>
          <w:tcPr>
            <w:tcW w:w="1597" w:type="dxa"/>
          </w:tcPr>
          <w:p w14:paraId="2C5AB3C7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EAF9383" w14:textId="77777777" w:rsidR="00612674" w:rsidRDefault="00612674" w:rsidP="00D55F9E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0BAE79A" w14:textId="77777777" w:rsidR="00612674" w:rsidRDefault="00612674" w:rsidP="00D55F9E">
            <w:r>
              <w:rPr>
                <w:sz w:val="16"/>
                <w:szCs w:val="16"/>
              </w:rPr>
              <w:t xml:space="preserve">4.2B.2.5, 4.2B.2.10.8, 4.2B.2.10.2, 4.2B.2.11.2, 4.2B.2.11.3, 4.2B.2.11.9 </w:t>
            </w:r>
          </w:p>
        </w:tc>
        <w:tc>
          <w:tcPr>
            <w:tcW w:w="998" w:type="dxa"/>
          </w:tcPr>
          <w:p w14:paraId="3D53BEB6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2674" w14:paraId="583054D0" w14:textId="77777777" w:rsidTr="00D55F9E">
        <w:tc>
          <w:tcPr>
            <w:tcW w:w="879" w:type="dxa"/>
          </w:tcPr>
          <w:p w14:paraId="26F535BE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1B78F7" w14:textId="77777777" w:rsidR="00612674" w:rsidRDefault="00612674" w:rsidP="00D55F9E">
            <w:r>
              <w:rPr>
                <w:sz w:val="16"/>
                <w:szCs w:val="16"/>
              </w:rPr>
              <w:t>5093</w:t>
            </w:r>
          </w:p>
        </w:tc>
        <w:tc>
          <w:tcPr>
            <w:tcW w:w="517" w:type="dxa"/>
          </w:tcPr>
          <w:p w14:paraId="40FC6563" w14:textId="77777777" w:rsidR="00612674" w:rsidRDefault="00612674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CA4FA6" w14:textId="77777777" w:rsidR="00612674" w:rsidRDefault="00612674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5E4E20" w14:textId="77777777" w:rsidR="00612674" w:rsidRDefault="00612674" w:rsidP="00D55F9E">
            <w:r>
              <w:rPr>
                <w:sz w:val="16"/>
                <w:szCs w:val="16"/>
              </w:rPr>
              <w:t>(NR_RRM_enh2) Correction on TS 38.133: HO with PSCell</w:t>
            </w:r>
          </w:p>
        </w:tc>
        <w:tc>
          <w:tcPr>
            <w:tcW w:w="517" w:type="dxa"/>
          </w:tcPr>
          <w:p w14:paraId="4DE7EBA7" w14:textId="77777777" w:rsidR="00612674" w:rsidRDefault="00612674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85130" w14:textId="77777777" w:rsidR="00612674" w:rsidRDefault="00612674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25F9160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7590224" w14:textId="77777777" w:rsidR="00612674" w:rsidRDefault="00612674" w:rsidP="00D55F9E">
            <w:r>
              <w:rPr>
                <w:sz w:val="16"/>
                <w:szCs w:val="16"/>
              </w:rPr>
              <w:t>R4-2420180</w:t>
            </w:r>
          </w:p>
        </w:tc>
        <w:tc>
          <w:tcPr>
            <w:tcW w:w="1597" w:type="dxa"/>
          </w:tcPr>
          <w:p w14:paraId="6CB3F8FD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F6400EA" w14:textId="77777777" w:rsidR="00612674" w:rsidRDefault="00612674" w:rsidP="00D55F9E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4A83E65A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28E044" w14:textId="77777777" w:rsidR="00612674" w:rsidRDefault="00612674" w:rsidP="00D55F9E">
            <w:pPr>
              <w:rPr>
                <w:sz w:val="16"/>
                <w:szCs w:val="16"/>
              </w:rPr>
            </w:pPr>
          </w:p>
        </w:tc>
      </w:tr>
      <w:tr w:rsidR="00612674" w14:paraId="743F04CD" w14:textId="77777777" w:rsidTr="00D55F9E">
        <w:tc>
          <w:tcPr>
            <w:tcW w:w="879" w:type="dxa"/>
          </w:tcPr>
          <w:p w14:paraId="51328DAC" w14:textId="77777777" w:rsidR="00612674" w:rsidRDefault="00612674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71DEB9" w14:textId="77777777" w:rsidR="00612674" w:rsidRDefault="00612674" w:rsidP="00D55F9E">
            <w:r>
              <w:rPr>
                <w:sz w:val="16"/>
                <w:szCs w:val="16"/>
              </w:rPr>
              <w:t>5094</w:t>
            </w:r>
          </w:p>
        </w:tc>
        <w:tc>
          <w:tcPr>
            <w:tcW w:w="517" w:type="dxa"/>
          </w:tcPr>
          <w:p w14:paraId="7A7A0D82" w14:textId="77777777" w:rsidR="00612674" w:rsidRDefault="00612674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653E2C" w14:textId="77777777" w:rsidR="00612674" w:rsidRDefault="00612674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0EE0E5" w14:textId="77777777" w:rsidR="00612674" w:rsidRDefault="00612674" w:rsidP="00D55F9E">
            <w:r>
              <w:rPr>
                <w:sz w:val="16"/>
                <w:szCs w:val="16"/>
              </w:rPr>
              <w:t>(NR_RRM_enh2) Correction on HO with PSCell</w:t>
            </w:r>
          </w:p>
        </w:tc>
        <w:tc>
          <w:tcPr>
            <w:tcW w:w="517" w:type="dxa"/>
          </w:tcPr>
          <w:p w14:paraId="4FD692E6" w14:textId="77777777" w:rsidR="00612674" w:rsidRDefault="00612674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CE55FF" w14:textId="77777777" w:rsidR="00612674" w:rsidRDefault="00612674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7C60CAE" w14:textId="77777777" w:rsidR="00612674" w:rsidRDefault="00612674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E11832" w14:textId="77777777" w:rsidR="00612674" w:rsidRDefault="00612674" w:rsidP="00D55F9E">
            <w:r>
              <w:rPr>
                <w:sz w:val="16"/>
                <w:szCs w:val="16"/>
              </w:rPr>
              <w:t>R4-2418516</w:t>
            </w:r>
          </w:p>
        </w:tc>
        <w:tc>
          <w:tcPr>
            <w:tcW w:w="1597" w:type="dxa"/>
          </w:tcPr>
          <w:p w14:paraId="7D6A1DB6" w14:textId="77777777" w:rsidR="00612674" w:rsidRDefault="00612674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B02D05E" w14:textId="77777777" w:rsidR="00612674" w:rsidRDefault="00612674" w:rsidP="00D55F9E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66008CB9" w14:textId="77777777" w:rsidR="00612674" w:rsidRDefault="00612674" w:rsidP="00D55F9E">
            <w:r>
              <w:rPr>
                <w:sz w:val="16"/>
                <w:szCs w:val="16"/>
              </w:rPr>
              <w:t xml:space="preserve">6.1.5.3, 6.1.5.4 </w:t>
            </w:r>
          </w:p>
        </w:tc>
        <w:tc>
          <w:tcPr>
            <w:tcW w:w="998" w:type="dxa"/>
          </w:tcPr>
          <w:p w14:paraId="3E2388AC" w14:textId="77777777" w:rsidR="00612674" w:rsidRDefault="00612674" w:rsidP="00D55F9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0A80FE7" w14:textId="77777777" w:rsidR="00612674" w:rsidRDefault="00612674" w:rsidP="00612674"/>
    <w:p w14:paraId="77DFCE04" w14:textId="77777777" w:rsidR="000B0C11" w:rsidRDefault="000B0C11" w:rsidP="00DD6630"/>
    <w:p w14:paraId="67E9538A" w14:textId="2F454F26" w:rsidR="001B1DF5" w:rsidRDefault="00170619" w:rsidP="001B1DF5">
      <w:pPr>
        <w:pStyle w:val="Heading2"/>
        <w:rPr>
          <w:rFonts w:cs="Arial"/>
          <w:noProof/>
        </w:rPr>
      </w:pPr>
      <w:r w:rsidRPr="00170619">
        <w:rPr>
          <w:noProof/>
        </w:rPr>
        <w:t>RP-24306</w:t>
      </w:r>
      <w:r>
        <w:rPr>
          <w:noProof/>
        </w:rPr>
        <w:t>4</w:t>
      </w:r>
    </w:p>
    <w:p w14:paraId="7D36CC91" w14:textId="0460CD4B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42</w:t>
      </w:r>
    </w:p>
    <w:p w14:paraId="3A52C50C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321B1" w:rsidRPr="004E535C" w14:paraId="37423D83" w14:textId="77777777" w:rsidTr="00D55F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CE119B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862281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E6755F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1946F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180E69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EDB2CD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F14873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7545C9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02F9F9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3CAA03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5305CA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11E1E9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148515" w14:textId="77777777" w:rsidR="00C321B1" w:rsidRPr="00BF1EB6" w:rsidRDefault="00C321B1" w:rsidP="00D55F9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321B1" w14:paraId="68E09DE4" w14:textId="77777777" w:rsidTr="00D55F9E">
        <w:tc>
          <w:tcPr>
            <w:tcW w:w="879" w:type="dxa"/>
          </w:tcPr>
          <w:p w14:paraId="033E9DFD" w14:textId="77777777" w:rsidR="00C321B1" w:rsidRDefault="00C321B1" w:rsidP="00D55F9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43FACC2" w14:textId="77777777" w:rsidR="00C321B1" w:rsidRDefault="00C321B1" w:rsidP="00D55F9E">
            <w:r>
              <w:rPr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69D34AA5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E38750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CAED11" w14:textId="77777777" w:rsidR="00C321B1" w:rsidRDefault="00C321B1" w:rsidP="00D55F9E">
            <w:r>
              <w:rPr>
                <w:sz w:val="16"/>
                <w:szCs w:val="16"/>
              </w:rPr>
              <w:t>(NR_SL_enh2-Core) Removal of note index in a table for A-MPR for NS_65 - TS38.101-1</w:t>
            </w:r>
          </w:p>
        </w:tc>
        <w:tc>
          <w:tcPr>
            <w:tcW w:w="517" w:type="dxa"/>
          </w:tcPr>
          <w:p w14:paraId="7BF57951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3C17F5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36FCB7A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2DDC702" w14:textId="77777777" w:rsidR="00C321B1" w:rsidRDefault="00C321B1" w:rsidP="00D55F9E">
            <w:r>
              <w:rPr>
                <w:sz w:val="16"/>
                <w:szCs w:val="16"/>
              </w:rPr>
              <w:t>R4-2419321</w:t>
            </w:r>
          </w:p>
        </w:tc>
        <w:tc>
          <w:tcPr>
            <w:tcW w:w="1597" w:type="dxa"/>
          </w:tcPr>
          <w:p w14:paraId="412880B4" w14:textId="77777777" w:rsidR="00C321B1" w:rsidRDefault="00C321B1" w:rsidP="00D55F9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9DE3F4C" w14:textId="77777777" w:rsidR="00C321B1" w:rsidRDefault="00C321B1" w:rsidP="00D55F9E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6E2F3281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16E49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210B2568" w14:textId="77777777" w:rsidTr="00D55F9E">
        <w:tc>
          <w:tcPr>
            <w:tcW w:w="879" w:type="dxa"/>
          </w:tcPr>
          <w:p w14:paraId="0C161696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6D3B67" w14:textId="77777777" w:rsidR="00C321B1" w:rsidRDefault="00C321B1" w:rsidP="00D55F9E">
            <w:r>
              <w:rPr>
                <w:sz w:val="16"/>
                <w:szCs w:val="16"/>
              </w:rPr>
              <w:t>5010</w:t>
            </w:r>
          </w:p>
        </w:tc>
        <w:tc>
          <w:tcPr>
            <w:tcW w:w="517" w:type="dxa"/>
          </w:tcPr>
          <w:p w14:paraId="678CC01F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B36012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96138" w14:textId="77777777" w:rsidR="00C321B1" w:rsidRDefault="00C321B1" w:rsidP="00D55F9E">
            <w:r>
              <w:rPr>
                <w:sz w:val="16"/>
                <w:szCs w:val="16"/>
              </w:rPr>
              <w:t>Editorial corrections to sections 7 and 8</w:t>
            </w:r>
          </w:p>
        </w:tc>
        <w:tc>
          <w:tcPr>
            <w:tcW w:w="517" w:type="dxa"/>
          </w:tcPr>
          <w:p w14:paraId="1C934A2F" w14:textId="77777777" w:rsidR="00C321B1" w:rsidRDefault="00C321B1" w:rsidP="00D55F9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991A053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2C07348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C1376E8" w14:textId="77777777" w:rsidR="00C321B1" w:rsidRDefault="00C321B1" w:rsidP="00D55F9E">
            <w:r>
              <w:rPr>
                <w:sz w:val="16"/>
                <w:szCs w:val="16"/>
              </w:rPr>
              <w:t>R4-2417921</w:t>
            </w:r>
          </w:p>
        </w:tc>
        <w:tc>
          <w:tcPr>
            <w:tcW w:w="1597" w:type="dxa"/>
          </w:tcPr>
          <w:p w14:paraId="41C595BF" w14:textId="77777777" w:rsidR="00C321B1" w:rsidRDefault="00C321B1" w:rsidP="00D55F9E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540E96C7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4EBB3AB1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76F70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07DC9F9D" w14:textId="77777777" w:rsidTr="00D55F9E">
        <w:tc>
          <w:tcPr>
            <w:tcW w:w="879" w:type="dxa"/>
          </w:tcPr>
          <w:p w14:paraId="43A6DB3A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350EBE" w14:textId="77777777" w:rsidR="00C321B1" w:rsidRDefault="00C321B1" w:rsidP="00D55F9E">
            <w:r>
              <w:rPr>
                <w:sz w:val="16"/>
                <w:szCs w:val="16"/>
              </w:rPr>
              <w:t>5063</w:t>
            </w:r>
          </w:p>
        </w:tc>
        <w:tc>
          <w:tcPr>
            <w:tcW w:w="517" w:type="dxa"/>
          </w:tcPr>
          <w:p w14:paraId="55838496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82482F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17F6CF" w14:textId="77777777" w:rsidR="00C321B1" w:rsidRDefault="00C321B1" w:rsidP="00D55F9E">
            <w:r>
              <w:rPr>
                <w:sz w:val="16"/>
                <w:szCs w:val="16"/>
              </w:rPr>
              <w:t>CR Section 9 specification quality improvement</w:t>
            </w:r>
          </w:p>
        </w:tc>
        <w:tc>
          <w:tcPr>
            <w:tcW w:w="517" w:type="dxa"/>
          </w:tcPr>
          <w:p w14:paraId="286444D5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16CEE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6ACC03A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C573BC5" w14:textId="77777777" w:rsidR="00C321B1" w:rsidRDefault="00C321B1" w:rsidP="00D55F9E">
            <w:r>
              <w:rPr>
                <w:sz w:val="16"/>
                <w:szCs w:val="16"/>
              </w:rPr>
              <w:t>R4-2420119</w:t>
            </w:r>
          </w:p>
        </w:tc>
        <w:tc>
          <w:tcPr>
            <w:tcW w:w="1597" w:type="dxa"/>
          </w:tcPr>
          <w:p w14:paraId="399CF871" w14:textId="77777777" w:rsidR="00C321B1" w:rsidRDefault="00C321B1" w:rsidP="00D55F9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5F3D4E6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063B7132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24562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6F549CD0" w14:textId="77777777" w:rsidTr="00D55F9E">
        <w:tc>
          <w:tcPr>
            <w:tcW w:w="879" w:type="dxa"/>
          </w:tcPr>
          <w:p w14:paraId="35E409CD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58C70E" w14:textId="77777777" w:rsidR="00C321B1" w:rsidRDefault="00C321B1" w:rsidP="00D55F9E">
            <w:r>
              <w:rPr>
                <w:sz w:val="16"/>
                <w:szCs w:val="16"/>
              </w:rPr>
              <w:t>5064</w:t>
            </w:r>
          </w:p>
        </w:tc>
        <w:tc>
          <w:tcPr>
            <w:tcW w:w="517" w:type="dxa"/>
          </w:tcPr>
          <w:p w14:paraId="50D925CC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8BE86A" w14:textId="77777777" w:rsidR="00C321B1" w:rsidRDefault="00C321B1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5FF429" w14:textId="77777777" w:rsidR="00C321B1" w:rsidRDefault="00C321B1" w:rsidP="00D55F9E">
            <w:r>
              <w:rPr>
                <w:sz w:val="16"/>
                <w:szCs w:val="16"/>
              </w:rPr>
              <w:t>(NR_UE_pow_sav-Core) CR on relaxed measurement in IDLE/INACTIVe mode</w:t>
            </w:r>
          </w:p>
        </w:tc>
        <w:tc>
          <w:tcPr>
            <w:tcW w:w="517" w:type="dxa"/>
          </w:tcPr>
          <w:p w14:paraId="2326B7F1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B535F" w14:textId="77777777" w:rsidR="00C321B1" w:rsidRDefault="00C321B1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736A2D8A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B61F2A8" w14:textId="77777777" w:rsidR="00C321B1" w:rsidRDefault="00C321B1" w:rsidP="00D55F9E">
            <w:r>
              <w:rPr>
                <w:sz w:val="16"/>
                <w:szCs w:val="16"/>
              </w:rPr>
              <w:t>R4-2420116</w:t>
            </w:r>
          </w:p>
        </w:tc>
        <w:tc>
          <w:tcPr>
            <w:tcW w:w="1597" w:type="dxa"/>
          </w:tcPr>
          <w:p w14:paraId="07A6E3B0" w14:textId="77777777" w:rsidR="00C321B1" w:rsidRDefault="00C321B1" w:rsidP="00D55F9E">
            <w:r>
              <w:rPr>
                <w:sz w:val="16"/>
                <w:szCs w:val="16"/>
              </w:rPr>
              <w:t>LG Electronics Inc., vivo</w:t>
            </w:r>
          </w:p>
        </w:tc>
        <w:tc>
          <w:tcPr>
            <w:tcW w:w="1122" w:type="dxa"/>
          </w:tcPr>
          <w:p w14:paraId="28798372" w14:textId="77777777" w:rsidR="00C321B1" w:rsidRDefault="00C321B1" w:rsidP="00D55F9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58B48235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F40445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7617C319" w14:textId="77777777" w:rsidTr="00D55F9E">
        <w:tc>
          <w:tcPr>
            <w:tcW w:w="879" w:type="dxa"/>
          </w:tcPr>
          <w:p w14:paraId="1C10B7EC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6CA2FD" w14:textId="77777777" w:rsidR="00C321B1" w:rsidRDefault="00C321B1" w:rsidP="00D55F9E">
            <w:r>
              <w:rPr>
                <w:sz w:val="16"/>
                <w:szCs w:val="16"/>
              </w:rPr>
              <w:t>5065</w:t>
            </w:r>
          </w:p>
        </w:tc>
        <w:tc>
          <w:tcPr>
            <w:tcW w:w="517" w:type="dxa"/>
          </w:tcPr>
          <w:p w14:paraId="0AB59DFA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A4008" w14:textId="77777777" w:rsidR="00C321B1" w:rsidRDefault="00C321B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F7664D" w14:textId="77777777" w:rsidR="00C321B1" w:rsidRDefault="00C321B1" w:rsidP="00D55F9E">
            <w:r>
              <w:rPr>
                <w:sz w:val="16"/>
                <w:szCs w:val="16"/>
              </w:rPr>
              <w:t>(NR_UE_pow_sav-Core) CR on relaxed measurement in IDLE/INACTIVe mode</w:t>
            </w:r>
          </w:p>
        </w:tc>
        <w:tc>
          <w:tcPr>
            <w:tcW w:w="517" w:type="dxa"/>
          </w:tcPr>
          <w:p w14:paraId="7E1C40F4" w14:textId="77777777" w:rsidR="00C321B1" w:rsidRDefault="00C321B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F4DE8F" w14:textId="77777777" w:rsidR="00C321B1" w:rsidRDefault="00C321B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90AC89F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DBF7034" w14:textId="77777777" w:rsidR="00C321B1" w:rsidRDefault="00C321B1" w:rsidP="00D55F9E">
            <w:r>
              <w:rPr>
                <w:sz w:val="16"/>
                <w:szCs w:val="16"/>
              </w:rPr>
              <w:t>R4-2418402</w:t>
            </w:r>
          </w:p>
        </w:tc>
        <w:tc>
          <w:tcPr>
            <w:tcW w:w="1597" w:type="dxa"/>
          </w:tcPr>
          <w:p w14:paraId="244038DC" w14:textId="77777777" w:rsidR="00C321B1" w:rsidRDefault="00C321B1" w:rsidP="00D55F9E">
            <w:r>
              <w:rPr>
                <w:sz w:val="16"/>
                <w:szCs w:val="16"/>
              </w:rPr>
              <w:t>LG Electronics Inc., vivo</w:t>
            </w:r>
          </w:p>
        </w:tc>
        <w:tc>
          <w:tcPr>
            <w:tcW w:w="1122" w:type="dxa"/>
          </w:tcPr>
          <w:p w14:paraId="4ED20BB7" w14:textId="77777777" w:rsidR="00C321B1" w:rsidRDefault="00C321B1" w:rsidP="00D55F9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6B18435E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DD6FD3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79A911E7" w14:textId="77777777" w:rsidTr="00D55F9E">
        <w:tc>
          <w:tcPr>
            <w:tcW w:w="879" w:type="dxa"/>
          </w:tcPr>
          <w:p w14:paraId="08A480EF" w14:textId="77777777" w:rsidR="00C321B1" w:rsidRDefault="00C321B1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9F30533" w14:textId="77777777" w:rsidR="00C321B1" w:rsidRDefault="00C321B1" w:rsidP="00D55F9E">
            <w:r>
              <w:rPr>
                <w:sz w:val="16"/>
                <w:szCs w:val="16"/>
              </w:rPr>
              <w:t>5066</w:t>
            </w:r>
          </w:p>
        </w:tc>
        <w:tc>
          <w:tcPr>
            <w:tcW w:w="517" w:type="dxa"/>
          </w:tcPr>
          <w:p w14:paraId="6B1B4E17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8FBD06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533B9D" w14:textId="77777777" w:rsidR="00C321B1" w:rsidRDefault="00C321B1" w:rsidP="00D55F9E">
            <w:r>
              <w:rPr>
                <w:sz w:val="16"/>
                <w:szCs w:val="16"/>
              </w:rPr>
              <w:t>(NR_UE_pow_sav-Core) CR on relaxed measurement in IDLE/INACTIVe mode</w:t>
            </w:r>
          </w:p>
        </w:tc>
        <w:tc>
          <w:tcPr>
            <w:tcW w:w="517" w:type="dxa"/>
          </w:tcPr>
          <w:p w14:paraId="5E22C4DC" w14:textId="77777777" w:rsidR="00C321B1" w:rsidRDefault="00C321B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E7090E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5355D3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0103D51" w14:textId="77777777" w:rsidR="00C321B1" w:rsidRDefault="00C321B1" w:rsidP="00D55F9E">
            <w:r>
              <w:rPr>
                <w:sz w:val="16"/>
                <w:szCs w:val="16"/>
              </w:rPr>
              <w:t>R4-2418404</w:t>
            </w:r>
          </w:p>
        </w:tc>
        <w:tc>
          <w:tcPr>
            <w:tcW w:w="1597" w:type="dxa"/>
          </w:tcPr>
          <w:p w14:paraId="1A0D3913" w14:textId="77777777" w:rsidR="00C321B1" w:rsidRDefault="00C321B1" w:rsidP="00D55F9E">
            <w:r>
              <w:rPr>
                <w:sz w:val="16"/>
                <w:szCs w:val="16"/>
              </w:rPr>
              <w:t>LG Electronics Inc., vivo</w:t>
            </w:r>
          </w:p>
        </w:tc>
        <w:tc>
          <w:tcPr>
            <w:tcW w:w="1122" w:type="dxa"/>
          </w:tcPr>
          <w:p w14:paraId="08534FEB" w14:textId="77777777" w:rsidR="00C321B1" w:rsidRDefault="00C321B1" w:rsidP="00D55F9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7F2D9ED1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2BDD3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6DEF4FC0" w14:textId="77777777" w:rsidTr="00D55F9E">
        <w:tc>
          <w:tcPr>
            <w:tcW w:w="879" w:type="dxa"/>
          </w:tcPr>
          <w:p w14:paraId="6620CB58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25D5B3" w14:textId="77777777" w:rsidR="00C321B1" w:rsidRDefault="00C321B1" w:rsidP="00D55F9E">
            <w:r>
              <w:rPr>
                <w:sz w:val="16"/>
                <w:szCs w:val="16"/>
              </w:rPr>
              <w:t>5067</w:t>
            </w:r>
          </w:p>
        </w:tc>
        <w:tc>
          <w:tcPr>
            <w:tcW w:w="517" w:type="dxa"/>
          </w:tcPr>
          <w:p w14:paraId="2D83E8A1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802F99" w14:textId="77777777" w:rsidR="00C321B1" w:rsidRDefault="00C321B1" w:rsidP="00D55F9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AEC285" w14:textId="77777777" w:rsidR="00C321B1" w:rsidRDefault="00C321B1" w:rsidP="00D55F9E">
            <w:r>
              <w:rPr>
                <w:sz w:val="16"/>
                <w:szCs w:val="16"/>
              </w:rPr>
              <w:t>(NR_RRM_Enh-Perf) CR on adding Note in test parameter tables for multiple unknown SCells activation test case</w:t>
            </w:r>
          </w:p>
        </w:tc>
        <w:tc>
          <w:tcPr>
            <w:tcW w:w="517" w:type="dxa"/>
          </w:tcPr>
          <w:p w14:paraId="53693C29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35D48E" w14:textId="77777777" w:rsidR="00C321B1" w:rsidRDefault="00C321B1" w:rsidP="00D55F9E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3727EF07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209B62A" w14:textId="77777777" w:rsidR="00C321B1" w:rsidRDefault="00C321B1" w:rsidP="00D55F9E">
            <w:r>
              <w:rPr>
                <w:sz w:val="16"/>
                <w:szCs w:val="16"/>
              </w:rPr>
              <w:t>R4-2418406</w:t>
            </w:r>
          </w:p>
        </w:tc>
        <w:tc>
          <w:tcPr>
            <w:tcW w:w="1597" w:type="dxa"/>
          </w:tcPr>
          <w:p w14:paraId="199E1BD6" w14:textId="77777777" w:rsidR="00C321B1" w:rsidRDefault="00C321B1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619EAB85" w14:textId="77777777" w:rsidR="00C321B1" w:rsidRDefault="00C321B1" w:rsidP="00D55F9E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F26F1CC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16E8D7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5CD7F7EC" w14:textId="77777777" w:rsidTr="00D55F9E">
        <w:tc>
          <w:tcPr>
            <w:tcW w:w="879" w:type="dxa"/>
          </w:tcPr>
          <w:p w14:paraId="10D37C2D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4F94E7" w14:textId="77777777" w:rsidR="00C321B1" w:rsidRDefault="00C321B1" w:rsidP="00D55F9E">
            <w:r>
              <w:rPr>
                <w:sz w:val="16"/>
                <w:szCs w:val="16"/>
              </w:rPr>
              <w:t>5068</w:t>
            </w:r>
          </w:p>
        </w:tc>
        <w:tc>
          <w:tcPr>
            <w:tcW w:w="517" w:type="dxa"/>
          </w:tcPr>
          <w:p w14:paraId="3410317E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4784DD" w14:textId="77777777" w:rsidR="00C321B1" w:rsidRDefault="00C321B1" w:rsidP="00D55F9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1072D" w14:textId="77777777" w:rsidR="00C321B1" w:rsidRDefault="00C321B1" w:rsidP="00D55F9E">
            <w:r>
              <w:rPr>
                <w:sz w:val="16"/>
                <w:szCs w:val="16"/>
              </w:rPr>
              <w:t>(NR_RRM_Enh-Perf) CR on adding Note in test parameter tables for multiple unknown SCells activation test case</w:t>
            </w:r>
          </w:p>
        </w:tc>
        <w:tc>
          <w:tcPr>
            <w:tcW w:w="517" w:type="dxa"/>
          </w:tcPr>
          <w:p w14:paraId="1E3D0A9D" w14:textId="77777777" w:rsidR="00C321B1" w:rsidRDefault="00C321B1" w:rsidP="00D55F9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CCE488" w14:textId="77777777" w:rsidR="00C321B1" w:rsidRDefault="00C321B1" w:rsidP="00D55F9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D67F16D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7A5A908" w14:textId="77777777" w:rsidR="00C321B1" w:rsidRDefault="00C321B1" w:rsidP="00D55F9E">
            <w:r>
              <w:rPr>
                <w:sz w:val="16"/>
                <w:szCs w:val="16"/>
              </w:rPr>
              <w:t>R4-2418407</w:t>
            </w:r>
          </w:p>
        </w:tc>
        <w:tc>
          <w:tcPr>
            <w:tcW w:w="1597" w:type="dxa"/>
          </w:tcPr>
          <w:p w14:paraId="695267DA" w14:textId="77777777" w:rsidR="00C321B1" w:rsidRDefault="00C321B1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19670F22" w14:textId="77777777" w:rsidR="00C321B1" w:rsidRDefault="00C321B1" w:rsidP="00D55F9E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21BC4546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A5191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684701D9" w14:textId="77777777" w:rsidTr="00D55F9E">
        <w:tc>
          <w:tcPr>
            <w:tcW w:w="879" w:type="dxa"/>
          </w:tcPr>
          <w:p w14:paraId="644F072D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D33F82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5069</w:t>
            </w:r>
          </w:p>
        </w:tc>
        <w:tc>
          <w:tcPr>
            <w:tcW w:w="517" w:type="dxa"/>
          </w:tcPr>
          <w:p w14:paraId="3138493A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5DF83B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08D82F" w14:textId="77777777" w:rsidR="00C321B1" w:rsidRDefault="00C321B1" w:rsidP="00D55F9E">
            <w:pPr>
              <w:rPr>
                <w:sz w:val="16"/>
                <w:szCs w:val="16"/>
              </w:rPr>
            </w:pPr>
            <w:r w:rsidRPr="00593118">
              <w:rPr>
                <w:sz w:val="16"/>
                <w:szCs w:val="16"/>
              </w:rPr>
              <w:t>(NR_RRM_Enh-Perf) CR on adding Note in test parameter tables for multiple unknown SCells activation test case</w:t>
            </w:r>
          </w:p>
        </w:tc>
        <w:tc>
          <w:tcPr>
            <w:tcW w:w="517" w:type="dxa"/>
          </w:tcPr>
          <w:p w14:paraId="2D5A5A5E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499313" w14:textId="77777777" w:rsidR="00C321B1" w:rsidRDefault="00C321B1" w:rsidP="00D55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79C3251" w14:textId="77777777" w:rsidR="00C321B1" w:rsidRDefault="00C321B1" w:rsidP="00D55F9E">
            <w:pPr>
              <w:rPr>
                <w:sz w:val="16"/>
                <w:szCs w:val="16"/>
              </w:rPr>
            </w:pPr>
            <w:r w:rsidRPr="00593118"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E433559" w14:textId="77777777" w:rsidR="00C321B1" w:rsidRDefault="00C321B1" w:rsidP="00D55F9E">
            <w:pPr>
              <w:rPr>
                <w:sz w:val="16"/>
                <w:szCs w:val="16"/>
              </w:rPr>
            </w:pPr>
            <w:r w:rsidRPr="00593118">
              <w:rPr>
                <w:sz w:val="16"/>
                <w:szCs w:val="16"/>
              </w:rPr>
              <w:t>R4-241840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97" w:type="dxa"/>
          </w:tcPr>
          <w:p w14:paraId="23629510" w14:textId="77777777" w:rsidR="00C321B1" w:rsidRDefault="00C321B1" w:rsidP="00D55F9E">
            <w:pPr>
              <w:rPr>
                <w:sz w:val="16"/>
                <w:szCs w:val="16"/>
              </w:rPr>
            </w:pPr>
            <w:r w:rsidRPr="00593118"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17FD58DD" w14:textId="77777777" w:rsidR="00C321B1" w:rsidRDefault="00C321B1" w:rsidP="00D55F9E">
            <w:pPr>
              <w:rPr>
                <w:sz w:val="16"/>
                <w:szCs w:val="16"/>
              </w:rPr>
            </w:pPr>
            <w:r w:rsidRPr="00593118"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6D46C5CA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EB65E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74E174F7" w14:textId="77777777" w:rsidTr="00D55F9E">
        <w:tc>
          <w:tcPr>
            <w:tcW w:w="879" w:type="dxa"/>
          </w:tcPr>
          <w:p w14:paraId="071EC989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264F3B" w14:textId="77777777" w:rsidR="00C321B1" w:rsidRDefault="00C321B1" w:rsidP="00D55F9E">
            <w:r>
              <w:rPr>
                <w:sz w:val="16"/>
                <w:szCs w:val="16"/>
              </w:rPr>
              <w:t>5070</w:t>
            </w:r>
          </w:p>
        </w:tc>
        <w:tc>
          <w:tcPr>
            <w:tcW w:w="517" w:type="dxa"/>
          </w:tcPr>
          <w:p w14:paraId="2FBA68B2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F3B79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A95D63" w14:textId="77777777" w:rsidR="00C321B1" w:rsidRDefault="00C321B1" w:rsidP="00D55F9E">
            <w:r>
              <w:rPr>
                <w:sz w:val="16"/>
                <w:szCs w:val="16"/>
              </w:rPr>
              <w:t>(NR_RRM_enh3-Perf) CR on adding Note in test parameter tables for SCell activation test cases</w:t>
            </w:r>
          </w:p>
        </w:tc>
        <w:tc>
          <w:tcPr>
            <w:tcW w:w="517" w:type="dxa"/>
          </w:tcPr>
          <w:p w14:paraId="13705CEF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A9F89E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BB39D4B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4A5FC33" w14:textId="77777777" w:rsidR="00C321B1" w:rsidRDefault="00C321B1" w:rsidP="00D55F9E">
            <w:r>
              <w:rPr>
                <w:sz w:val="16"/>
                <w:szCs w:val="16"/>
              </w:rPr>
              <w:t>R4-2418409</w:t>
            </w:r>
          </w:p>
        </w:tc>
        <w:tc>
          <w:tcPr>
            <w:tcW w:w="1597" w:type="dxa"/>
          </w:tcPr>
          <w:p w14:paraId="6EC8DB9C" w14:textId="77777777" w:rsidR="00C321B1" w:rsidRDefault="00C321B1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2A9DDA85" w14:textId="77777777" w:rsidR="00C321B1" w:rsidRDefault="00C321B1" w:rsidP="00D55F9E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04D4FB0F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B020A6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78A25790" w14:textId="77777777" w:rsidTr="00D55F9E">
        <w:tc>
          <w:tcPr>
            <w:tcW w:w="879" w:type="dxa"/>
          </w:tcPr>
          <w:p w14:paraId="085120E5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6799BB" w14:textId="77777777" w:rsidR="00C321B1" w:rsidRDefault="00C321B1" w:rsidP="00D55F9E">
            <w:r>
              <w:rPr>
                <w:sz w:val="16"/>
                <w:szCs w:val="16"/>
              </w:rPr>
              <w:t>5071</w:t>
            </w:r>
          </w:p>
        </w:tc>
        <w:tc>
          <w:tcPr>
            <w:tcW w:w="517" w:type="dxa"/>
          </w:tcPr>
          <w:p w14:paraId="408158AD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3B219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444D57" w14:textId="77777777" w:rsidR="00C321B1" w:rsidRDefault="00C321B1" w:rsidP="00D55F9E">
            <w:r>
              <w:rPr>
                <w:sz w:val="16"/>
                <w:szCs w:val="16"/>
              </w:rPr>
              <w:t>CR on specification quality improvement for clause A.4 in TS 38.133</w:t>
            </w:r>
          </w:p>
        </w:tc>
        <w:tc>
          <w:tcPr>
            <w:tcW w:w="517" w:type="dxa"/>
          </w:tcPr>
          <w:p w14:paraId="6E57B76D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4D2FA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DBE8D79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2462DD4" w14:textId="77777777" w:rsidR="00C321B1" w:rsidRDefault="00C321B1" w:rsidP="00D55F9E">
            <w:r>
              <w:rPr>
                <w:sz w:val="16"/>
                <w:szCs w:val="16"/>
              </w:rPr>
              <w:t>R4-2418416</w:t>
            </w:r>
          </w:p>
        </w:tc>
        <w:tc>
          <w:tcPr>
            <w:tcW w:w="1597" w:type="dxa"/>
          </w:tcPr>
          <w:p w14:paraId="6958F3CE" w14:textId="77777777" w:rsidR="00C321B1" w:rsidRDefault="00C321B1" w:rsidP="00D55F9E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148E2538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2C3680BB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F53FEE" w14:textId="77777777" w:rsidR="00C321B1" w:rsidRDefault="00C321B1" w:rsidP="00D55F9E">
            <w:pPr>
              <w:rPr>
                <w:sz w:val="16"/>
                <w:szCs w:val="16"/>
              </w:rPr>
            </w:pPr>
          </w:p>
        </w:tc>
      </w:tr>
      <w:tr w:rsidR="00C321B1" w14:paraId="1934916B" w14:textId="77777777" w:rsidTr="00D55F9E">
        <w:tc>
          <w:tcPr>
            <w:tcW w:w="879" w:type="dxa"/>
          </w:tcPr>
          <w:p w14:paraId="070621CF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4BA44B" w14:textId="77777777" w:rsidR="00C321B1" w:rsidRDefault="00C321B1" w:rsidP="00D55F9E">
            <w:r>
              <w:rPr>
                <w:sz w:val="16"/>
                <w:szCs w:val="16"/>
              </w:rPr>
              <w:t>5156</w:t>
            </w:r>
          </w:p>
        </w:tc>
        <w:tc>
          <w:tcPr>
            <w:tcW w:w="517" w:type="dxa"/>
          </w:tcPr>
          <w:p w14:paraId="1DEA9D87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A9F412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0540F0" w14:textId="77777777" w:rsidR="00C321B1" w:rsidRDefault="00C321B1" w:rsidP="00D55F9E">
            <w:r>
              <w:rPr>
                <w:sz w:val="16"/>
                <w:szCs w:val="16"/>
              </w:rPr>
              <w:t>CR on R18 FR2 SCell activation delay reduction</w:t>
            </w:r>
          </w:p>
        </w:tc>
        <w:tc>
          <w:tcPr>
            <w:tcW w:w="517" w:type="dxa"/>
          </w:tcPr>
          <w:p w14:paraId="77990E53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C78FDF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3E73275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787812E" w14:textId="77777777" w:rsidR="00C321B1" w:rsidRDefault="00C321B1" w:rsidP="00D55F9E">
            <w:r>
              <w:rPr>
                <w:sz w:val="16"/>
                <w:szCs w:val="16"/>
              </w:rPr>
              <w:t>R4-2420154</w:t>
            </w:r>
          </w:p>
        </w:tc>
        <w:tc>
          <w:tcPr>
            <w:tcW w:w="1597" w:type="dxa"/>
          </w:tcPr>
          <w:p w14:paraId="147390EA" w14:textId="77777777" w:rsidR="00C321B1" w:rsidRDefault="00C321B1" w:rsidP="00D55F9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8B1443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62950B1B" w14:textId="77777777" w:rsidR="00C321B1" w:rsidRDefault="00C321B1" w:rsidP="00D55F9E">
            <w:r>
              <w:rPr>
                <w:sz w:val="16"/>
                <w:szCs w:val="16"/>
              </w:rPr>
              <w:t>8.3.17</w:t>
            </w:r>
          </w:p>
        </w:tc>
        <w:tc>
          <w:tcPr>
            <w:tcW w:w="998" w:type="dxa"/>
          </w:tcPr>
          <w:p w14:paraId="0AD7F091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321B1" w14:paraId="4F30BD63" w14:textId="77777777" w:rsidTr="00D55F9E">
        <w:tc>
          <w:tcPr>
            <w:tcW w:w="879" w:type="dxa"/>
          </w:tcPr>
          <w:p w14:paraId="10BB65D4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3E3316" w14:textId="77777777" w:rsidR="00C321B1" w:rsidRDefault="00C321B1" w:rsidP="00D55F9E">
            <w:r>
              <w:rPr>
                <w:sz w:val="16"/>
                <w:szCs w:val="16"/>
              </w:rPr>
              <w:t>5177</w:t>
            </w:r>
          </w:p>
        </w:tc>
        <w:tc>
          <w:tcPr>
            <w:tcW w:w="517" w:type="dxa"/>
          </w:tcPr>
          <w:p w14:paraId="6D3A87E4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7C18CF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D0A37A" w14:textId="77777777" w:rsidR="00C321B1" w:rsidRDefault="00C321B1" w:rsidP="00D55F9E">
            <w:r>
              <w:rPr>
                <w:sz w:val="16"/>
                <w:szCs w:val="16"/>
              </w:rPr>
              <w:t>CR on RRM requirements for eFeRRM</w:t>
            </w:r>
          </w:p>
        </w:tc>
        <w:tc>
          <w:tcPr>
            <w:tcW w:w="517" w:type="dxa"/>
          </w:tcPr>
          <w:p w14:paraId="671C56E9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F0F72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F406A59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53C9B52" w14:textId="77777777" w:rsidR="00C321B1" w:rsidRDefault="00C321B1" w:rsidP="00D55F9E">
            <w:r>
              <w:rPr>
                <w:sz w:val="16"/>
                <w:szCs w:val="16"/>
              </w:rPr>
              <w:t>R4-2420155</w:t>
            </w:r>
          </w:p>
        </w:tc>
        <w:tc>
          <w:tcPr>
            <w:tcW w:w="1597" w:type="dxa"/>
          </w:tcPr>
          <w:p w14:paraId="011F5B1B" w14:textId="77777777" w:rsidR="00C321B1" w:rsidRDefault="00C321B1" w:rsidP="00D55F9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AF6C4C5" w14:textId="77777777" w:rsidR="00C321B1" w:rsidRDefault="00C321B1" w:rsidP="00D55F9E">
            <w:r>
              <w:rPr>
                <w:sz w:val="16"/>
                <w:szCs w:val="16"/>
              </w:rPr>
              <w:t>NR_RRM_enh3</w:t>
            </w:r>
          </w:p>
        </w:tc>
        <w:tc>
          <w:tcPr>
            <w:tcW w:w="2323" w:type="dxa"/>
          </w:tcPr>
          <w:p w14:paraId="57E7889E" w14:textId="77777777" w:rsidR="00C321B1" w:rsidRDefault="00C321B1" w:rsidP="00D55F9E">
            <w:r>
              <w:rPr>
                <w:sz w:val="16"/>
                <w:szCs w:val="16"/>
              </w:rPr>
              <w:t>8.3.17, 8.3.18</w:t>
            </w:r>
          </w:p>
        </w:tc>
        <w:tc>
          <w:tcPr>
            <w:tcW w:w="998" w:type="dxa"/>
          </w:tcPr>
          <w:p w14:paraId="6870EC93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321B1" w14:paraId="6AEC484B" w14:textId="77777777" w:rsidTr="00D55F9E">
        <w:tc>
          <w:tcPr>
            <w:tcW w:w="879" w:type="dxa"/>
          </w:tcPr>
          <w:p w14:paraId="1BDE4DB8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583BA6" w14:textId="77777777" w:rsidR="00C321B1" w:rsidRDefault="00C321B1" w:rsidP="00D55F9E">
            <w:r>
              <w:rPr>
                <w:sz w:val="16"/>
                <w:szCs w:val="16"/>
              </w:rPr>
              <w:t>5184</w:t>
            </w:r>
          </w:p>
        </w:tc>
        <w:tc>
          <w:tcPr>
            <w:tcW w:w="517" w:type="dxa"/>
          </w:tcPr>
          <w:p w14:paraId="65F524CC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91899E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592E44" w14:textId="77777777" w:rsidR="00C321B1" w:rsidRDefault="00C321B1" w:rsidP="00D55F9E">
            <w:r>
              <w:rPr>
                <w:sz w:val="16"/>
                <w:szCs w:val="16"/>
              </w:rPr>
              <w:t>CR on core part of R18 SCell activation enhancement</w:t>
            </w:r>
          </w:p>
        </w:tc>
        <w:tc>
          <w:tcPr>
            <w:tcW w:w="517" w:type="dxa"/>
          </w:tcPr>
          <w:p w14:paraId="4250C590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7FD81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0850FAF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BB793E6" w14:textId="77777777" w:rsidR="00C321B1" w:rsidRDefault="00C321B1" w:rsidP="00D55F9E">
            <w:r>
              <w:rPr>
                <w:sz w:val="16"/>
                <w:szCs w:val="16"/>
              </w:rPr>
              <w:t>R4-2420156</w:t>
            </w:r>
          </w:p>
        </w:tc>
        <w:tc>
          <w:tcPr>
            <w:tcW w:w="1597" w:type="dxa"/>
          </w:tcPr>
          <w:p w14:paraId="5CB1CAE6" w14:textId="77777777" w:rsidR="00C321B1" w:rsidRDefault="00C321B1" w:rsidP="00D55F9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BC1CC6C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44CC102B" w14:textId="77777777" w:rsidR="00C321B1" w:rsidRDefault="00C321B1" w:rsidP="00D55F9E">
            <w:r>
              <w:rPr>
                <w:sz w:val="16"/>
                <w:szCs w:val="16"/>
              </w:rPr>
              <w:t>8.3.12, 8.3.13, 8.3.18</w:t>
            </w:r>
          </w:p>
        </w:tc>
        <w:tc>
          <w:tcPr>
            <w:tcW w:w="998" w:type="dxa"/>
          </w:tcPr>
          <w:p w14:paraId="63951FA7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321B1" w14:paraId="170AE600" w14:textId="77777777" w:rsidTr="00D55F9E">
        <w:tc>
          <w:tcPr>
            <w:tcW w:w="879" w:type="dxa"/>
          </w:tcPr>
          <w:p w14:paraId="059E6467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7E8056" w14:textId="77777777" w:rsidR="00C321B1" w:rsidRDefault="00C321B1" w:rsidP="00D55F9E">
            <w:r>
              <w:rPr>
                <w:sz w:val="16"/>
                <w:szCs w:val="16"/>
              </w:rPr>
              <w:t>5211</w:t>
            </w:r>
          </w:p>
        </w:tc>
        <w:tc>
          <w:tcPr>
            <w:tcW w:w="517" w:type="dxa"/>
          </w:tcPr>
          <w:p w14:paraId="180E3092" w14:textId="77777777" w:rsidR="00C321B1" w:rsidRDefault="00C321B1" w:rsidP="00D55F9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A15E5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6EF9F" w14:textId="77777777" w:rsidR="00C321B1" w:rsidRDefault="00C321B1" w:rsidP="00D55F9E">
            <w:r>
              <w:rPr>
                <w:sz w:val="16"/>
                <w:szCs w:val="16"/>
              </w:rPr>
              <w:t>CR on NR standalone tests with all NR cells in FR1 for RedCap</w:t>
            </w:r>
          </w:p>
        </w:tc>
        <w:tc>
          <w:tcPr>
            <w:tcW w:w="517" w:type="dxa"/>
          </w:tcPr>
          <w:p w14:paraId="1BB3834D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C0E0F6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2831BDB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AD055E8" w14:textId="77777777" w:rsidR="00C321B1" w:rsidRDefault="00C321B1" w:rsidP="00D55F9E">
            <w:r>
              <w:rPr>
                <w:sz w:val="16"/>
                <w:szCs w:val="16"/>
              </w:rPr>
              <w:t>R4-2420118</w:t>
            </w:r>
          </w:p>
        </w:tc>
        <w:tc>
          <w:tcPr>
            <w:tcW w:w="1597" w:type="dxa"/>
          </w:tcPr>
          <w:p w14:paraId="357C8BB6" w14:textId="77777777" w:rsidR="00C321B1" w:rsidRDefault="00C321B1" w:rsidP="00D55F9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088436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0FC4BCD9" w14:textId="77777777" w:rsidR="00C321B1" w:rsidRDefault="00C321B1" w:rsidP="00D55F9E">
            <w:r>
              <w:rPr>
                <w:sz w:val="16"/>
                <w:szCs w:val="16"/>
              </w:rPr>
              <w:t>Clauses A.16</w:t>
            </w:r>
          </w:p>
        </w:tc>
        <w:tc>
          <w:tcPr>
            <w:tcW w:w="998" w:type="dxa"/>
          </w:tcPr>
          <w:p w14:paraId="098D9146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321B1" w14:paraId="0C200A9E" w14:textId="77777777" w:rsidTr="00D55F9E">
        <w:tc>
          <w:tcPr>
            <w:tcW w:w="879" w:type="dxa"/>
          </w:tcPr>
          <w:p w14:paraId="182650FD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FDBC3A" w14:textId="77777777" w:rsidR="00C321B1" w:rsidRDefault="00C321B1" w:rsidP="00D55F9E">
            <w:r>
              <w:rPr>
                <w:sz w:val="16"/>
                <w:szCs w:val="16"/>
              </w:rPr>
              <w:t>5219</w:t>
            </w:r>
          </w:p>
        </w:tc>
        <w:tc>
          <w:tcPr>
            <w:tcW w:w="517" w:type="dxa"/>
          </w:tcPr>
          <w:p w14:paraId="712AA707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56ACF6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35FEC1" w14:textId="77777777" w:rsidR="00C321B1" w:rsidRDefault="00C321B1" w:rsidP="00D55F9E">
            <w:r>
              <w:rPr>
                <w:sz w:val="16"/>
                <w:szCs w:val="16"/>
              </w:rPr>
              <w:t>CR 38.133 RRM specification improvement for clauses 10 to A_3</w:t>
            </w:r>
          </w:p>
        </w:tc>
        <w:tc>
          <w:tcPr>
            <w:tcW w:w="517" w:type="dxa"/>
          </w:tcPr>
          <w:p w14:paraId="567B2474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32572C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F471571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50E5D75" w14:textId="77777777" w:rsidR="00C321B1" w:rsidRDefault="00C321B1" w:rsidP="00D55F9E">
            <w:r>
              <w:rPr>
                <w:sz w:val="16"/>
                <w:szCs w:val="16"/>
              </w:rPr>
              <w:t>R4-2419710</w:t>
            </w:r>
          </w:p>
        </w:tc>
        <w:tc>
          <w:tcPr>
            <w:tcW w:w="1597" w:type="dxa"/>
          </w:tcPr>
          <w:p w14:paraId="1323F6F9" w14:textId="77777777" w:rsidR="00C321B1" w:rsidRDefault="00C321B1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C65B0A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059F6B66" w14:textId="77777777" w:rsidR="00C321B1" w:rsidRDefault="00C321B1" w:rsidP="00D55F9E">
            <w:r>
              <w:rPr>
                <w:sz w:val="16"/>
                <w:szCs w:val="16"/>
              </w:rPr>
              <w:t>10, 12, 12A, A.1, A.2, A.3</w:t>
            </w:r>
          </w:p>
        </w:tc>
        <w:tc>
          <w:tcPr>
            <w:tcW w:w="998" w:type="dxa"/>
          </w:tcPr>
          <w:p w14:paraId="4FE7D696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321B1" w14:paraId="50F75690" w14:textId="77777777" w:rsidTr="00D55F9E">
        <w:tc>
          <w:tcPr>
            <w:tcW w:w="879" w:type="dxa"/>
          </w:tcPr>
          <w:p w14:paraId="444405DF" w14:textId="77777777" w:rsidR="00C321B1" w:rsidRDefault="00C321B1" w:rsidP="00D55F9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0A217E1" w14:textId="77777777" w:rsidR="00C321B1" w:rsidRDefault="00C321B1" w:rsidP="00D55F9E">
            <w:r>
              <w:rPr>
                <w:sz w:val="16"/>
                <w:szCs w:val="16"/>
              </w:rPr>
              <w:t>5220</w:t>
            </w:r>
          </w:p>
        </w:tc>
        <w:tc>
          <w:tcPr>
            <w:tcW w:w="517" w:type="dxa"/>
          </w:tcPr>
          <w:p w14:paraId="657ABA60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4CD217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479CD" w14:textId="77777777" w:rsidR="00C321B1" w:rsidRDefault="00C321B1" w:rsidP="00D55F9E">
            <w:r>
              <w:rPr>
                <w:sz w:val="16"/>
                <w:szCs w:val="16"/>
              </w:rPr>
              <w:t>CR 38.133 RRM specification improvement for clause A_6</w:t>
            </w:r>
          </w:p>
        </w:tc>
        <w:tc>
          <w:tcPr>
            <w:tcW w:w="517" w:type="dxa"/>
          </w:tcPr>
          <w:p w14:paraId="28615EDA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09F92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3767DBA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3C232AC" w14:textId="77777777" w:rsidR="00C321B1" w:rsidRDefault="00C321B1" w:rsidP="00D55F9E">
            <w:r>
              <w:rPr>
                <w:sz w:val="16"/>
                <w:szCs w:val="16"/>
              </w:rPr>
              <w:t>R4-2419711</w:t>
            </w:r>
          </w:p>
        </w:tc>
        <w:tc>
          <w:tcPr>
            <w:tcW w:w="1597" w:type="dxa"/>
          </w:tcPr>
          <w:p w14:paraId="6C1EABC0" w14:textId="77777777" w:rsidR="00C321B1" w:rsidRDefault="00C321B1" w:rsidP="00D55F9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AFD896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4814EBCD" w14:textId="77777777" w:rsidR="00C321B1" w:rsidRDefault="00C321B1" w:rsidP="00D55F9E">
            <w:r>
              <w:rPr>
                <w:sz w:val="16"/>
                <w:szCs w:val="16"/>
              </w:rPr>
              <w:t>A.6</w:t>
            </w:r>
          </w:p>
        </w:tc>
        <w:tc>
          <w:tcPr>
            <w:tcW w:w="998" w:type="dxa"/>
          </w:tcPr>
          <w:p w14:paraId="65A6F44F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321B1" w14:paraId="24DF3EFB" w14:textId="77777777" w:rsidTr="00D55F9E">
        <w:tc>
          <w:tcPr>
            <w:tcW w:w="879" w:type="dxa"/>
          </w:tcPr>
          <w:p w14:paraId="3BC0A050" w14:textId="77777777" w:rsidR="00C321B1" w:rsidRDefault="00C321B1" w:rsidP="00D55F9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D2FA45" w14:textId="77777777" w:rsidR="00C321B1" w:rsidRDefault="00C321B1" w:rsidP="00D55F9E">
            <w:r>
              <w:rPr>
                <w:sz w:val="16"/>
                <w:szCs w:val="16"/>
              </w:rPr>
              <w:t>5229</w:t>
            </w:r>
          </w:p>
        </w:tc>
        <w:tc>
          <w:tcPr>
            <w:tcW w:w="517" w:type="dxa"/>
          </w:tcPr>
          <w:p w14:paraId="23D827C6" w14:textId="77777777" w:rsidR="00C321B1" w:rsidRDefault="00C321B1" w:rsidP="00D55F9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7A9053" w14:textId="77777777" w:rsidR="00C321B1" w:rsidRDefault="00C321B1" w:rsidP="00D55F9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F9F3D" w14:textId="77777777" w:rsidR="00C321B1" w:rsidRDefault="00C321B1" w:rsidP="00D55F9E">
            <w:r>
              <w:rPr>
                <w:sz w:val="16"/>
                <w:szCs w:val="16"/>
              </w:rPr>
              <w:t>CR for RRM Spec Improvement (section 1~6)</w:t>
            </w:r>
          </w:p>
        </w:tc>
        <w:tc>
          <w:tcPr>
            <w:tcW w:w="517" w:type="dxa"/>
          </w:tcPr>
          <w:p w14:paraId="678CADE4" w14:textId="77777777" w:rsidR="00C321B1" w:rsidRDefault="00C321B1" w:rsidP="00D55F9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7EFA7" w14:textId="77777777" w:rsidR="00C321B1" w:rsidRDefault="00C321B1" w:rsidP="00D55F9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4B19BC1" w14:textId="77777777" w:rsidR="00C321B1" w:rsidRDefault="00C321B1" w:rsidP="00D55F9E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CB11CE6" w14:textId="77777777" w:rsidR="00C321B1" w:rsidRDefault="00C321B1" w:rsidP="00D55F9E">
            <w:r>
              <w:rPr>
                <w:sz w:val="16"/>
                <w:szCs w:val="16"/>
              </w:rPr>
              <w:t>R4-2420193</w:t>
            </w:r>
          </w:p>
        </w:tc>
        <w:tc>
          <w:tcPr>
            <w:tcW w:w="1597" w:type="dxa"/>
          </w:tcPr>
          <w:p w14:paraId="51AE589A" w14:textId="77777777" w:rsidR="00C321B1" w:rsidRDefault="00C321B1" w:rsidP="00D55F9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889FCDD" w14:textId="77777777" w:rsidR="00C321B1" w:rsidRDefault="00C321B1" w:rsidP="00D55F9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50B679DC" w14:textId="77777777" w:rsidR="00C321B1" w:rsidRDefault="00C321B1" w:rsidP="00D55F9E">
            <w:r>
              <w:rPr>
                <w:sz w:val="16"/>
                <w:szCs w:val="16"/>
              </w:rPr>
              <w:t>Section 1~6</w:t>
            </w:r>
          </w:p>
        </w:tc>
        <w:tc>
          <w:tcPr>
            <w:tcW w:w="998" w:type="dxa"/>
          </w:tcPr>
          <w:p w14:paraId="036DC305" w14:textId="77777777" w:rsidR="00C321B1" w:rsidRDefault="00C321B1" w:rsidP="00D55F9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37FE473" w14:textId="77777777" w:rsidR="00C321B1" w:rsidRDefault="00C321B1" w:rsidP="00C321B1"/>
    <w:p w14:paraId="054F44D7" w14:textId="77777777" w:rsidR="00D8679F" w:rsidRDefault="00D8679F" w:rsidP="001B1DF5"/>
    <w:p w14:paraId="10B0714B" w14:textId="582B5658" w:rsidR="001B1DF5" w:rsidRDefault="00170619" w:rsidP="001B1DF5">
      <w:pPr>
        <w:pStyle w:val="Heading2"/>
        <w:rPr>
          <w:rFonts w:cs="Arial"/>
          <w:noProof/>
        </w:rPr>
      </w:pPr>
      <w:r w:rsidRPr="00170619">
        <w:rPr>
          <w:noProof/>
        </w:rPr>
        <w:t>RP-24306</w:t>
      </w:r>
      <w:r>
        <w:rPr>
          <w:noProof/>
        </w:rPr>
        <w:t>5</w:t>
      </w:r>
    </w:p>
    <w:p w14:paraId="5BF702D1" w14:textId="25736056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43</w:t>
      </w:r>
    </w:p>
    <w:p w14:paraId="2E33EB16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8078B87" w14:textId="77777777" w:rsidR="00D8679F" w:rsidRDefault="00D8679F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5B40" w:rsidRPr="004E535C" w14:paraId="15E2502F" w14:textId="77777777" w:rsidTr="000776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46C390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C94E4C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CD8211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039274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164289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0345CE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99C6F9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73482D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A4BACC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9ECC6C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151A6E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A3EDF1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EBF352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5B40" w14:paraId="36780A44" w14:textId="77777777" w:rsidTr="00077614">
        <w:tc>
          <w:tcPr>
            <w:tcW w:w="879" w:type="dxa"/>
          </w:tcPr>
          <w:p w14:paraId="262ACD51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53135B07" w14:textId="77777777" w:rsidR="003B5B40" w:rsidRDefault="003B5B40" w:rsidP="00077614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2897FF63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2D410B" w14:textId="77777777" w:rsidR="003B5B40" w:rsidRDefault="003B5B40" w:rsidP="00077614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5253928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600E9E87" w14:textId="77777777" w:rsidR="003B5B40" w:rsidRDefault="003B5B40" w:rsidP="000776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E48992" w14:textId="77777777" w:rsidR="003B5B40" w:rsidRDefault="003B5B40" w:rsidP="00077614">
            <w:r>
              <w:rPr>
                <w:sz w:val="16"/>
                <w:szCs w:val="16"/>
              </w:rPr>
              <w:t>13.0.0</w:t>
            </w:r>
          </w:p>
        </w:tc>
        <w:tc>
          <w:tcPr>
            <w:tcW w:w="758" w:type="dxa"/>
          </w:tcPr>
          <w:p w14:paraId="797E686C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178F4E5" w14:textId="77777777" w:rsidR="003B5B40" w:rsidRDefault="003B5B40" w:rsidP="00077614">
            <w:r>
              <w:rPr>
                <w:sz w:val="16"/>
                <w:szCs w:val="16"/>
              </w:rPr>
              <w:t>R4-2418220</w:t>
            </w:r>
          </w:p>
        </w:tc>
        <w:tc>
          <w:tcPr>
            <w:tcW w:w="1597" w:type="dxa"/>
          </w:tcPr>
          <w:p w14:paraId="185799D6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3B55366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0E4D5F4A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D530E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310148C1" w14:textId="77777777" w:rsidTr="00077614">
        <w:tc>
          <w:tcPr>
            <w:tcW w:w="879" w:type="dxa"/>
          </w:tcPr>
          <w:p w14:paraId="362EA5CD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369B6DCF" w14:textId="77777777" w:rsidR="003B5B40" w:rsidRDefault="003B5B40" w:rsidP="00077614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03D06ADB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00010" w14:textId="77777777" w:rsidR="003B5B40" w:rsidRDefault="003B5B40" w:rsidP="00077614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2E2F61F8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6ACE402E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8123CB" w14:textId="77777777" w:rsidR="003B5B40" w:rsidRDefault="003B5B40" w:rsidP="00077614">
            <w:r>
              <w:rPr>
                <w:sz w:val="16"/>
                <w:szCs w:val="16"/>
              </w:rPr>
              <w:t>14.0.0</w:t>
            </w:r>
          </w:p>
        </w:tc>
        <w:tc>
          <w:tcPr>
            <w:tcW w:w="758" w:type="dxa"/>
          </w:tcPr>
          <w:p w14:paraId="4646D89F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6F1163E" w14:textId="77777777" w:rsidR="003B5B40" w:rsidRDefault="003B5B40" w:rsidP="00077614">
            <w:r>
              <w:rPr>
                <w:sz w:val="16"/>
                <w:szCs w:val="16"/>
              </w:rPr>
              <w:t>R4-2418221</w:t>
            </w:r>
          </w:p>
        </w:tc>
        <w:tc>
          <w:tcPr>
            <w:tcW w:w="1597" w:type="dxa"/>
          </w:tcPr>
          <w:p w14:paraId="09EF1122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370F934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10150E0B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880C9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6EBF1864" w14:textId="77777777" w:rsidTr="00077614">
        <w:tc>
          <w:tcPr>
            <w:tcW w:w="879" w:type="dxa"/>
          </w:tcPr>
          <w:p w14:paraId="1950F4A0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51C54FCD" w14:textId="77777777" w:rsidR="003B5B40" w:rsidRDefault="003B5B40" w:rsidP="00077614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199355B9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C6369" w14:textId="77777777" w:rsidR="003B5B40" w:rsidRDefault="003B5B40" w:rsidP="0007761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8E9EBE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176CB292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0B52D2" w14:textId="77777777" w:rsidR="003B5B40" w:rsidRDefault="003B5B40" w:rsidP="0007761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14:paraId="0D751C95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0D62EE2" w14:textId="77777777" w:rsidR="003B5B40" w:rsidRDefault="003B5B40" w:rsidP="00077614">
            <w:r>
              <w:rPr>
                <w:sz w:val="16"/>
                <w:szCs w:val="16"/>
              </w:rPr>
              <w:t>R4-2418222</w:t>
            </w:r>
          </w:p>
        </w:tc>
        <w:tc>
          <w:tcPr>
            <w:tcW w:w="1597" w:type="dxa"/>
          </w:tcPr>
          <w:p w14:paraId="13D17B22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66D7176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0FA698DB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42CCFF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56D6C63F" w14:textId="77777777" w:rsidTr="00077614">
        <w:tc>
          <w:tcPr>
            <w:tcW w:w="879" w:type="dxa"/>
          </w:tcPr>
          <w:p w14:paraId="3417B8A7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0D13B01E" w14:textId="77777777" w:rsidR="003B5B40" w:rsidRDefault="003B5B40" w:rsidP="00077614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47583362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B81131" w14:textId="77777777" w:rsidR="003B5B40" w:rsidRDefault="003B5B40" w:rsidP="0007761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784F6E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578C0581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BBF7D6" w14:textId="77777777" w:rsidR="003B5B40" w:rsidRDefault="003B5B40" w:rsidP="00077614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131F9BA5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EA2C6AF" w14:textId="77777777" w:rsidR="003B5B40" w:rsidRDefault="003B5B40" w:rsidP="00077614">
            <w:r>
              <w:rPr>
                <w:sz w:val="16"/>
                <w:szCs w:val="16"/>
              </w:rPr>
              <w:t>R4-2418223</w:t>
            </w:r>
          </w:p>
        </w:tc>
        <w:tc>
          <w:tcPr>
            <w:tcW w:w="1597" w:type="dxa"/>
          </w:tcPr>
          <w:p w14:paraId="05ACF4D4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73926E8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46966D78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F2709C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6A2546F0" w14:textId="77777777" w:rsidTr="00077614">
        <w:tc>
          <w:tcPr>
            <w:tcW w:w="879" w:type="dxa"/>
          </w:tcPr>
          <w:p w14:paraId="088033DC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395231A6" w14:textId="77777777" w:rsidR="003B5B40" w:rsidRDefault="003B5B40" w:rsidP="00077614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21478606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D4A0D" w14:textId="77777777" w:rsidR="003B5B40" w:rsidRDefault="003B5B40" w:rsidP="000776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3EC590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4C2E1448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CCE85F" w14:textId="77777777" w:rsidR="003B5B40" w:rsidRDefault="003B5B40" w:rsidP="00077614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FB52AA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59F088C" w14:textId="77777777" w:rsidR="003B5B40" w:rsidRDefault="003B5B40" w:rsidP="00077614">
            <w:r>
              <w:rPr>
                <w:sz w:val="16"/>
                <w:szCs w:val="16"/>
              </w:rPr>
              <w:t>R4-2418224</w:t>
            </w:r>
          </w:p>
        </w:tc>
        <w:tc>
          <w:tcPr>
            <w:tcW w:w="1597" w:type="dxa"/>
          </w:tcPr>
          <w:p w14:paraId="41178C98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F7983BA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33BF4E9D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37A0EB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6C76BEBF" w14:textId="77777777" w:rsidTr="00077614">
        <w:tc>
          <w:tcPr>
            <w:tcW w:w="879" w:type="dxa"/>
          </w:tcPr>
          <w:p w14:paraId="331F50C9" w14:textId="77777777" w:rsidR="003B5B40" w:rsidRDefault="003B5B40" w:rsidP="00077614">
            <w:r>
              <w:rPr>
                <w:sz w:val="16"/>
                <w:szCs w:val="16"/>
              </w:rPr>
              <w:t>37.902</w:t>
            </w:r>
          </w:p>
        </w:tc>
        <w:tc>
          <w:tcPr>
            <w:tcW w:w="637" w:type="dxa"/>
          </w:tcPr>
          <w:p w14:paraId="536B0290" w14:textId="77777777" w:rsidR="003B5B40" w:rsidRDefault="003B5B40" w:rsidP="00077614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4B4E3C75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722ECC" w14:textId="77777777" w:rsidR="003B5B40" w:rsidRDefault="003B5B40" w:rsidP="000776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79F6DE" w14:textId="77777777" w:rsidR="003B5B40" w:rsidRDefault="003B5B40" w:rsidP="00077614">
            <w:r>
              <w:rPr>
                <w:sz w:val="16"/>
                <w:szCs w:val="16"/>
              </w:rPr>
              <w:t>CR to TR 37.902 on adding test method for UE over 72mm wide [OTA_WideHand]</w:t>
            </w:r>
          </w:p>
        </w:tc>
        <w:tc>
          <w:tcPr>
            <w:tcW w:w="517" w:type="dxa"/>
          </w:tcPr>
          <w:p w14:paraId="48006350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EEC489" w14:textId="77777777" w:rsidR="003B5B40" w:rsidRDefault="003B5B40" w:rsidP="00077614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F698C1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24F0DEA" w14:textId="77777777" w:rsidR="003B5B40" w:rsidRDefault="003B5B40" w:rsidP="00077614">
            <w:r>
              <w:rPr>
                <w:sz w:val="16"/>
                <w:szCs w:val="16"/>
              </w:rPr>
              <w:t>R4-2418225</w:t>
            </w:r>
          </w:p>
        </w:tc>
        <w:tc>
          <w:tcPr>
            <w:tcW w:w="1597" w:type="dxa"/>
          </w:tcPr>
          <w:p w14:paraId="6DD58FC3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4F9302A" w14:textId="77777777" w:rsidR="003B5B40" w:rsidRDefault="003B5B40" w:rsidP="00077614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14:paraId="56B98CB4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57C03D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</w:tbl>
    <w:p w14:paraId="02A2CAB2" w14:textId="77777777" w:rsidR="003B5B40" w:rsidRDefault="003B5B40" w:rsidP="001B1DF5"/>
    <w:p w14:paraId="56439B22" w14:textId="5928BC27" w:rsidR="001B1DF5" w:rsidRDefault="00170619" w:rsidP="001B1DF5">
      <w:pPr>
        <w:pStyle w:val="Heading2"/>
        <w:rPr>
          <w:rFonts w:cs="Arial"/>
          <w:noProof/>
        </w:rPr>
      </w:pPr>
      <w:r w:rsidRPr="00170619">
        <w:rPr>
          <w:noProof/>
        </w:rPr>
        <w:t>RP-24306</w:t>
      </w:r>
      <w:r>
        <w:rPr>
          <w:noProof/>
        </w:rPr>
        <w:t>6</w:t>
      </w:r>
    </w:p>
    <w:p w14:paraId="7AA343A9" w14:textId="1496D00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44</w:t>
      </w:r>
    </w:p>
    <w:p w14:paraId="6467A234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A88001F" w14:textId="77777777" w:rsidR="001B1DF5" w:rsidRDefault="001B1DF5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5B40" w:rsidRPr="004E535C" w14:paraId="5B6FC06B" w14:textId="77777777" w:rsidTr="000776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25CB1D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EE07DB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B01AC0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FF0873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F3EF4D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3060C5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FD52E3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61A8E7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9988F9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28973F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3EF6BF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8CD354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9432DB" w14:textId="77777777" w:rsidR="003B5B40" w:rsidRPr="00BF1EB6" w:rsidRDefault="003B5B40" w:rsidP="000776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5B40" w14:paraId="37A62464" w14:textId="77777777" w:rsidTr="00077614">
        <w:tc>
          <w:tcPr>
            <w:tcW w:w="879" w:type="dxa"/>
          </w:tcPr>
          <w:p w14:paraId="69359FF0" w14:textId="77777777" w:rsidR="003B5B40" w:rsidRDefault="003B5B40" w:rsidP="00077614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49459693" w14:textId="77777777" w:rsidR="003B5B40" w:rsidRDefault="003B5B40" w:rsidP="00077614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0DAE5DD2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5201A6" w14:textId="77777777" w:rsidR="003B5B40" w:rsidRDefault="003B5B40" w:rsidP="00077614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66163EA1" w14:textId="77777777" w:rsidR="003B5B40" w:rsidRDefault="003B5B40" w:rsidP="00077614">
            <w:r>
              <w:rPr>
                <w:sz w:val="16"/>
                <w:szCs w:val="16"/>
              </w:rPr>
              <w:t>CR to TS 37.144 on adding test method for UE over 72mm wide [OTA_WideHand]</w:t>
            </w:r>
          </w:p>
        </w:tc>
        <w:tc>
          <w:tcPr>
            <w:tcW w:w="517" w:type="dxa"/>
          </w:tcPr>
          <w:p w14:paraId="7E6D941B" w14:textId="77777777" w:rsidR="003B5B40" w:rsidRDefault="003B5B40" w:rsidP="000776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D7C60C" w14:textId="77777777" w:rsidR="003B5B40" w:rsidRDefault="003B5B40" w:rsidP="00077614">
            <w:r>
              <w:rPr>
                <w:sz w:val="16"/>
                <w:szCs w:val="16"/>
              </w:rPr>
              <w:t>14.8.0</w:t>
            </w:r>
          </w:p>
        </w:tc>
        <w:tc>
          <w:tcPr>
            <w:tcW w:w="758" w:type="dxa"/>
          </w:tcPr>
          <w:p w14:paraId="0CD5861E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686D282" w14:textId="77777777" w:rsidR="003B5B40" w:rsidRDefault="003B5B40" w:rsidP="00077614">
            <w:r>
              <w:rPr>
                <w:sz w:val="16"/>
                <w:szCs w:val="16"/>
              </w:rPr>
              <w:t>R4-2418226</w:t>
            </w:r>
          </w:p>
        </w:tc>
        <w:tc>
          <w:tcPr>
            <w:tcW w:w="1597" w:type="dxa"/>
          </w:tcPr>
          <w:p w14:paraId="2D46CC79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01F128E" w14:textId="77777777" w:rsidR="003B5B40" w:rsidRDefault="003B5B40" w:rsidP="00077614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131787D6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2E3B4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4F01E501" w14:textId="77777777" w:rsidTr="00077614">
        <w:tc>
          <w:tcPr>
            <w:tcW w:w="879" w:type="dxa"/>
          </w:tcPr>
          <w:p w14:paraId="7BCEEC69" w14:textId="77777777" w:rsidR="003B5B40" w:rsidRDefault="003B5B40" w:rsidP="00077614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4C50816A" w14:textId="77777777" w:rsidR="003B5B40" w:rsidRDefault="003B5B40" w:rsidP="00077614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4781905B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BCC86" w14:textId="77777777" w:rsidR="003B5B40" w:rsidRDefault="003B5B40" w:rsidP="0007761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3205E0" w14:textId="77777777" w:rsidR="003B5B40" w:rsidRDefault="003B5B40" w:rsidP="00077614">
            <w:r>
              <w:rPr>
                <w:sz w:val="16"/>
                <w:szCs w:val="16"/>
              </w:rPr>
              <w:t>CR to TS 37.144 on adding test method for UE over 72mm wide [OTA_WideHand]</w:t>
            </w:r>
          </w:p>
        </w:tc>
        <w:tc>
          <w:tcPr>
            <w:tcW w:w="517" w:type="dxa"/>
          </w:tcPr>
          <w:p w14:paraId="00182A03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105B14" w14:textId="77777777" w:rsidR="003B5B40" w:rsidRDefault="003B5B40" w:rsidP="00077614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14:paraId="2082EBA1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9964D0A" w14:textId="77777777" w:rsidR="003B5B40" w:rsidRDefault="003B5B40" w:rsidP="00077614">
            <w:r>
              <w:rPr>
                <w:sz w:val="16"/>
                <w:szCs w:val="16"/>
              </w:rPr>
              <w:t>R4-2418227</w:t>
            </w:r>
          </w:p>
        </w:tc>
        <w:tc>
          <w:tcPr>
            <w:tcW w:w="1597" w:type="dxa"/>
          </w:tcPr>
          <w:p w14:paraId="76165265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163DDC2" w14:textId="77777777" w:rsidR="003B5B40" w:rsidRDefault="003B5B40" w:rsidP="00077614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7F3F390F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7CEFA2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7AE80C8B" w14:textId="77777777" w:rsidTr="00077614">
        <w:tc>
          <w:tcPr>
            <w:tcW w:w="879" w:type="dxa"/>
          </w:tcPr>
          <w:p w14:paraId="16BB3853" w14:textId="77777777" w:rsidR="003B5B40" w:rsidRDefault="003B5B40" w:rsidP="00077614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276C7D47" w14:textId="77777777" w:rsidR="003B5B40" w:rsidRDefault="003B5B40" w:rsidP="00077614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080EDE52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394E1" w14:textId="77777777" w:rsidR="003B5B40" w:rsidRDefault="003B5B40" w:rsidP="0007761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235235" w14:textId="77777777" w:rsidR="003B5B40" w:rsidRDefault="003B5B40" w:rsidP="00077614">
            <w:r>
              <w:rPr>
                <w:sz w:val="16"/>
                <w:szCs w:val="16"/>
              </w:rPr>
              <w:t>CR to TS 37.144 on adding test method for UE over 72mm wide [OTA_WideHand]</w:t>
            </w:r>
          </w:p>
        </w:tc>
        <w:tc>
          <w:tcPr>
            <w:tcW w:w="517" w:type="dxa"/>
          </w:tcPr>
          <w:p w14:paraId="64158641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CC6500" w14:textId="77777777" w:rsidR="003B5B40" w:rsidRDefault="003B5B40" w:rsidP="00077614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44B6E5E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CD5DCEC" w14:textId="77777777" w:rsidR="003B5B40" w:rsidRDefault="003B5B40" w:rsidP="00077614">
            <w:r>
              <w:rPr>
                <w:sz w:val="16"/>
                <w:szCs w:val="16"/>
              </w:rPr>
              <w:t>R4-2418228</w:t>
            </w:r>
          </w:p>
        </w:tc>
        <w:tc>
          <w:tcPr>
            <w:tcW w:w="1597" w:type="dxa"/>
          </w:tcPr>
          <w:p w14:paraId="53891C3B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E0CDCBF" w14:textId="77777777" w:rsidR="003B5B40" w:rsidRDefault="003B5B40" w:rsidP="00077614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5E7D7901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98119A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3231CB5C" w14:textId="77777777" w:rsidTr="00077614">
        <w:tc>
          <w:tcPr>
            <w:tcW w:w="879" w:type="dxa"/>
          </w:tcPr>
          <w:p w14:paraId="33363B44" w14:textId="77777777" w:rsidR="003B5B40" w:rsidRDefault="003B5B40" w:rsidP="00077614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428C6277" w14:textId="77777777" w:rsidR="003B5B40" w:rsidRDefault="003B5B40" w:rsidP="00077614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1EAA4301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D933B1" w14:textId="77777777" w:rsidR="003B5B40" w:rsidRDefault="003B5B40" w:rsidP="000776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A0B4DE" w14:textId="77777777" w:rsidR="003B5B40" w:rsidRDefault="003B5B40" w:rsidP="00077614">
            <w:r>
              <w:rPr>
                <w:sz w:val="16"/>
                <w:szCs w:val="16"/>
              </w:rPr>
              <w:t>CR to TS 37.144 on adding test method for UE over 72mm wide [OTA_WideHand]</w:t>
            </w:r>
          </w:p>
        </w:tc>
        <w:tc>
          <w:tcPr>
            <w:tcW w:w="517" w:type="dxa"/>
          </w:tcPr>
          <w:p w14:paraId="7F475886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1C0F80" w14:textId="77777777" w:rsidR="003B5B40" w:rsidRDefault="003B5B40" w:rsidP="00077614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28BA766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2A1BE4F" w14:textId="77777777" w:rsidR="003B5B40" w:rsidRDefault="003B5B40" w:rsidP="00077614">
            <w:r>
              <w:rPr>
                <w:sz w:val="16"/>
                <w:szCs w:val="16"/>
              </w:rPr>
              <w:t>R4-2418229</w:t>
            </w:r>
          </w:p>
        </w:tc>
        <w:tc>
          <w:tcPr>
            <w:tcW w:w="1597" w:type="dxa"/>
          </w:tcPr>
          <w:p w14:paraId="720EB6C3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9863D6B" w14:textId="77777777" w:rsidR="003B5B40" w:rsidRDefault="003B5B40" w:rsidP="00077614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6DEEFEF8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B86CC7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  <w:tr w:rsidR="003B5B40" w14:paraId="152EDE7D" w14:textId="77777777" w:rsidTr="00077614">
        <w:tc>
          <w:tcPr>
            <w:tcW w:w="879" w:type="dxa"/>
          </w:tcPr>
          <w:p w14:paraId="3B5363AF" w14:textId="77777777" w:rsidR="003B5B40" w:rsidRDefault="003B5B40" w:rsidP="00077614">
            <w:r>
              <w:rPr>
                <w:sz w:val="16"/>
                <w:szCs w:val="16"/>
              </w:rPr>
              <w:t>37.144</w:t>
            </w:r>
          </w:p>
        </w:tc>
        <w:tc>
          <w:tcPr>
            <w:tcW w:w="637" w:type="dxa"/>
          </w:tcPr>
          <w:p w14:paraId="0924138F" w14:textId="77777777" w:rsidR="003B5B40" w:rsidRDefault="003B5B40" w:rsidP="00077614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480F0667" w14:textId="77777777" w:rsidR="003B5B40" w:rsidRDefault="003B5B40" w:rsidP="000776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572C4" w14:textId="77777777" w:rsidR="003B5B40" w:rsidRDefault="003B5B40" w:rsidP="000776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C07868" w14:textId="77777777" w:rsidR="003B5B40" w:rsidRDefault="003B5B40" w:rsidP="00077614">
            <w:r>
              <w:rPr>
                <w:sz w:val="16"/>
                <w:szCs w:val="16"/>
              </w:rPr>
              <w:t>CR to TS 37.144 on adding test method for UE over 72mm wide [OTA_WideHand]</w:t>
            </w:r>
          </w:p>
        </w:tc>
        <w:tc>
          <w:tcPr>
            <w:tcW w:w="517" w:type="dxa"/>
          </w:tcPr>
          <w:p w14:paraId="31D81841" w14:textId="77777777" w:rsidR="003B5B40" w:rsidRDefault="003B5B40" w:rsidP="000776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2753B9" w14:textId="77777777" w:rsidR="003B5B40" w:rsidRDefault="003B5B40" w:rsidP="000776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C3BF70" w14:textId="77777777" w:rsidR="003B5B40" w:rsidRDefault="003B5B40" w:rsidP="00077614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D9426B9" w14:textId="77777777" w:rsidR="003B5B40" w:rsidRDefault="003B5B40" w:rsidP="00077614">
            <w:r>
              <w:rPr>
                <w:sz w:val="16"/>
                <w:szCs w:val="16"/>
              </w:rPr>
              <w:t>R4-2418230</w:t>
            </w:r>
          </w:p>
        </w:tc>
        <w:tc>
          <w:tcPr>
            <w:tcW w:w="1597" w:type="dxa"/>
          </w:tcPr>
          <w:p w14:paraId="279E446D" w14:textId="77777777" w:rsidR="003B5B40" w:rsidRDefault="003B5B40" w:rsidP="000776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DB3CC6E" w14:textId="77777777" w:rsidR="003B5B40" w:rsidRDefault="003B5B40" w:rsidP="00077614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14:paraId="75B6990F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1AD373" w14:textId="77777777" w:rsidR="003B5B40" w:rsidRDefault="003B5B40" w:rsidP="00077614">
            <w:pPr>
              <w:rPr>
                <w:sz w:val="16"/>
                <w:szCs w:val="16"/>
              </w:rPr>
            </w:pPr>
          </w:p>
        </w:tc>
      </w:tr>
    </w:tbl>
    <w:p w14:paraId="20CCE8D4" w14:textId="77777777" w:rsidR="00A953C5" w:rsidRDefault="00A953C5" w:rsidP="001B1DF5"/>
    <w:p w14:paraId="78B76A3E" w14:textId="09D195C9" w:rsidR="001B1DF5" w:rsidRDefault="00B31859" w:rsidP="001B1DF5">
      <w:pPr>
        <w:pStyle w:val="Heading2"/>
        <w:rPr>
          <w:rFonts w:cs="Arial"/>
          <w:noProof/>
        </w:rPr>
      </w:pPr>
      <w:r w:rsidRPr="00B31859">
        <w:rPr>
          <w:noProof/>
        </w:rPr>
        <w:t>RP-243067</w:t>
      </w:r>
    </w:p>
    <w:p w14:paraId="2F73B43A" w14:textId="2B240EEF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1B1DF5">
        <w:rPr>
          <w:rFonts w:ascii="Arial" w:hAnsi="Arial" w:cs="Arial"/>
          <w:b/>
          <w:bCs/>
        </w:rPr>
        <w:t>RAN4 CRs to NR+LTE TEI17 – Batch 1</w:t>
      </w:r>
    </w:p>
    <w:p w14:paraId="04D5D789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4EBD" w:rsidRPr="004E535C" w14:paraId="4A708F80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840330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7B257F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5A69E7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9DAAFE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B5B793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50726C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4261FE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4B60F10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6C9EB9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11E4BE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811615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38DAED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3391E2" w14:textId="77777777" w:rsidR="00454EBD" w:rsidRPr="00BF1EB6" w:rsidRDefault="00454EBD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4EBD" w14:paraId="522CF131" w14:textId="77777777" w:rsidTr="009C30E3">
        <w:tc>
          <w:tcPr>
            <w:tcW w:w="879" w:type="dxa"/>
          </w:tcPr>
          <w:p w14:paraId="5B3DF9D7" w14:textId="77777777" w:rsidR="00454EBD" w:rsidRDefault="00454EBD" w:rsidP="009C30E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3A68CDC" w14:textId="77777777" w:rsidR="00454EBD" w:rsidRDefault="00454EBD" w:rsidP="009C30E3">
            <w:r>
              <w:rPr>
                <w:sz w:val="16"/>
                <w:szCs w:val="16"/>
              </w:rPr>
              <w:t>4996</w:t>
            </w:r>
          </w:p>
        </w:tc>
        <w:tc>
          <w:tcPr>
            <w:tcW w:w="517" w:type="dxa"/>
          </w:tcPr>
          <w:p w14:paraId="5776D95E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7DD853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E08E37" w14:textId="77777777" w:rsidR="00454EBD" w:rsidRDefault="00454EBD" w:rsidP="009C30E3">
            <w:r>
              <w:rPr>
                <w:sz w:val="16"/>
                <w:szCs w:val="16"/>
              </w:rPr>
              <w:t>(TEI17) CR to TS 36.104 - BS spurious receiver protection note [MSR_BSRF_RX]</w:t>
            </w:r>
          </w:p>
        </w:tc>
        <w:tc>
          <w:tcPr>
            <w:tcW w:w="517" w:type="dxa"/>
          </w:tcPr>
          <w:p w14:paraId="0CBCB850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790DB" w14:textId="77777777" w:rsidR="00454EBD" w:rsidRDefault="00454EBD" w:rsidP="009C30E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A7CF973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77A8D16" w14:textId="77777777" w:rsidR="00454EBD" w:rsidRDefault="00454EBD" w:rsidP="009C30E3">
            <w:r>
              <w:rPr>
                <w:sz w:val="16"/>
                <w:szCs w:val="16"/>
              </w:rPr>
              <w:t>R4-2419223</w:t>
            </w:r>
          </w:p>
        </w:tc>
        <w:tc>
          <w:tcPr>
            <w:tcW w:w="1597" w:type="dxa"/>
          </w:tcPr>
          <w:p w14:paraId="63837CCD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57AF52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CEDB761" w14:textId="77777777" w:rsidR="00454EBD" w:rsidRDefault="00454EBD" w:rsidP="009C30E3">
            <w:r>
              <w:rPr>
                <w:sz w:val="16"/>
                <w:szCs w:val="16"/>
              </w:rPr>
              <w:t>6.6.4.2</w:t>
            </w:r>
          </w:p>
        </w:tc>
        <w:tc>
          <w:tcPr>
            <w:tcW w:w="998" w:type="dxa"/>
          </w:tcPr>
          <w:p w14:paraId="36A0CEDE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...; TS 36.141; TS/TR ... CR ... </w:t>
            </w:r>
          </w:p>
        </w:tc>
      </w:tr>
      <w:tr w:rsidR="00454EBD" w14:paraId="2CCC0AF7" w14:textId="77777777" w:rsidTr="009C30E3">
        <w:tc>
          <w:tcPr>
            <w:tcW w:w="879" w:type="dxa"/>
          </w:tcPr>
          <w:p w14:paraId="212DB6C6" w14:textId="77777777" w:rsidR="00454EBD" w:rsidRDefault="00454EBD" w:rsidP="009C30E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1C998D4" w14:textId="77777777" w:rsidR="00454EBD" w:rsidRDefault="00454EBD" w:rsidP="009C30E3">
            <w:r>
              <w:rPr>
                <w:sz w:val="16"/>
                <w:szCs w:val="16"/>
              </w:rPr>
              <w:t>4997</w:t>
            </w:r>
          </w:p>
        </w:tc>
        <w:tc>
          <w:tcPr>
            <w:tcW w:w="517" w:type="dxa"/>
          </w:tcPr>
          <w:p w14:paraId="5DF8E11E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E12F84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E898D7" w14:textId="77777777" w:rsidR="00454EBD" w:rsidRDefault="00454EBD" w:rsidP="009C30E3">
            <w:r>
              <w:rPr>
                <w:sz w:val="16"/>
                <w:szCs w:val="16"/>
              </w:rPr>
              <w:t>(TEI17) CR to TS 36.104 - BS spurious receiver protection note [MSR_BSRF_RX]</w:t>
            </w:r>
          </w:p>
        </w:tc>
        <w:tc>
          <w:tcPr>
            <w:tcW w:w="517" w:type="dxa"/>
          </w:tcPr>
          <w:p w14:paraId="323C71A8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E1161E" w14:textId="77777777" w:rsidR="00454EBD" w:rsidRDefault="00454EBD" w:rsidP="009C30E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D1A5FCD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7DA32AE" w14:textId="77777777" w:rsidR="00454EBD" w:rsidRDefault="00454EBD" w:rsidP="009C30E3">
            <w:r>
              <w:rPr>
                <w:sz w:val="16"/>
                <w:szCs w:val="16"/>
              </w:rPr>
              <w:t>R4-2419224</w:t>
            </w:r>
          </w:p>
        </w:tc>
        <w:tc>
          <w:tcPr>
            <w:tcW w:w="1597" w:type="dxa"/>
          </w:tcPr>
          <w:p w14:paraId="08D73D1E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505DC6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A2A3F68" w14:textId="77777777" w:rsidR="00454EBD" w:rsidRDefault="00454EBD" w:rsidP="009C30E3">
            <w:r>
              <w:rPr>
                <w:sz w:val="16"/>
                <w:szCs w:val="16"/>
              </w:rPr>
              <w:t>6.6.4.2</w:t>
            </w:r>
          </w:p>
        </w:tc>
        <w:tc>
          <w:tcPr>
            <w:tcW w:w="998" w:type="dxa"/>
          </w:tcPr>
          <w:p w14:paraId="21CF67C1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...; TS 36.141;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54EBD" w14:paraId="03000CCA" w14:textId="77777777" w:rsidTr="009C30E3">
        <w:tc>
          <w:tcPr>
            <w:tcW w:w="879" w:type="dxa"/>
          </w:tcPr>
          <w:p w14:paraId="2ACD73E2" w14:textId="77777777" w:rsidR="00454EBD" w:rsidRDefault="00454EBD" w:rsidP="009C30E3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26E369E3" w14:textId="77777777" w:rsidR="00454EBD" w:rsidRDefault="00454EBD" w:rsidP="009C30E3"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 w14:paraId="7D61F98F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FE9D2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A9F555" w14:textId="77777777" w:rsidR="00454EBD" w:rsidRDefault="00454EBD" w:rsidP="009C30E3">
            <w:r>
              <w:rPr>
                <w:sz w:val="16"/>
                <w:szCs w:val="16"/>
              </w:rPr>
              <w:t>(TEI17) CR to TS 36.141 - BS spurious receiver protection note [MSR_BSRF_RX]</w:t>
            </w:r>
          </w:p>
        </w:tc>
        <w:tc>
          <w:tcPr>
            <w:tcW w:w="517" w:type="dxa"/>
          </w:tcPr>
          <w:p w14:paraId="103581C4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00568" w14:textId="77777777" w:rsidR="00454EBD" w:rsidRDefault="00454EBD" w:rsidP="009C30E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49C5261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C1126C8" w14:textId="77777777" w:rsidR="00454EBD" w:rsidRDefault="00454EBD" w:rsidP="009C30E3">
            <w:r>
              <w:rPr>
                <w:sz w:val="16"/>
                <w:szCs w:val="16"/>
              </w:rPr>
              <w:t>R4-2419225</w:t>
            </w:r>
          </w:p>
        </w:tc>
        <w:tc>
          <w:tcPr>
            <w:tcW w:w="1597" w:type="dxa"/>
          </w:tcPr>
          <w:p w14:paraId="6909B4CC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69F6EA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0322BB3" w14:textId="77777777" w:rsidR="00454EBD" w:rsidRDefault="00454EBD" w:rsidP="009C30E3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7FC350CF" w14:textId="77777777" w:rsidR="00454EBD" w:rsidRDefault="00454EBD" w:rsidP="009C30E3">
            <w:r>
              <w:rPr>
                <w:sz w:val="16"/>
                <w:szCs w:val="16"/>
              </w:rPr>
              <w:t xml:space="preserve">TS 36.104; TS/TR ... CR ...; TS/TR ... CR ... </w:t>
            </w:r>
          </w:p>
        </w:tc>
      </w:tr>
      <w:tr w:rsidR="00454EBD" w14:paraId="36BBC269" w14:textId="77777777" w:rsidTr="009C30E3">
        <w:tc>
          <w:tcPr>
            <w:tcW w:w="879" w:type="dxa"/>
          </w:tcPr>
          <w:p w14:paraId="33F750F7" w14:textId="77777777" w:rsidR="00454EBD" w:rsidRDefault="00454EBD" w:rsidP="009C30E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1E9D452" w14:textId="77777777" w:rsidR="00454EBD" w:rsidRDefault="00454EBD" w:rsidP="009C30E3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</w:tcPr>
          <w:p w14:paraId="72832E4B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3F1A7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AA57A1" w14:textId="77777777" w:rsidR="00454EBD" w:rsidRDefault="00454EBD" w:rsidP="009C30E3">
            <w:r>
              <w:rPr>
                <w:sz w:val="16"/>
                <w:szCs w:val="16"/>
              </w:rPr>
              <w:t>(TEI17) CR to TS 36.141 - BS spurious receiver protection note [MSR_BSRF_RX]</w:t>
            </w:r>
          </w:p>
        </w:tc>
        <w:tc>
          <w:tcPr>
            <w:tcW w:w="517" w:type="dxa"/>
          </w:tcPr>
          <w:p w14:paraId="64F08BA9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2AB9DE" w14:textId="77777777" w:rsidR="00454EBD" w:rsidRDefault="00454EBD" w:rsidP="009C30E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12973EF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E515C16" w14:textId="77777777" w:rsidR="00454EBD" w:rsidRDefault="00454EBD" w:rsidP="009C30E3">
            <w:r>
              <w:rPr>
                <w:sz w:val="16"/>
                <w:szCs w:val="16"/>
              </w:rPr>
              <w:t>R4-2419226</w:t>
            </w:r>
          </w:p>
        </w:tc>
        <w:tc>
          <w:tcPr>
            <w:tcW w:w="1597" w:type="dxa"/>
          </w:tcPr>
          <w:p w14:paraId="32467DAD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502CD7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FD50985" w14:textId="77777777" w:rsidR="00454EBD" w:rsidRDefault="00454EBD" w:rsidP="009C30E3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2ADB3638" w14:textId="77777777" w:rsidR="00454EBD" w:rsidRDefault="00454EBD" w:rsidP="009C30E3">
            <w:r>
              <w:rPr>
                <w:sz w:val="16"/>
                <w:szCs w:val="16"/>
              </w:rPr>
              <w:t xml:space="preserve">TS 36.104; TS/TR ... CR ...; TS/TR ... CR ... </w:t>
            </w:r>
          </w:p>
        </w:tc>
      </w:tr>
      <w:tr w:rsidR="00454EBD" w14:paraId="69B51F37" w14:textId="77777777" w:rsidTr="009C30E3">
        <w:tc>
          <w:tcPr>
            <w:tcW w:w="879" w:type="dxa"/>
          </w:tcPr>
          <w:p w14:paraId="5C1DF53C" w14:textId="77777777" w:rsidR="00454EBD" w:rsidRDefault="00454EBD" w:rsidP="009C30E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455D664" w14:textId="77777777" w:rsidR="00454EBD" w:rsidRDefault="00454EBD" w:rsidP="009C30E3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14:paraId="6C0E7AC4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89323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8168C6" w14:textId="77777777" w:rsidR="00454EBD" w:rsidRDefault="00454EBD" w:rsidP="009C30E3">
            <w:r>
              <w:rPr>
                <w:sz w:val="16"/>
                <w:szCs w:val="16"/>
              </w:rPr>
              <w:t>(TEI17) CR to TS 37.104 - BS spurious receiver protection note [MSR_BSRF_RX]</w:t>
            </w:r>
          </w:p>
        </w:tc>
        <w:tc>
          <w:tcPr>
            <w:tcW w:w="517" w:type="dxa"/>
          </w:tcPr>
          <w:p w14:paraId="1B9D6394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01E19D" w14:textId="77777777" w:rsidR="00454EBD" w:rsidRDefault="00454EBD" w:rsidP="009C30E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338E407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890CFE4" w14:textId="77777777" w:rsidR="00454EBD" w:rsidRDefault="00454EBD" w:rsidP="009C30E3">
            <w:r>
              <w:rPr>
                <w:sz w:val="16"/>
                <w:szCs w:val="16"/>
              </w:rPr>
              <w:t>R4-2419227</w:t>
            </w:r>
          </w:p>
        </w:tc>
        <w:tc>
          <w:tcPr>
            <w:tcW w:w="1597" w:type="dxa"/>
          </w:tcPr>
          <w:p w14:paraId="06841C06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33BC84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CD3DF7A" w14:textId="77777777" w:rsidR="00454EBD" w:rsidRDefault="00454EBD" w:rsidP="009C30E3">
            <w:r>
              <w:rPr>
                <w:sz w:val="16"/>
                <w:szCs w:val="16"/>
              </w:rPr>
              <w:t>6.6.1.2</w:t>
            </w:r>
          </w:p>
        </w:tc>
        <w:tc>
          <w:tcPr>
            <w:tcW w:w="998" w:type="dxa"/>
          </w:tcPr>
          <w:p w14:paraId="67314F1E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...; TS 37.141; TS/TR ... CR ... </w:t>
            </w:r>
          </w:p>
        </w:tc>
      </w:tr>
      <w:tr w:rsidR="00454EBD" w14:paraId="223C48B8" w14:textId="77777777" w:rsidTr="009C30E3">
        <w:tc>
          <w:tcPr>
            <w:tcW w:w="879" w:type="dxa"/>
          </w:tcPr>
          <w:p w14:paraId="647B81B5" w14:textId="77777777" w:rsidR="00454EBD" w:rsidRDefault="00454EBD" w:rsidP="009C30E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12BD8D7" w14:textId="77777777" w:rsidR="00454EBD" w:rsidRDefault="00454EBD" w:rsidP="009C30E3"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 w14:paraId="3A2A9303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56AAF1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E892A7" w14:textId="77777777" w:rsidR="00454EBD" w:rsidRDefault="00454EBD" w:rsidP="009C30E3">
            <w:r>
              <w:rPr>
                <w:sz w:val="16"/>
                <w:szCs w:val="16"/>
              </w:rPr>
              <w:t>(TEI17) CR to TS 37.104 - BS spurious receiver protection note [MSR_BSRF_RX]</w:t>
            </w:r>
          </w:p>
        </w:tc>
        <w:tc>
          <w:tcPr>
            <w:tcW w:w="517" w:type="dxa"/>
          </w:tcPr>
          <w:p w14:paraId="4E4EE5DC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D516EB" w14:textId="77777777" w:rsidR="00454EBD" w:rsidRDefault="00454EBD" w:rsidP="009C30E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0DD01B9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997F392" w14:textId="77777777" w:rsidR="00454EBD" w:rsidRDefault="00454EBD" w:rsidP="009C30E3">
            <w:r>
              <w:rPr>
                <w:sz w:val="16"/>
                <w:szCs w:val="16"/>
              </w:rPr>
              <w:t>R4-2419228</w:t>
            </w:r>
          </w:p>
        </w:tc>
        <w:tc>
          <w:tcPr>
            <w:tcW w:w="1597" w:type="dxa"/>
          </w:tcPr>
          <w:p w14:paraId="7567E7F3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3A5329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E95055E" w14:textId="77777777" w:rsidR="00454EBD" w:rsidRDefault="00454EBD" w:rsidP="009C30E3">
            <w:r>
              <w:rPr>
                <w:sz w:val="16"/>
                <w:szCs w:val="16"/>
              </w:rPr>
              <w:t>6.6.1.2</w:t>
            </w:r>
          </w:p>
        </w:tc>
        <w:tc>
          <w:tcPr>
            <w:tcW w:w="998" w:type="dxa"/>
          </w:tcPr>
          <w:p w14:paraId="05FBA6D7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...; TS 37.141; TS/TR ... CR ... </w:t>
            </w:r>
          </w:p>
        </w:tc>
      </w:tr>
      <w:tr w:rsidR="00454EBD" w14:paraId="12D463C4" w14:textId="77777777" w:rsidTr="009C30E3">
        <w:tc>
          <w:tcPr>
            <w:tcW w:w="879" w:type="dxa"/>
          </w:tcPr>
          <w:p w14:paraId="7DBE80AC" w14:textId="77777777" w:rsidR="00454EBD" w:rsidRDefault="00454EBD" w:rsidP="009C30E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105B51C8" w14:textId="77777777" w:rsidR="00454EBD" w:rsidRDefault="00454EBD" w:rsidP="009C30E3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1A5D0C8C" w14:textId="77777777" w:rsidR="00454EBD" w:rsidRDefault="00454EBD" w:rsidP="009C30E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B714BF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A3E4F0" w14:textId="77777777" w:rsidR="00454EBD" w:rsidRDefault="00454EBD" w:rsidP="009C30E3">
            <w:r>
              <w:rPr>
                <w:sz w:val="16"/>
                <w:szCs w:val="16"/>
              </w:rPr>
              <w:t>(TEI17) CR to TS 37.105 - BS spurious receiver protection note [MSR_BSRF_RX]</w:t>
            </w:r>
          </w:p>
        </w:tc>
        <w:tc>
          <w:tcPr>
            <w:tcW w:w="517" w:type="dxa"/>
          </w:tcPr>
          <w:p w14:paraId="3A92A746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80B56" w14:textId="77777777" w:rsidR="00454EBD" w:rsidRDefault="00454EBD" w:rsidP="009C30E3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4647B317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7AE52D2" w14:textId="77777777" w:rsidR="00454EBD" w:rsidRDefault="00454EBD" w:rsidP="009C30E3">
            <w:r>
              <w:rPr>
                <w:sz w:val="16"/>
                <w:szCs w:val="16"/>
              </w:rPr>
              <w:t>R4-2419839</w:t>
            </w:r>
          </w:p>
        </w:tc>
        <w:tc>
          <w:tcPr>
            <w:tcW w:w="1597" w:type="dxa"/>
          </w:tcPr>
          <w:p w14:paraId="05AC177D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0DB7AE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74C5A90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3B23AC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</w:tr>
      <w:tr w:rsidR="00454EBD" w14:paraId="06772D9F" w14:textId="77777777" w:rsidTr="009C30E3">
        <w:tc>
          <w:tcPr>
            <w:tcW w:w="879" w:type="dxa"/>
          </w:tcPr>
          <w:p w14:paraId="7904075A" w14:textId="77777777" w:rsidR="00454EBD" w:rsidRDefault="00454EBD" w:rsidP="009C30E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A9B0DE5" w14:textId="77777777" w:rsidR="00454EBD" w:rsidRDefault="00454EBD" w:rsidP="009C30E3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14:paraId="1970C9F5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08596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118D35" w14:textId="77777777" w:rsidR="00454EBD" w:rsidRDefault="00454EBD" w:rsidP="009C30E3">
            <w:r>
              <w:rPr>
                <w:sz w:val="16"/>
                <w:szCs w:val="16"/>
              </w:rPr>
              <w:t>(TEI17) CR to TS 37.105 - BS spurious receiver protection note [MSR_BSRF_RX]</w:t>
            </w:r>
          </w:p>
        </w:tc>
        <w:tc>
          <w:tcPr>
            <w:tcW w:w="517" w:type="dxa"/>
          </w:tcPr>
          <w:p w14:paraId="5E62E931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98ECD2" w14:textId="77777777" w:rsidR="00454EBD" w:rsidRDefault="00454EBD" w:rsidP="009C30E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CC1FCF8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9129746" w14:textId="77777777" w:rsidR="00454EBD" w:rsidRDefault="00454EBD" w:rsidP="009C30E3">
            <w:r>
              <w:rPr>
                <w:sz w:val="16"/>
                <w:szCs w:val="16"/>
              </w:rPr>
              <w:t>R4-2419232</w:t>
            </w:r>
          </w:p>
        </w:tc>
        <w:tc>
          <w:tcPr>
            <w:tcW w:w="1597" w:type="dxa"/>
          </w:tcPr>
          <w:p w14:paraId="094248E7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F36BAE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B76E107" w14:textId="77777777" w:rsidR="00454EBD" w:rsidRDefault="00454EBD" w:rsidP="009C30E3">
            <w:r>
              <w:rPr>
                <w:sz w:val="16"/>
                <w:szCs w:val="16"/>
              </w:rPr>
              <w:t>9.7.6.2.2, 9.7.6.4.2</w:t>
            </w:r>
          </w:p>
        </w:tc>
        <w:tc>
          <w:tcPr>
            <w:tcW w:w="998" w:type="dxa"/>
          </w:tcPr>
          <w:p w14:paraId="4AA3BC2F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...; TS 37.145; TS/TR ... CR ... </w:t>
            </w:r>
          </w:p>
        </w:tc>
      </w:tr>
      <w:tr w:rsidR="00454EBD" w14:paraId="572B0C3D" w14:textId="77777777" w:rsidTr="009C30E3">
        <w:tc>
          <w:tcPr>
            <w:tcW w:w="879" w:type="dxa"/>
          </w:tcPr>
          <w:p w14:paraId="251DD85F" w14:textId="77777777" w:rsidR="00454EBD" w:rsidRDefault="00454EBD" w:rsidP="009C30E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502836A" w14:textId="77777777" w:rsidR="00454EBD" w:rsidRDefault="00454EBD" w:rsidP="009C30E3"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 w14:paraId="4C783740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EC5F80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895C2" w14:textId="77777777" w:rsidR="00454EBD" w:rsidRDefault="00454EBD" w:rsidP="009C30E3">
            <w:r>
              <w:rPr>
                <w:sz w:val="16"/>
                <w:szCs w:val="16"/>
              </w:rPr>
              <w:t>(TEI17) CR to TS 37.141 - BS spurious receiver protection note [MSR_BSRF_RX]</w:t>
            </w:r>
          </w:p>
        </w:tc>
        <w:tc>
          <w:tcPr>
            <w:tcW w:w="517" w:type="dxa"/>
          </w:tcPr>
          <w:p w14:paraId="5F35E84D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1DADFC" w14:textId="77777777" w:rsidR="00454EBD" w:rsidRDefault="00454EBD" w:rsidP="009C30E3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7A8787C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5230204" w14:textId="77777777" w:rsidR="00454EBD" w:rsidRDefault="00454EBD" w:rsidP="009C30E3">
            <w:r>
              <w:rPr>
                <w:sz w:val="16"/>
                <w:szCs w:val="16"/>
              </w:rPr>
              <w:t>R4-2419229</w:t>
            </w:r>
          </w:p>
        </w:tc>
        <w:tc>
          <w:tcPr>
            <w:tcW w:w="1597" w:type="dxa"/>
          </w:tcPr>
          <w:p w14:paraId="3B112C8B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E6A937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7F658DA" w14:textId="77777777" w:rsidR="00454EBD" w:rsidRDefault="00454EBD" w:rsidP="009C30E3">
            <w:r>
              <w:rPr>
                <w:sz w:val="16"/>
                <w:szCs w:val="16"/>
              </w:rPr>
              <w:t>6.6.1.5.4</w:t>
            </w:r>
          </w:p>
        </w:tc>
        <w:tc>
          <w:tcPr>
            <w:tcW w:w="998" w:type="dxa"/>
          </w:tcPr>
          <w:p w14:paraId="20BB940A" w14:textId="77777777" w:rsidR="00454EBD" w:rsidRDefault="00454EBD" w:rsidP="009C30E3">
            <w:r>
              <w:rPr>
                <w:sz w:val="16"/>
                <w:szCs w:val="16"/>
              </w:rPr>
              <w:t xml:space="preserve">TS 37.104; TS/TR ... CR ...; TS/TR ... CR ... </w:t>
            </w:r>
          </w:p>
        </w:tc>
      </w:tr>
      <w:tr w:rsidR="00454EBD" w14:paraId="4E3A2919" w14:textId="77777777" w:rsidTr="009C30E3">
        <w:tc>
          <w:tcPr>
            <w:tcW w:w="879" w:type="dxa"/>
          </w:tcPr>
          <w:p w14:paraId="29815A60" w14:textId="77777777" w:rsidR="00454EBD" w:rsidRDefault="00454EBD" w:rsidP="009C30E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274E306" w14:textId="77777777" w:rsidR="00454EBD" w:rsidRDefault="00454EBD" w:rsidP="009C30E3"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 w14:paraId="39364854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818E9C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48FD8A" w14:textId="77777777" w:rsidR="00454EBD" w:rsidRDefault="00454EBD" w:rsidP="009C30E3">
            <w:r>
              <w:rPr>
                <w:sz w:val="16"/>
                <w:szCs w:val="16"/>
              </w:rPr>
              <w:t>(TEI17) CR to TS 37.141 - BS spurious receiver protection note [MSR_BSRF_RX]</w:t>
            </w:r>
          </w:p>
        </w:tc>
        <w:tc>
          <w:tcPr>
            <w:tcW w:w="517" w:type="dxa"/>
          </w:tcPr>
          <w:p w14:paraId="5E339589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FC9317" w14:textId="77777777" w:rsidR="00454EBD" w:rsidRDefault="00454EBD" w:rsidP="009C30E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3A3CFE5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E6B4574" w14:textId="77777777" w:rsidR="00454EBD" w:rsidRDefault="00454EBD" w:rsidP="009C30E3">
            <w:r>
              <w:rPr>
                <w:sz w:val="16"/>
                <w:szCs w:val="16"/>
              </w:rPr>
              <w:t>R4-2419230</w:t>
            </w:r>
          </w:p>
        </w:tc>
        <w:tc>
          <w:tcPr>
            <w:tcW w:w="1597" w:type="dxa"/>
          </w:tcPr>
          <w:p w14:paraId="545454FF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4D9D05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68D8F40" w14:textId="77777777" w:rsidR="00454EBD" w:rsidRDefault="00454EBD" w:rsidP="009C30E3">
            <w:r>
              <w:rPr>
                <w:sz w:val="16"/>
                <w:szCs w:val="16"/>
              </w:rPr>
              <w:t>6.6.1.5.4</w:t>
            </w:r>
          </w:p>
        </w:tc>
        <w:tc>
          <w:tcPr>
            <w:tcW w:w="998" w:type="dxa"/>
          </w:tcPr>
          <w:p w14:paraId="6FBD5A32" w14:textId="77777777" w:rsidR="00454EBD" w:rsidRDefault="00454EBD" w:rsidP="009C30E3">
            <w:r>
              <w:rPr>
                <w:sz w:val="16"/>
                <w:szCs w:val="16"/>
              </w:rPr>
              <w:t xml:space="preserve">TS 37.104; TS/TR ... CR ...; TS/TR ... CR ... </w:t>
            </w:r>
          </w:p>
        </w:tc>
      </w:tr>
      <w:tr w:rsidR="00454EBD" w14:paraId="3B9591B6" w14:textId="77777777" w:rsidTr="009C30E3">
        <w:tc>
          <w:tcPr>
            <w:tcW w:w="879" w:type="dxa"/>
          </w:tcPr>
          <w:p w14:paraId="28478484" w14:textId="77777777" w:rsidR="00454EBD" w:rsidRDefault="00454EBD" w:rsidP="009C30E3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5AB38D06" w14:textId="77777777" w:rsidR="00454EBD" w:rsidRDefault="00454EBD" w:rsidP="009C30E3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35360D8D" w14:textId="77777777" w:rsidR="00454EBD" w:rsidRDefault="00454EBD" w:rsidP="009C30E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2A30D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2618D7" w14:textId="77777777" w:rsidR="00454EBD" w:rsidRDefault="00454EBD" w:rsidP="009C30E3">
            <w:r>
              <w:rPr>
                <w:sz w:val="16"/>
                <w:szCs w:val="16"/>
              </w:rPr>
              <w:t>(TEI17) CR to TS 37.145-1 - BS spurious receiver protection note [MSR_BSRF_RX]</w:t>
            </w:r>
          </w:p>
        </w:tc>
        <w:tc>
          <w:tcPr>
            <w:tcW w:w="517" w:type="dxa"/>
          </w:tcPr>
          <w:p w14:paraId="0D93D856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F01C1" w14:textId="77777777" w:rsidR="00454EBD" w:rsidRDefault="00454EBD" w:rsidP="009C30E3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355330E4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876455" w14:textId="77777777" w:rsidR="00454EBD" w:rsidRDefault="00454EBD" w:rsidP="009C30E3">
            <w:r>
              <w:rPr>
                <w:sz w:val="16"/>
                <w:szCs w:val="16"/>
              </w:rPr>
              <w:t>R4-2419840</w:t>
            </w:r>
          </w:p>
        </w:tc>
        <w:tc>
          <w:tcPr>
            <w:tcW w:w="1597" w:type="dxa"/>
          </w:tcPr>
          <w:p w14:paraId="0C20F1FD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F039F8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8ECCEBD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C3F4DD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</w:tr>
      <w:tr w:rsidR="00454EBD" w14:paraId="2B4DEF22" w14:textId="77777777" w:rsidTr="009C30E3">
        <w:tc>
          <w:tcPr>
            <w:tcW w:w="879" w:type="dxa"/>
          </w:tcPr>
          <w:p w14:paraId="7403BB45" w14:textId="77777777" w:rsidR="00454EBD" w:rsidRDefault="00454EBD" w:rsidP="009C30E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E344332" w14:textId="77777777" w:rsidR="00454EBD" w:rsidRDefault="00454EBD" w:rsidP="009C30E3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4602BC31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FA7445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4B7E6B" w14:textId="77777777" w:rsidR="00454EBD" w:rsidRDefault="00454EBD" w:rsidP="009C30E3">
            <w:r>
              <w:rPr>
                <w:sz w:val="16"/>
                <w:szCs w:val="16"/>
              </w:rPr>
              <w:t>(TEI17) CR to TS 37.145-1 - BS spurious receiver protection note [MSR_BSRF_RX]</w:t>
            </w:r>
          </w:p>
        </w:tc>
        <w:tc>
          <w:tcPr>
            <w:tcW w:w="517" w:type="dxa"/>
          </w:tcPr>
          <w:p w14:paraId="5B3D9261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258654" w14:textId="77777777" w:rsidR="00454EBD" w:rsidRDefault="00454EBD" w:rsidP="009C30E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E9F1E5C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95C5ABC" w14:textId="77777777" w:rsidR="00454EBD" w:rsidRDefault="00454EBD" w:rsidP="009C30E3">
            <w:r>
              <w:rPr>
                <w:sz w:val="16"/>
                <w:szCs w:val="16"/>
              </w:rPr>
              <w:t>R4-2419234</w:t>
            </w:r>
          </w:p>
        </w:tc>
        <w:tc>
          <w:tcPr>
            <w:tcW w:w="1597" w:type="dxa"/>
          </w:tcPr>
          <w:p w14:paraId="37119153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00EB61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652B3FE" w14:textId="77777777" w:rsidR="00454EBD" w:rsidRDefault="00454EBD" w:rsidP="009C30E3">
            <w:r>
              <w:rPr>
                <w:sz w:val="16"/>
                <w:szCs w:val="16"/>
              </w:rPr>
              <w:t>6.6.6.5.2.4</w:t>
            </w:r>
          </w:p>
        </w:tc>
        <w:tc>
          <w:tcPr>
            <w:tcW w:w="998" w:type="dxa"/>
          </w:tcPr>
          <w:p w14:paraId="7DCFE33F" w14:textId="77777777" w:rsidR="00454EBD" w:rsidRDefault="00454EBD" w:rsidP="009C30E3">
            <w:r>
              <w:rPr>
                <w:sz w:val="16"/>
                <w:szCs w:val="16"/>
              </w:rPr>
              <w:t xml:space="preserve">TS 37.105; TS/TR ... CR ...; TS/TR ... CR ... </w:t>
            </w:r>
          </w:p>
        </w:tc>
      </w:tr>
      <w:tr w:rsidR="00454EBD" w14:paraId="5BC97D4F" w14:textId="77777777" w:rsidTr="009C30E3">
        <w:tc>
          <w:tcPr>
            <w:tcW w:w="879" w:type="dxa"/>
          </w:tcPr>
          <w:p w14:paraId="67DBBFF2" w14:textId="77777777" w:rsidR="00454EBD" w:rsidRDefault="00454EBD" w:rsidP="009C30E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45F8386" w14:textId="77777777" w:rsidR="00454EBD" w:rsidRDefault="00454EBD" w:rsidP="009C30E3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0F459901" w14:textId="77777777" w:rsidR="00454EBD" w:rsidRDefault="00454EBD" w:rsidP="009C30E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0B6F6F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BEFEBE" w14:textId="77777777" w:rsidR="00454EBD" w:rsidRDefault="00454EBD" w:rsidP="009C30E3">
            <w:r>
              <w:rPr>
                <w:sz w:val="16"/>
                <w:szCs w:val="16"/>
              </w:rPr>
              <w:t>(TEI17) CR to TS 37.145-2 - BS spurious receiver protection note [MSR_BSRF_RX]</w:t>
            </w:r>
          </w:p>
        </w:tc>
        <w:tc>
          <w:tcPr>
            <w:tcW w:w="517" w:type="dxa"/>
          </w:tcPr>
          <w:p w14:paraId="033F9DF6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9B9F2A" w14:textId="77777777" w:rsidR="00454EBD" w:rsidRDefault="00454EBD" w:rsidP="009C30E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F35DBF5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04444B5" w14:textId="77777777" w:rsidR="00454EBD" w:rsidRDefault="00454EBD" w:rsidP="009C30E3">
            <w:r>
              <w:rPr>
                <w:sz w:val="16"/>
                <w:szCs w:val="16"/>
              </w:rPr>
              <w:t>R4-2419841</w:t>
            </w:r>
          </w:p>
        </w:tc>
        <w:tc>
          <w:tcPr>
            <w:tcW w:w="1597" w:type="dxa"/>
          </w:tcPr>
          <w:p w14:paraId="660CB396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52678C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45B2878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2C6FC9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</w:tr>
      <w:tr w:rsidR="00454EBD" w14:paraId="4CFD962B" w14:textId="77777777" w:rsidTr="009C30E3">
        <w:tc>
          <w:tcPr>
            <w:tcW w:w="879" w:type="dxa"/>
          </w:tcPr>
          <w:p w14:paraId="5BD93350" w14:textId="77777777" w:rsidR="00454EBD" w:rsidRDefault="00454EBD" w:rsidP="009C30E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6926851" w14:textId="77777777" w:rsidR="00454EBD" w:rsidRDefault="00454EBD" w:rsidP="009C30E3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29B8C69D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A8510C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3A154C" w14:textId="77777777" w:rsidR="00454EBD" w:rsidRDefault="00454EBD" w:rsidP="009C30E3">
            <w:r>
              <w:rPr>
                <w:sz w:val="16"/>
                <w:szCs w:val="16"/>
              </w:rPr>
              <w:t>(TEI17) CR to TS 37.145-2 - BS spurious receiver protection note [MSR_BSRF_RX]</w:t>
            </w:r>
          </w:p>
        </w:tc>
        <w:tc>
          <w:tcPr>
            <w:tcW w:w="517" w:type="dxa"/>
          </w:tcPr>
          <w:p w14:paraId="034FD995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5ADBDB" w14:textId="77777777" w:rsidR="00454EBD" w:rsidRDefault="00454EBD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DB13947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2EF25AC" w14:textId="77777777" w:rsidR="00454EBD" w:rsidRDefault="00454EBD" w:rsidP="009C30E3">
            <w:r>
              <w:rPr>
                <w:sz w:val="16"/>
                <w:szCs w:val="16"/>
              </w:rPr>
              <w:t>R4-2419236</w:t>
            </w:r>
          </w:p>
        </w:tc>
        <w:tc>
          <w:tcPr>
            <w:tcW w:w="1597" w:type="dxa"/>
          </w:tcPr>
          <w:p w14:paraId="1B84F8E6" w14:textId="77777777" w:rsidR="00454EBD" w:rsidRDefault="00454EBD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4D58FC" w14:textId="77777777" w:rsidR="00454EBD" w:rsidRDefault="00454EBD" w:rsidP="009C30E3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D5B95AF" w14:textId="77777777" w:rsidR="00454EBD" w:rsidRDefault="00454EBD" w:rsidP="009C30E3">
            <w:r>
              <w:rPr>
                <w:sz w:val="16"/>
                <w:szCs w:val="16"/>
              </w:rPr>
              <w:t>6.7.6.3.5</w:t>
            </w:r>
          </w:p>
        </w:tc>
        <w:tc>
          <w:tcPr>
            <w:tcW w:w="998" w:type="dxa"/>
          </w:tcPr>
          <w:p w14:paraId="4D8A481E" w14:textId="77777777" w:rsidR="00454EBD" w:rsidRDefault="00454EBD" w:rsidP="009C30E3">
            <w:r>
              <w:rPr>
                <w:sz w:val="16"/>
                <w:szCs w:val="16"/>
              </w:rPr>
              <w:t xml:space="preserve">TS 37.105; TS/TR ... CR ...; TS/TR ... CR ... </w:t>
            </w:r>
          </w:p>
        </w:tc>
      </w:tr>
      <w:tr w:rsidR="00454EBD" w14:paraId="3DA6339E" w14:textId="77777777" w:rsidTr="009C30E3">
        <w:tc>
          <w:tcPr>
            <w:tcW w:w="879" w:type="dxa"/>
          </w:tcPr>
          <w:p w14:paraId="3776BF58" w14:textId="77777777" w:rsidR="00454EBD" w:rsidRDefault="00454EBD" w:rsidP="009C30E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9776FF" w14:textId="77777777" w:rsidR="00454EBD" w:rsidRDefault="00454EBD" w:rsidP="009C30E3">
            <w:r>
              <w:rPr>
                <w:sz w:val="16"/>
                <w:szCs w:val="16"/>
              </w:rPr>
              <w:t>2581</w:t>
            </w:r>
          </w:p>
        </w:tc>
        <w:tc>
          <w:tcPr>
            <w:tcW w:w="517" w:type="dxa"/>
          </w:tcPr>
          <w:p w14:paraId="0ABD0149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E70F89" w14:textId="77777777" w:rsidR="00454EBD" w:rsidRDefault="00454EBD" w:rsidP="009C30E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4BAF39" w14:textId="77777777" w:rsidR="00454EBD" w:rsidRDefault="00454EBD" w:rsidP="009C30E3">
            <w:r>
              <w:rPr>
                <w:sz w:val="16"/>
                <w:szCs w:val="16"/>
              </w:rPr>
              <w:t>(NR_newRAT-Core, TEI17) CR to correct the note 1 indication from NS_05 to NS_05U - TS38.101-1</w:t>
            </w:r>
          </w:p>
        </w:tc>
        <w:tc>
          <w:tcPr>
            <w:tcW w:w="517" w:type="dxa"/>
          </w:tcPr>
          <w:p w14:paraId="288DD6E1" w14:textId="77777777" w:rsidR="00454EBD" w:rsidRDefault="00454EBD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93FEA" w14:textId="77777777" w:rsidR="00454EBD" w:rsidRDefault="00454EBD" w:rsidP="009C30E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A95ED78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4C3D8EF" w14:textId="77777777" w:rsidR="00454EBD" w:rsidRDefault="00454EBD" w:rsidP="009C30E3">
            <w:r>
              <w:rPr>
                <w:sz w:val="16"/>
                <w:szCs w:val="16"/>
              </w:rPr>
              <w:t>R4-2419308</w:t>
            </w:r>
          </w:p>
        </w:tc>
        <w:tc>
          <w:tcPr>
            <w:tcW w:w="1597" w:type="dxa"/>
          </w:tcPr>
          <w:p w14:paraId="6865EF1C" w14:textId="77777777" w:rsidR="00454EBD" w:rsidRDefault="00454EBD" w:rsidP="009C30E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2992FE68" w14:textId="77777777" w:rsidR="00454EBD" w:rsidRDefault="00454EBD" w:rsidP="009C30E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0736B194" w14:textId="77777777" w:rsidR="00454EBD" w:rsidRDefault="00454EBD" w:rsidP="009C30E3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58472D6A" w14:textId="77777777" w:rsidR="00454EBD" w:rsidRDefault="00454EBD" w:rsidP="009C30E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54EBD" w14:paraId="4FE5E307" w14:textId="77777777" w:rsidTr="009C30E3">
        <w:tc>
          <w:tcPr>
            <w:tcW w:w="879" w:type="dxa"/>
          </w:tcPr>
          <w:p w14:paraId="2C1714C2" w14:textId="77777777" w:rsidR="00454EBD" w:rsidRDefault="00454EBD" w:rsidP="009C30E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842096" w14:textId="77777777" w:rsidR="00454EBD" w:rsidRDefault="00454EBD" w:rsidP="009C30E3">
            <w:r>
              <w:rPr>
                <w:sz w:val="16"/>
                <w:szCs w:val="16"/>
              </w:rPr>
              <w:t>2582</w:t>
            </w:r>
          </w:p>
        </w:tc>
        <w:tc>
          <w:tcPr>
            <w:tcW w:w="517" w:type="dxa"/>
          </w:tcPr>
          <w:p w14:paraId="43E2C042" w14:textId="77777777" w:rsidR="00454EBD" w:rsidRDefault="00454EBD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F66C6E" w14:textId="77777777" w:rsidR="00454EBD" w:rsidRDefault="00454EBD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AAAA9A" w14:textId="77777777" w:rsidR="00454EBD" w:rsidRDefault="00454EBD" w:rsidP="009C30E3">
            <w:r>
              <w:rPr>
                <w:sz w:val="16"/>
                <w:szCs w:val="16"/>
              </w:rPr>
              <w:t>(NR_newRAT-Core, TEI17) CR to correct the note 1 indication from NS_05 to NS_05U - TS38.101-1</w:t>
            </w:r>
          </w:p>
        </w:tc>
        <w:tc>
          <w:tcPr>
            <w:tcW w:w="517" w:type="dxa"/>
          </w:tcPr>
          <w:p w14:paraId="625FAC7C" w14:textId="77777777" w:rsidR="00454EBD" w:rsidRDefault="00454EBD" w:rsidP="009C30E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690963" w14:textId="77777777" w:rsidR="00454EBD" w:rsidRDefault="00454EBD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799C380" w14:textId="77777777" w:rsidR="00454EBD" w:rsidRDefault="00454EBD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40EDE99B" w14:textId="77777777" w:rsidR="00454EBD" w:rsidRDefault="00454EBD" w:rsidP="009C30E3">
            <w:r>
              <w:rPr>
                <w:sz w:val="16"/>
                <w:szCs w:val="16"/>
              </w:rPr>
              <w:t>R4-2419309</w:t>
            </w:r>
          </w:p>
        </w:tc>
        <w:tc>
          <w:tcPr>
            <w:tcW w:w="1597" w:type="dxa"/>
          </w:tcPr>
          <w:p w14:paraId="0227AC90" w14:textId="77777777" w:rsidR="00454EBD" w:rsidRDefault="00454EBD" w:rsidP="009C30E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713CE34" w14:textId="77777777" w:rsidR="00454EBD" w:rsidRDefault="00454EBD" w:rsidP="009C30E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5DDA7C14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D6FE48" w14:textId="77777777" w:rsidR="00454EBD" w:rsidRDefault="00454EBD" w:rsidP="009C30E3">
            <w:pPr>
              <w:rPr>
                <w:sz w:val="16"/>
                <w:szCs w:val="16"/>
              </w:rPr>
            </w:pPr>
          </w:p>
        </w:tc>
      </w:tr>
    </w:tbl>
    <w:p w14:paraId="7A3518ED" w14:textId="77777777" w:rsidR="001B1DF5" w:rsidRDefault="001B1DF5" w:rsidP="001B1DF5"/>
    <w:p w14:paraId="695A0E12" w14:textId="4CF3F0BE" w:rsidR="001B1DF5" w:rsidRDefault="00B31859" w:rsidP="001B1DF5">
      <w:pPr>
        <w:pStyle w:val="Heading2"/>
        <w:rPr>
          <w:rFonts w:cs="Arial"/>
          <w:noProof/>
        </w:rPr>
      </w:pPr>
      <w:r w:rsidRPr="00B31859">
        <w:rPr>
          <w:noProof/>
        </w:rPr>
        <w:t>RP-243068</w:t>
      </w:r>
    </w:p>
    <w:p w14:paraId="3EDAB5B6" w14:textId="5FAD62F0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1B1DF5">
        <w:rPr>
          <w:rFonts w:ascii="Arial" w:hAnsi="Arial" w:cs="Arial"/>
          <w:b/>
          <w:bCs/>
        </w:rPr>
        <w:t>RAN4 CRs to NR+LTE TEI18 – Batch 2</w:t>
      </w:r>
    </w:p>
    <w:p w14:paraId="6779D38B" w14:textId="77777777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712942A" w14:textId="77777777" w:rsidR="00915E08" w:rsidRDefault="00915E08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00EAB" w:rsidRPr="004E535C" w14:paraId="3B40E1D2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92D2B2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A9B275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300A65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0BA102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2C74D0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8A140D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2FEAF3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5536E8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2838D3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18C89F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D57107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5DD74A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18D8C6" w14:textId="77777777" w:rsidR="00C00EAB" w:rsidRPr="00BF1EB6" w:rsidRDefault="00C00EAB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00EAB" w14:paraId="3A0F1C92" w14:textId="77777777" w:rsidTr="009C30E3">
        <w:tc>
          <w:tcPr>
            <w:tcW w:w="879" w:type="dxa"/>
          </w:tcPr>
          <w:p w14:paraId="4324107A" w14:textId="77777777" w:rsidR="00C00EAB" w:rsidRDefault="00C00EAB" w:rsidP="009C30E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998F455" w14:textId="77777777" w:rsidR="00C00EAB" w:rsidRDefault="00C00EAB" w:rsidP="009C30E3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5BE23CD1" w14:textId="77777777" w:rsidR="00C00EAB" w:rsidRDefault="00C00EAB" w:rsidP="009C30E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43F2E6" w14:textId="77777777" w:rsidR="00C00EAB" w:rsidRDefault="00C00EAB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CA1447" w14:textId="77777777" w:rsidR="00C00EAB" w:rsidRDefault="00C00EAB" w:rsidP="009C30E3">
            <w:r>
              <w:rPr>
                <w:sz w:val="16"/>
                <w:szCs w:val="16"/>
              </w:rPr>
              <w:t xml:space="preserve">CR for 38.104 on PRACH format 1 demodulation requirements [HAPS PRACH] </w:t>
            </w:r>
          </w:p>
        </w:tc>
        <w:tc>
          <w:tcPr>
            <w:tcW w:w="517" w:type="dxa"/>
          </w:tcPr>
          <w:p w14:paraId="4178E6DF" w14:textId="77777777" w:rsidR="00C00EAB" w:rsidRDefault="00C00EAB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3DD53F" w14:textId="77777777" w:rsidR="00C00EAB" w:rsidRDefault="00C00EAB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D2AC2BB" w14:textId="77777777" w:rsidR="00C00EAB" w:rsidRDefault="00C00EAB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0C7D488B" w14:textId="77777777" w:rsidR="00C00EAB" w:rsidRDefault="00C00EAB" w:rsidP="009C30E3">
            <w:r>
              <w:rPr>
                <w:sz w:val="16"/>
                <w:szCs w:val="16"/>
              </w:rPr>
              <w:t>R4-2419869</w:t>
            </w:r>
          </w:p>
        </w:tc>
        <w:tc>
          <w:tcPr>
            <w:tcW w:w="1597" w:type="dxa"/>
          </w:tcPr>
          <w:p w14:paraId="3D54B059" w14:textId="77777777" w:rsidR="00C00EAB" w:rsidRDefault="00C00EAB" w:rsidP="009C30E3">
            <w:r>
              <w:rPr>
                <w:sz w:val="16"/>
                <w:szCs w:val="16"/>
              </w:rPr>
              <w:t>Ericsson, NTT DOCOMO</w:t>
            </w:r>
          </w:p>
        </w:tc>
        <w:tc>
          <w:tcPr>
            <w:tcW w:w="1122" w:type="dxa"/>
          </w:tcPr>
          <w:p w14:paraId="74FE147B" w14:textId="77777777" w:rsidR="00C00EAB" w:rsidRDefault="00C00EAB" w:rsidP="009C30E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2649DD5" w14:textId="77777777" w:rsidR="00C00EAB" w:rsidRDefault="00C00EAB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7C4A0" w14:textId="77777777" w:rsidR="00C00EAB" w:rsidRDefault="00C00EAB" w:rsidP="009C30E3">
            <w:pPr>
              <w:rPr>
                <w:sz w:val="16"/>
                <w:szCs w:val="16"/>
              </w:rPr>
            </w:pPr>
          </w:p>
        </w:tc>
      </w:tr>
    </w:tbl>
    <w:p w14:paraId="7A7A7DAF" w14:textId="77777777" w:rsidR="00C00EAB" w:rsidRDefault="00C00EAB" w:rsidP="00915E08"/>
    <w:p w14:paraId="378B0821" w14:textId="3B545257" w:rsidR="006217FF" w:rsidRDefault="006217FF" w:rsidP="006217FF">
      <w:pPr>
        <w:pStyle w:val="Heading1"/>
      </w:pPr>
      <w:r>
        <w:rPr>
          <w:noProof/>
        </w:rPr>
        <w:lastRenderedPageBreak/>
        <w:t>List of CRs from RAN WG4 for AI 9.</w:t>
      </w:r>
      <w:r w:rsidR="00A966BC">
        <w:rPr>
          <w:noProof/>
        </w:rPr>
        <w:t>5.1</w:t>
      </w:r>
    </w:p>
    <w:p w14:paraId="4F5B72C4" w14:textId="14CA42E8" w:rsidR="00915E08" w:rsidRDefault="00833640" w:rsidP="00512C52">
      <w:pPr>
        <w:pStyle w:val="Heading2"/>
        <w:rPr>
          <w:rFonts w:cs="Arial"/>
          <w:noProof/>
        </w:rPr>
      </w:pPr>
      <w:r w:rsidRPr="00833640">
        <w:rPr>
          <w:noProof/>
        </w:rPr>
        <w:t>RP-243069</w:t>
      </w:r>
    </w:p>
    <w:p w14:paraId="024EB40E" w14:textId="50AF2E2F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66BC">
        <w:rPr>
          <w:rFonts w:ascii="Arial" w:hAnsi="Arial" w:cs="Arial"/>
          <w:b/>
          <w:bCs/>
        </w:rPr>
        <w:fldChar w:fldCharType="begin"/>
      </w:r>
      <w:r w:rsidR="00A966BC">
        <w:rPr>
          <w:rFonts w:ascii="Arial" w:hAnsi="Arial" w:cs="Arial"/>
          <w:b/>
          <w:bCs/>
        </w:rPr>
        <w:instrText xml:space="preserve"> DOCPROPERTY  CrPackTitle  \* MERGEFORMAT </w:instrText>
      </w:r>
      <w:r w:rsidR="00A966BC">
        <w:rPr>
          <w:rFonts w:ascii="Arial" w:hAnsi="Arial" w:cs="Arial"/>
          <w:b/>
          <w:bCs/>
        </w:rPr>
        <w:fldChar w:fldCharType="separate"/>
      </w:r>
      <w:r w:rsidR="00A966BC">
        <w:rPr>
          <w:rFonts w:ascii="Arial" w:hAnsi="Arial" w:cs="Arial"/>
          <w:b/>
          <w:bCs/>
        </w:rPr>
        <w:t>RAN4 CRs to Open REL-18 NR or NR+LTE WIs  – Batch 1</w:t>
      </w:r>
      <w:r w:rsidR="00A966BC">
        <w:rPr>
          <w:rFonts w:ascii="Arial" w:hAnsi="Arial" w:cs="Arial"/>
          <w:b/>
          <w:bCs/>
        </w:rPr>
        <w:fldChar w:fldCharType="end"/>
      </w:r>
    </w:p>
    <w:p w14:paraId="205E3150" w14:textId="6968651C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17FF">
        <w:rPr>
          <w:rFonts w:ascii="Arial" w:hAnsi="Arial" w:cs="Arial"/>
          <w:b/>
          <w:bCs/>
        </w:rPr>
        <w:t>9.</w:t>
      </w:r>
      <w:r w:rsidR="00A966BC">
        <w:rPr>
          <w:rFonts w:ascii="Arial" w:hAnsi="Arial" w:cs="Arial"/>
          <w:b/>
          <w:bCs/>
        </w:rPr>
        <w:t>5.1</w:t>
      </w:r>
    </w:p>
    <w:p w14:paraId="351E9E0D" w14:textId="77777777" w:rsidR="00A966BC" w:rsidRDefault="00A966B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71EF" w:rsidRPr="004E535C" w14:paraId="5AA4266F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148055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8C2D0B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A8FBF9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D77EC3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26C9B1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1476BF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1C695B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02BE85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53D4D4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187AB1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27C28C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5F6493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CA25502" w14:textId="77777777" w:rsidR="006571EF" w:rsidRPr="00BF1EB6" w:rsidRDefault="006571E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71EF" w14:paraId="0360AA80" w14:textId="77777777" w:rsidTr="009C30E3">
        <w:tc>
          <w:tcPr>
            <w:tcW w:w="879" w:type="dxa"/>
          </w:tcPr>
          <w:p w14:paraId="66636210" w14:textId="77777777" w:rsidR="006571EF" w:rsidRDefault="006571EF" w:rsidP="009C30E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B5F5AE" w14:textId="77777777" w:rsidR="006571EF" w:rsidRDefault="006571EF" w:rsidP="009C30E3">
            <w:r>
              <w:rPr>
                <w:sz w:val="16"/>
                <w:szCs w:val="16"/>
              </w:rPr>
              <w:t>5227</w:t>
            </w:r>
          </w:p>
        </w:tc>
        <w:tc>
          <w:tcPr>
            <w:tcW w:w="517" w:type="dxa"/>
          </w:tcPr>
          <w:p w14:paraId="189EBCFA" w14:textId="77777777" w:rsidR="006571EF" w:rsidRDefault="006571EF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46F1B" w14:textId="77777777" w:rsidR="006571EF" w:rsidRDefault="006571EF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71FB3" w14:textId="77777777" w:rsidR="006571EF" w:rsidRDefault="006571EF" w:rsidP="009C30E3">
            <w:r>
              <w:rPr>
                <w:sz w:val="16"/>
                <w:szCs w:val="16"/>
              </w:rPr>
              <w:t>Big CR to 38133 for RRM performance part for expanded and improved NR positioning</w:t>
            </w:r>
          </w:p>
        </w:tc>
        <w:tc>
          <w:tcPr>
            <w:tcW w:w="517" w:type="dxa"/>
          </w:tcPr>
          <w:p w14:paraId="5BB7D50A" w14:textId="77777777" w:rsidR="006571EF" w:rsidRDefault="006571EF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74D79F" w14:textId="77777777" w:rsidR="006571EF" w:rsidRDefault="006571EF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B80B352" w14:textId="77777777" w:rsidR="006571EF" w:rsidRDefault="006571EF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6C3258" w14:textId="77777777" w:rsidR="006571EF" w:rsidRDefault="006571EF" w:rsidP="009C30E3">
            <w:r>
              <w:rPr>
                <w:sz w:val="16"/>
                <w:szCs w:val="16"/>
              </w:rPr>
              <w:t>R4-2420151</w:t>
            </w:r>
          </w:p>
        </w:tc>
        <w:tc>
          <w:tcPr>
            <w:tcW w:w="1597" w:type="dxa"/>
          </w:tcPr>
          <w:p w14:paraId="78D446D6" w14:textId="77777777" w:rsidR="006571EF" w:rsidRDefault="006571EF" w:rsidP="009C30E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AE7D07" w14:textId="77777777" w:rsidR="006571EF" w:rsidRDefault="006571EF" w:rsidP="009C30E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7AFF1DA0" w14:textId="77777777" w:rsidR="006571EF" w:rsidRDefault="006571EF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208A26" w14:textId="77777777" w:rsidR="006571EF" w:rsidRDefault="006571EF" w:rsidP="009C30E3">
            <w:pPr>
              <w:rPr>
                <w:sz w:val="16"/>
                <w:szCs w:val="16"/>
              </w:rPr>
            </w:pPr>
          </w:p>
        </w:tc>
      </w:tr>
    </w:tbl>
    <w:p w14:paraId="2E79AA0C" w14:textId="77777777" w:rsidR="006571EF" w:rsidRDefault="006571EF" w:rsidP="006571EF"/>
    <w:p w14:paraId="23D337D9" w14:textId="16182E81" w:rsidR="00915E08" w:rsidRDefault="00935FA1" w:rsidP="00935FA1">
      <w:pPr>
        <w:pStyle w:val="Heading1"/>
      </w:pPr>
      <w:r>
        <w:rPr>
          <w:noProof/>
        </w:rPr>
        <w:t xml:space="preserve">List of CRs from RAN WG4 for AI </w:t>
      </w:r>
      <w:r w:rsidR="004D372B">
        <w:rPr>
          <w:noProof/>
        </w:rPr>
        <w:t>14</w:t>
      </w:r>
    </w:p>
    <w:p w14:paraId="2BE596BA" w14:textId="24D333B1" w:rsidR="00915E08" w:rsidRDefault="00833640" w:rsidP="00512C52">
      <w:pPr>
        <w:pStyle w:val="Heading2"/>
        <w:rPr>
          <w:rFonts w:cs="Arial"/>
          <w:noProof/>
        </w:rPr>
      </w:pPr>
      <w:r w:rsidRPr="00833640">
        <w:rPr>
          <w:noProof/>
        </w:rPr>
        <w:t>RP-243070</w:t>
      </w:r>
    </w:p>
    <w:p w14:paraId="21D43863" w14:textId="6DDFD7A1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66BC">
        <w:rPr>
          <w:rFonts w:ascii="Arial" w:hAnsi="Arial" w:cs="Arial"/>
          <w:b/>
          <w:bCs/>
        </w:rPr>
        <w:fldChar w:fldCharType="begin"/>
      </w:r>
      <w:r w:rsidR="00A966BC">
        <w:rPr>
          <w:rFonts w:ascii="Arial" w:hAnsi="Arial" w:cs="Arial"/>
          <w:b/>
          <w:bCs/>
        </w:rPr>
        <w:instrText xml:space="preserve"> DOCPROPERTY  CrPackTitle  \* MERGEFORMAT </w:instrText>
      </w:r>
      <w:r w:rsidR="00A966BC">
        <w:rPr>
          <w:rFonts w:ascii="Arial" w:hAnsi="Arial" w:cs="Arial"/>
          <w:b/>
          <w:bCs/>
        </w:rPr>
        <w:fldChar w:fldCharType="separate"/>
      </w:r>
      <w:r w:rsidR="00A966BC">
        <w:rPr>
          <w:rFonts w:ascii="Arial" w:hAnsi="Arial" w:cs="Arial"/>
          <w:b/>
          <w:bCs/>
        </w:rPr>
        <w:t>RAN4 CRs to Maintenance for Closed WIs/SIs for REL-18 and earlier - Batch 45</w:t>
      </w:r>
      <w:r w:rsidR="00A966BC">
        <w:rPr>
          <w:rFonts w:ascii="Arial" w:hAnsi="Arial" w:cs="Arial"/>
          <w:b/>
          <w:bCs/>
        </w:rPr>
        <w:fldChar w:fldCharType="end"/>
      </w:r>
    </w:p>
    <w:p w14:paraId="6583E722" w14:textId="0D59EE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4D372B">
        <w:rPr>
          <w:rFonts w:ascii="Arial" w:hAnsi="Arial" w:cs="Arial"/>
          <w:b/>
          <w:bCs/>
        </w:rPr>
        <w:t>14</w:t>
      </w:r>
    </w:p>
    <w:p w14:paraId="776B4EC2" w14:textId="77777777" w:rsidR="00C13D06" w:rsidRDefault="00C13D06" w:rsidP="00C13D0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710C" w:rsidRPr="004E535C" w14:paraId="35B0E2D4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76B2F9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BCDAE3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262DE7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BBF13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9E12AB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3F10FF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7BEF8A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A14000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2102AF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70E6BE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50C177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1AE626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FBF348" w14:textId="77777777" w:rsidR="0006710C" w:rsidRPr="00BF1EB6" w:rsidRDefault="0006710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6710C" w14:paraId="2A2736AB" w14:textId="77777777" w:rsidTr="009C30E3">
        <w:tc>
          <w:tcPr>
            <w:tcW w:w="879" w:type="dxa"/>
          </w:tcPr>
          <w:p w14:paraId="5DFAB867" w14:textId="77777777" w:rsidR="0006710C" w:rsidRDefault="0006710C" w:rsidP="009C30E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813C01" w14:textId="77777777" w:rsidR="0006710C" w:rsidRDefault="0006710C" w:rsidP="009C30E3">
            <w:r>
              <w:rPr>
                <w:sz w:val="16"/>
                <w:szCs w:val="16"/>
              </w:rPr>
              <w:t>5228</w:t>
            </w:r>
          </w:p>
        </w:tc>
        <w:tc>
          <w:tcPr>
            <w:tcW w:w="517" w:type="dxa"/>
          </w:tcPr>
          <w:p w14:paraId="56E7E47A" w14:textId="77777777" w:rsidR="0006710C" w:rsidRDefault="0006710C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50EBD" w14:textId="77777777" w:rsidR="0006710C" w:rsidRDefault="0006710C" w:rsidP="009C30E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832A26" w14:textId="77777777" w:rsidR="0006710C" w:rsidRDefault="0006710C" w:rsidP="009C30E3">
            <w:r>
              <w:rPr>
                <w:sz w:val="16"/>
                <w:szCs w:val="16"/>
              </w:rPr>
              <w:t>Big CR to 38133 for RRM core part for expanded and improved NR positioning</w:t>
            </w:r>
          </w:p>
        </w:tc>
        <w:tc>
          <w:tcPr>
            <w:tcW w:w="517" w:type="dxa"/>
          </w:tcPr>
          <w:p w14:paraId="79F4C433" w14:textId="77777777" w:rsidR="0006710C" w:rsidRDefault="0006710C" w:rsidP="009C30E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7D4E9" w14:textId="77777777" w:rsidR="0006710C" w:rsidRDefault="0006710C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34FB634" w14:textId="77777777" w:rsidR="0006710C" w:rsidRDefault="0006710C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40DAE47" w14:textId="77777777" w:rsidR="0006710C" w:rsidRDefault="0006710C" w:rsidP="009C30E3">
            <w:r>
              <w:rPr>
                <w:sz w:val="16"/>
                <w:szCs w:val="16"/>
              </w:rPr>
              <w:t>R4-2420150</w:t>
            </w:r>
          </w:p>
        </w:tc>
        <w:tc>
          <w:tcPr>
            <w:tcW w:w="1597" w:type="dxa"/>
          </w:tcPr>
          <w:p w14:paraId="6BE394E9" w14:textId="77777777" w:rsidR="0006710C" w:rsidRDefault="0006710C" w:rsidP="009C30E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4D4948D" w14:textId="77777777" w:rsidR="0006710C" w:rsidRDefault="0006710C" w:rsidP="009C30E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A5399E6" w14:textId="77777777" w:rsidR="0006710C" w:rsidRDefault="0006710C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43DAA2" w14:textId="77777777" w:rsidR="0006710C" w:rsidRDefault="0006710C" w:rsidP="009C30E3">
            <w:pPr>
              <w:rPr>
                <w:sz w:val="16"/>
                <w:szCs w:val="16"/>
              </w:rPr>
            </w:pPr>
          </w:p>
        </w:tc>
      </w:tr>
    </w:tbl>
    <w:p w14:paraId="3D691257" w14:textId="77777777" w:rsidR="0006710C" w:rsidRDefault="0006710C" w:rsidP="0006710C"/>
    <w:p w14:paraId="1674E3C5" w14:textId="587282AD" w:rsidR="00D7297A" w:rsidRDefault="00D7297A" w:rsidP="00D7297A">
      <w:pPr>
        <w:pStyle w:val="Heading1"/>
      </w:pPr>
      <w:r>
        <w:rPr>
          <w:noProof/>
        </w:rPr>
        <w:t xml:space="preserve">List of CRs from RAN WG4 for AI </w:t>
      </w:r>
      <w:r w:rsidR="00833640" w:rsidRPr="00833640">
        <w:rPr>
          <w:noProof/>
        </w:rPr>
        <w:t>9.4.2.1</w:t>
      </w:r>
    </w:p>
    <w:p w14:paraId="1D52B01F" w14:textId="4AD1EC46" w:rsidR="00D7297A" w:rsidRDefault="00833640" w:rsidP="00D7297A">
      <w:pPr>
        <w:pStyle w:val="Heading2"/>
        <w:rPr>
          <w:rFonts w:cs="Arial"/>
          <w:noProof/>
        </w:rPr>
      </w:pPr>
      <w:r w:rsidRPr="00833640">
        <w:rPr>
          <w:noProof/>
        </w:rPr>
        <w:t>RP-243071</w:t>
      </w:r>
    </w:p>
    <w:p w14:paraId="083B478B" w14:textId="3C7C652F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33640" w:rsidRPr="00833640">
        <w:rPr>
          <w:rFonts w:ascii="Arial" w:hAnsi="Arial" w:cs="Arial"/>
          <w:b/>
          <w:bCs/>
        </w:rPr>
        <w:t>RAN4 CRs to Rel-19 DC of x LTE band(s), y NR band(s) and single or two NR SUL bands</w:t>
      </w:r>
    </w:p>
    <w:p w14:paraId="22B09405" w14:textId="02EC5000" w:rsidR="00D7297A" w:rsidRPr="004D372B" w:rsidRDefault="00D7297A" w:rsidP="004D372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="00833640">
        <w:rPr>
          <w:rFonts w:ascii="Arial" w:hAnsi="Arial" w:cs="Arial"/>
          <w:b/>
          <w:bCs/>
        </w:rPr>
        <w:t>9.4.2.1</w:t>
      </w:r>
    </w:p>
    <w:p w14:paraId="36051AAD" w14:textId="77777777" w:rsidR="0074393C" w:rsidRDefault="0074393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787C" w:rsidRPr="004E535C" w14:paraId="61588631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B5879B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20158F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E7D708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311DB5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4D6D64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6A577D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B3F2A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A2DF56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5EBF1C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D66472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D849FF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9B9AA4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889212" w14:textId="77777777" w:rsidR="001C787C" w:rsidRPr="00BF1EB6" w:rsidRDefault="001C787C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787C" w14:paraId="39751924" w14:textId="77777777" w:rsidTr="009C30E3">
        <w:tc>
          <w:tcPr>
            <w:tcW w:w="879" w:type="dxa"/>
          </w:tcPr>
          <w:p w14:paraId="1C20F4D9" w14:textId="77777777" w:rsidR="001C787C" w:rsidRDefault="001C787C" w:rsidP="009C30E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75DE3A7" w14:textId="77777777" w:rsidR="001C787C" w:rsidRDefault="001C787C" w:rsidP="009C30E3">
            <w:r>
              <w:rPr>
                <w:sz w:val="16"/>
                <w:szCs w:val="16"/>
              </w:rPr>
              <w:t>1326</w:t>
            </w:r>
          </w:p>
        </w:tc>
        <w:tc>
          <w:tcPr>
            <w:tcW w:w="517" w:type="dxa"/>
          </w:tcPr>
          <w:p w14:paraId="27F347B3" w14:textId="77777777" w:rsidR="001C787C" w:rsidRDefault="001C787C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26330" w14:textId="77777777" w:rsidR="001C787C" w:rsidRDefault="001C787C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73F504" w14:textId="77777777" w:rsidR="001C787C" w:rsidRDefault="001C787C" w:rsidP="009C30E3">
            <w:r>
              <w:rPr>
                <w:sz w:val="16"/>
                <w:szCs w:val="16"/>
              </w:rPr>
              <w:t>BigCR for DC_R19_xBLTE_yBNR</w:t>
            </w:r>
          </w:p>
        </w:tc>
        <w:tc>
          <w:tcPr>
            <w:tcW w:w="517" w:type="dxa"/>
          </w:tcPr>
          <w:p w14:paraId="3A8B665B" w14:textId="77777777" w:rsidR="001C787C" w:rsidRDefault="001C787C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E28AFA" w14:textId="77777777" w:rsidR="001C787C" w:rsidRDefault="001C787C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DFA4B18" w14:textId="77777777" w:rsidR="001C787C" w:rsidRDefault="001C787C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61FD359" w14:textId="77777777" w:rsidR="001C787C" w:rsidRDefault="001C787C" w:rsidP="009C30E3">
            <w:r>
              <w:rPr>
                <w:sz w:val="16"/>
                <w:szCs w:val="16"/>
              </w:rPr>
              <w:t>R4-2419450</w:t>
            </w:r>
          </w:p>
        </w:tc>
        <w:tc>
          <w:tcPr>
            <w:tcW w:w="1597" w:type="dxa"/>
          </w:tcPr>
          <w:p w14:paraId="6DFBF24B" w14:textId="77777777" w:rsidR="001C787C" w:rsidRDefault="001C787C" w:rsidP="009C30E3">
            <w:r>
              <w:rPr>
                <w:sz w:val="16"/>
                <w:szCs w:val="16"/>
              </w:rPr>
              <w:t>Nokia, CHTTL, LG Electronics, Samsung</w:t>
            </w:r>
          </w:p>
        </w:tc>
        <w:tc>
          <w:tcPr>
            <w:tcW w:w="1122" w:type="dxa"/>
          </w:tcPr>
          <w:p w14:paraId="758B15D6" w14:textId="77777777" w:rsidR="001C787C" w:rsidRDefault="001C787C" w:rsidP="009C30E3"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 w14:paraId="73D1B6D7" w14:textId="77777777" w:rsidR="001C787C" w:rsidRDefault="001C787C" w:rsidP="009C30E3">
            <w:r>
              <w:rPr>
                <w:sz w:val="16"/>
                <w:szCs w:val="16"/>
              </w:rPr>
              <w:t>5.3B.1, 5.5B.2, 5.5B.4a, 5.5B.5, 5.5B.6a, 6.2B.1.1, 6.2B.4.2.3.2, 6.2B.4.2.3.3, 6.2B.4.2.3.4, 6.2B.4.2.3.5, 7.3B.2.3.5.2, 7.3B.3.3.2, 7.3B.3.3.3, 7.3B.3.3.4, 7.3B.3.3.5</w:t>
            </w:r>
          </w:p>
        </w:tc>
        <w:tc>
          <w:tcPr>
            <w:tcW w:w="998" w:type="dxa"/>
          </w:tcPr>
          <w:p w14:paraId="4F6038EF" w14:textId="77777777" w:rsidR="001C787C" w:rsidRDefault="001C787C" w:rsidP="009C30E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5C525EA1" w14:textId="77777777" w:rsidR="001C787C" w:rsidRDefault="001C787C" w:rsidP="001C787C"/>
    <w:p w14:paraId="1ABA58F9" w14:textId="3E36EE02" w:rsidR="00E144C4" w:rsidRDefault="00512C52" w:rsidP="00512C52">
      <w:pPr>
        <w:pStyle w:val="Heading1"/>
      </w:pPr>
      <w:r>
        <w:rPr>
          <w:noProof/>
        </w:rPr>
        <w:t xml:space="preserve">List of CRs from RAN WG4 for AI </w:t>
      </w:r>
      <w:r w:rsidR="00E2274C" w:rsidRPr="00E2274C">
        <w:rPr>
          <w:noProof/>
        </w:rPr>
        <w:t>9.4.2.2</w:t>
      </w:r>
    </w:p>
    <w:p w14:paraId="7777453C" w14:textId="0E2B832D" w:rsidR="00303193" w:rsidRDefault="00E2274C" w:rsidP="00512C52">
      <w:pPr>
        <w:pStyle w:val="Heading2"/>
        <w:rPr>
          <w:rFonts w:cs="Arial"/>
          <w:noProof/>
        </w:rPr>
      </w:pPr>
      <w:bookmarkStart w:id="3" w:name="_Hlk152587438"/>
      <w:bookmarkStart w:id="4" w:name="_Hlk152588040"/>
      <w:r w:rsidRPr="00E2274C">
        <w:rPr>
          <w:noProof/>
        </w:rPr>
        <w:t>RP-243072</w:t>
      </w:r>
    </w:p>
    <w:p w14:paraId="35A80FC0" w14:textId="7DDE0AFD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E2274C" w:rsidRPr="00E2274C">
        <w:rPr>
          <w:rFonts w:ascii="Arial" w:hAnsi="Arial" w:cs="Arial"/>
          <w:b/>
          <w:bCs/>
        </w:rPr>
        <w:t>RAN4 CRs to Rel-19 NR CADC for x bands DL with y bands UL and SUL band combo</w:t>
      </w:r>
    </w:p>
    <w:p w14:paraId="0B710375" w14:textId="2D6FF003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E2274C" w:rsidRPr="00E2274C">
        <w:rPr>
          <w:rFonts w:ascii="Arial" w:hAnsi="Arial" w:cs="Arial"/>
          <w:b/>
          <w:bCs/>
        </w:rPr>
        <w:t>9.4.2.2</w:t>
      </w:r>
    </w:p>
    <w:p w14:paraId="1A6F1285" w14:textId="77777777" w:rsidR="00303193" w:rsidRDefault="00303193" w:rsidP="0074393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3F59" w:rsidRPr="004E535C" w14:paraId="64D5BF5B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7D343E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49E84B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6160D0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CBBDB2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38F6A3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5A7BB3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483A25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EB68E4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23EFA9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ADF18C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1868D1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79F56A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C8B508" w14:textId="77777777" w:rsidR="00C83F59" w:rsidRPr="00BF1EB6" w:rsidRDefault="00C83F59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3F59" w14:paraId="3A62EA8F" w14:textId="77777777" w:rsidTr="009C30E3">
        <w:tc>
          <w:tcPr>
            <w:tcW w:w="879" w:type="dxa"/>
          </w:tcPr>
          <w:p w14:paraId="771B02E3" w14:textId="77777777" w:rsidR="00C83F59" w:rsidRDefault="00C83F59" w:rsidP="009C30E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4AAFD4" w14:textId="77777777" w:rsidR="00C83F59" w:rsidRDefault="00C83F59" w:rsidP="009C30E3">
            <w:r>
              <w:rPr>
                <w:sz w:val="16"/>
                <w:szCs w:val="16"/>
              </w:rPr>
              <w:t>2546</w:t>
            </w:r>
          </w:p>
        </w:tc>
        <w:tc>
          <w:tcPr>
            <w:tcW w:w="517" w:type="dxa"/>
          </w:tcPr>
          <w:p w14:paraId="66485179" w14:textId="77777777" w:rsidR="00C83F59" w:rsidRDefault="00C83F59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6A79A7" w14:textId="77777777" w:rsidR="00C83F59" w:rsidRDefault="00C83F59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C9EEAF" w14:textId="77777777" w:rsidR="00C83F59" w:rsidRDefault="00C83F59" w:rsidP="009C30E3">
            <w:r>
              <w:rPr>
                <w:sz w:val="16"/>
                <w:szCs w:val="16"/>
              </w:rPr>
              <w:t>big CR 38.101-1 for NR_CADC_SUL_R19</w:t>
            </w:r>
          </w:p>
        </w:tc>
        <w:tc>
          <w:tcPr>
            <w:tcW w:w="517" w:type="dxa"/>
          </w:tcPr>
          <w:p w14:paraId="07D68286" w14:textId="77777777" w:rsidR="00C83F59" w:rsidRDefault="00C83F59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5A0514" w14:textId="77777777" w:rsidR="00C83F59" w:rsidRDefault="00C83F59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781A529" w14:textId="77777777" w:rsidR="00C83F59" w:rsidRDefault="00C83F59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23A9E805" w14:textId="77777777" w:rsidR="00C83F59" w:rsidRDefault="00C83F59" w:rsidP="009C30E3">
            <w:r>
              <w:rPr>
                <w:sz w:val="16"/>
                <w:szCs w:val="16"/>
              </w:rPr>
              <w:t>R4-2418325</w:t>
            </w:r>
          </w:p>
        </w:tc>
        <w:tc>
          <w:tcPr>
            <w:tcW w:w="1597" w:type="dxa"/>
          </w:tcPr>
          <w:p w14:paraId="4836BE4A" w14:textId="77777777" w:rsidR="00C83F59" w:rsidRDefault="00C83F59" w:rsidP="009C30E3"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772EF8BE" w14:textId="77777777" w:rsidR="00C83F59" w:rsidRDefault="00C83F59" w:rsidP="009C30E3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60098563" w14:textId="77777777" w:rsidR="00C83F59" w:rsidRDefault="00C83F59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4F0440" w14:textId="77777777" w:rsidR="00C83F59" w:rsidRDefault="00C83F59" w:rsidP="009C30E3">
            <w:pPr>
              <w:rPr>
                <w:sz w:val="16"/>
                <w:szCs w:val="16"/>
              </w:rPr>
            </w:pPr>
          </w:p>
        </w:tc>
      </w:tr>
      <w:tr w:rsidR="00C83F59" w14:paraId="6D90AAE5" w14:textId="77777777" w:rsidTr="009C30E3">
        <w:tc>
          <w:tcPr>
            <w:tcW w:w="879" w:type="dxa"/>
          </w:tcPr>
          <w:p w14:paraId="7FCD4B95" w14:textId="77777777" w:rsidR="00C83F59" w:rsidRDefault="00C83F59" w:rsidP="009C30E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D998F4" w14:textId="77777777" w:rsidR="00C83F59" w:rsidRDefault="00C83F59" w:rsidP="009C30E3"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 w14:paraId="13CD8C01" w14:textId="77777777" w:rsidR="00C83F59" w:rsidRDefault="00C83F59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80C128" w14:textId="77777777" w:rsidR="00C83F59" w:rsidRDefault="00C83F59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7EEE41" w14:textId="77777777" w:rsidR="00C83F59" w:rsidRDefault="00C83F59" w:rsidP="009C30E3">
            <w:r>
              <w:rPr>
                <w:sz w:val="16"/>
                <w:szCs w:val="16"/>
              </w:rPr>
              <w:t>big CR 38.101-3 for NR_CADC_SUL_R19</w:t>
            </w:r>
          </w:p>
        </w:tc>
        <w:tc>
          <w:tcPr>
            <w:tcW w:w="517" w:type="dxa"/>
          </w:tcPr>
          <w:p w14:paraId="3586FB78" w14:textId="77777777" w:rsidR="00C83F59" w:rsidRDefault="00C83F59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6A0BDB" w14:textId="77777777" w:rsidR="00C83F59" w:rsidRDefault="00C83F59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D557B30" w14:textId="77777777" w:rsidR="00C83F59" w:rsidRDefault="00C83F59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5363EE33" w14:textId="77777777" w:rsidR="00C83F59" w:rsidRDefault="00C83F59" w:rsidP="009C30E3">
            <w:r>
              <w:rPr>
                <w:sz w:val="16"/>
                <w:szCs w:val="16"/>
              </w:rPr>
              <w:t>R4-2418327</w:t>
            </w:r>
          </w:p>
        </w:tc>
        <w:tc>
          <w:tcPr>
            <w:tcW w:w="1597" w:type="dxa"/>
          </w:tcPr>
          <w:p w14:paraId="3BB60DD8" w14:textId="77777777" w:rsidR="00C83F59" w:rsidRDefault="00C83F59" w:rsidP="009C30E3"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523DDFD9" w14:textId="77777777" w:rsidR="00C83F59" w:rsidRDefault="00C83F59" w:rsidP="009C30E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2AC17381" w14:textId="77777777" w:rsidR="00C83F59" w:rsidRDefault="00C83F59" w:rsidP="009C30E3">
            <w:r>
              <w:rPr>
                <w:sz w:val="16"/>
                <w:szCs w:val="16"/>
              </w:rPr>
              <w:t>5.2A.1, 5.5A.1.2, 5.5B.7.2</w:t>
            </w:r>
          </w:p>
        </w:tc>
        <w:tc>
          <w:tcPr>
            <w:tcW w:w="998" w:type="dxa"/>
          </w:tcPr>
          <w:p w14:paraId="5A78F660" w14:textId="77777777" w:rsidR="00C83F59" w:rsidRDefault="00C83F59" w:rsidP="009C30E3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61F91437" w14:textId="77777777" w:rsidR="00C83F59" w:rsidRDefault="00C83F59" w:rsidP="00C83F59"/>
    <w:p w14:paraId="27FD4659" w14:textId="4358058E" w:rsidR="00833640" w:rsidRDefault="00833640" w:rsidP="00833640">
      <w:pPr>
        <w:pStyle w:val="Heading1"/>
      </w:pPr>
      <w:r>
        <w:rPr>
          <w:noProof/>
        </w:rPr>
        <w:lastRenderedPageBreak/>
        <w:t xml:space="preserve">List of CRs from RAN WG4 for AI </w:t>
      </w:r>
      <w:r w:rsidR="0021358A" w:rsidRPr="0021358A">
        <w:rPr>
          <w:noProof/>
        </w:rPr>
        <w:t>9.4.3.1</w:t>
      </w:r>
    </w:p>
    <w:p w14:paraId="3A8099FA" w14:textId="6CED27FD" w:rsidR="00833640" w:rsidRDefault="0021358A" w:rsidP="00833640">
      <w:pPr>
        <w:pStyle w:val="Heading2"/>
        <w:rPr>
          <w:rFonts w:cs="Arial"/>
          <w:noProof/>
        </w:rPr>
      </w:pPr>
      <w:r w:rsidRPr="0021358A">
        <w:rPr>
          <w:noProof/>
        </w:rPr>
        <w:t>RP-243073</w:t>
      </w:r>
    </w:p>
    <w:p w14:paraId="729FD6E5" w14:textId="799EA7C7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1358A" w:rsidRPr="0021358A">
        <w:rPr>
          <w:rFonts w:ascii="Arial" w:hAnsi="Arial" w:cs="Arial"/>
          <w:b/>
          <w:bCs/>
        </w:rPr>
        <w:t>RAN4 CRs to Rel-19 HPUE PC1.5 or 2 for DC combo of LTE band(s) and NR band(s)</w:t>
      </w:r>
    </w:p>
    <w:p w14:paraId="79040F8A" w14:textId="1177A2AC" w:rsidR="00833640" w:rsidRPr="004D372B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21358A" w:rsidRPr="0021358A">
        <w:rPr>
          <w:rFonts w:ascii="Arial" w:hAnsi="Arial" w:cs="Arial"/>
          <w:b/>
          <w:bCs/>
        </w:rPr>
        <w:t>9.4.3.1</w:t>
      </w:r>
    </w:p>
    <w:p w14:paraId="2BD5272E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A0C54" w:rsidRPr="004E535C" w14:paraId="2577685E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352AE1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BAF465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3EADCB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9E1C30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AC364D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AC1225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40FE0B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5EB55A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6010DD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73DFF3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635C40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D6B719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3B2E99" w14:textId="77777777" w:rsidR="00DA0C54" w:rsidRPr="00BF1EB6" w:rsidRDefault="00DA0C54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A0C54" w14:paraId="2F4578D5" w14:textId="77777777" w:rsidTr="009C30E3">
        <w:tc>
          <w:tcPr>
            <w:tcW w:w="879" w:type="dxa"/>
          </w:tcPr>
          <w:p w14:paraId="70EBAE3E" w14:textId="77777777" w:rsidR="00DA0C54" w:rsidRDefault="00DA0C54" w:rsidP="009C30E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C888766" w14:textId="77777777" w:rsidR="00DA0C54" w:rsidRDefault="00DA0C54" w:rsidP="009C30E3"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</w:tcPr>
          <w:p w14:paraId="3CBF05BC" w14:textId="77777777" w:rsidR="00DA0C54" w:rsidRDefault="00DA0C54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4BC130" w14:textId="77777777" w:rsidR="00DA0C54" w:rsidRDefault="00DA0C54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3EF149" w14:textId="77777777" w:rsidR="00DA0C54" w:rsidRDefault="00DA0C54" w:rsidP="009C30E3">
            <w:r>
              <w:rPr>
                <w:sz w:val="16"/>
                <w:szCs w:val="16"/>
              </w:rPr>
              <w:t>Big CR on Rel-19 HPUE for DC combinations of LTE band(s) and NR band(s)</w:t>
            </w:r>
          </w:p>
        </w:tc>
        <w:tc>
          <w:tcPr>
            <w:tcW w:w="517" w:type="dxa"/>
          </w:tcPr>
          <w:p w14:paraId="09BB1C65" w14:textId="77777777" w:rsidR="00DA0C54" w:rsidRDefault="00DA0C54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3CFBDF" w14:textId="77777777" w:rsidR="00DA0C54" w:rsidRDefault="00DA0C54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0979689" w14:textId="77777777" w:rsidR="00DA0C54" w:rsidRDefault="00DA0C54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1276CBFB" w14:textId="77777777" w:rsidR="00DA0C54" w:rsidRDefault="00DA0C54" w:rsidP="009C30E3">
            <w:r>
              <w:rPr>
                <w:sz w:val="16"/>
                <w:szCs w:val="16"/>
              </w:rPr>
              <w:t>R4-2417577</w:t>
            </w:r>
          </w:p>
        </w:tc>
        <w:tc>
          <w:tcPr>
            <w:tcW w:w="1597" w:type="dxa"/>
          </w:tcPr>
          <w:p w14:paraId="727C1739" w14:textId="77777777" w:rsidR="00DA0C54" w:rsidRDefault="00DA0C54" w:rsidP="009C30E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D93EB02" w14:textId="77777777" w:rsidR="00DA0C54" w:rsidRDefault="00DA0C54" w:rsidP="009C30E3">
            <w:r>
              <w:rPr>
                <w:sz w:val="16"/>
                <w:szCs w:val="16"/>
              </w:rPr>
              <w:t>HPUE_DC_LTE_NR_R19-Core</w:t>
            </w:r>
          </w:p>
        </w:tc>
        <w:tc>
          <w:tcPr>
            <w:tcW w:w="2323" w:type="dxa"/>
          </w:tcPr>
          <w:p w14:paraId="4EAB6499" w14:textId="77777777" w:rsidR="00DA0C54" w:rsidRDefault="00DA0C54" w:rsidP="009C30E3">
            <w:r>
              <w:rPr>
                <w:sz w:val="16"/>
                <w:szCs w:val="16"/>
              </w:rPr>
              <w:t>5.5B.2, 5.5B.4, 6.2B.1, 6.2H.1.3, 6.2L.1.3, 7.3B.2.3</w:t>
            </w:r>
          </w:p>
        </w:tc>
        <w:tc>
          <w:tcPr>
            <w:tcW w:w="998" w:type="dxa"/>
          </w:tcPr>
          <w:p w14:paraId="203F1641" w14:textId="77777777" w:rsidR="00DA0C54" w:rsidRDefault="00DA0C54" w:rsidP="009C30E3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</w:tbl>
    <w:p w14:paraId="2B4CE7E7" w14:textId="77777777" w:rsidR="00833640" w:rsidRDefault="00833640" w:rsidP="00833640"/>
    <w:p w14:paraId="40695ABD" w14:textId="408D67E6" w:rsidR="00833640" w:rsidRDefault="00833640" w:rsidP="00833640">
      <w:pPr>
        <w:pStyle w:val="Heading1"/>
      </w:pPr>
      <w:r>
        <w:rPr>
          <w:noProof/>
        </w:rPr>
        <w:t xml:space="preserve">List of CRs from RAN WG4 for AI </w:t>
      </w:r>
      <w:r w:rsidR="00524994" w:rsidRPr="00524994">
        <w:rPr>
          <w:noProof/>
        </w:rPr>
        <w:t>9.4.3.2</w:t>
      </w:r>
    </w:p>
    <w:p w14:paraId="24CAEBFD" w14:textId="65BC44B8" w:rsidR="00833640" w:rsidRDefault="00AC7C12" w:rsidP="00833640">
      <w:pPr>
        <w:pStyle w:val="Heading2"/>
        <w:rPr>
          <w:rFonts w:cs="Arial"/>
          <w:noProof/>
        </w:rPr>
      </w:pPr>
      <w:r w:rsidRPr="00AC7C12">
        <w:rPr>
          <w:noProof/>
        </w:rPr>
        <w:t>RP-243074</w:t>
      </w:r>
    </w:p>
    <w:p w14:paraId="17CC0EE5" w14:textId="0D0FC513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C7C12" w:rsidRPr="00AC7C12">
        <w:rPr>
          <w:rFonts w:ascii="Arial" w:hAnsi="Arial" w:cs="Arial"/>
          <w:b/>
          <w:bCs/>
        </w:rPr>
        <w:t>RAN4 CRs to Rel-19 HPUE PC1.5 or 2 for NR intra-band CA or NR inter-band CA/DC band combo with/without NR SUL</w:t>
      </w:r>
    </w:p>
    <w:p w14:paraId="0A6433B2" w14:textId="69804C5C" w:rsidR="00833640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24994" w:rsidRPr="00524994">
        <w:rPr>
          <w:rFonts w:ascii="Arial" w:hAnsi="Arial" w:cs="Arial"/>
          <w:b/>
          <w:bCs/>
        </w:rPr>
        <w:t>9.4.3.2</w:t>
      </w:r>
    </w:p>
    <w:p w14:paraId="411FF899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0A36" w:rsidRPr="004E535C" w14:paraId="447B182A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C9C6EA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E0D34E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171813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036857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C6D0D5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665B4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B87A91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42CDC9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DD924E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427E99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FF7944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DBFCB2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7A0E14" w14:textId="77777777" w:rsidR="00C40A36" w:rsidRPr="00BF1EB6" w:rsidRDefault="00C40A36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0A36" w14:paraId="2F99ABF4" w14:textId="77777777" w:rsidTr="009C30E3">
        <w:tc>
          <w:tcPr>
            <w:tcW w:w="879" w:type="dxa"/>
          </w:tcPr>
          <w:p w14:paraId="415AE9AF" w14:textId="77777777" w:rsidR="00C40A36" w:rsidRDefault="00C40A36" w:rsidP="009C30E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C3C407" w14:textId="77777777" w:rsidR="00C40A36" w:rsidRDefault="00C40A36" w:rsidP="009C30E3">
            <w:r>
              <w:rPr>
                <w:sz w:val="16"/>
                <w:szCs w:val="16"/>
              </w:rPr>
              <w:t>2518</w:t>
            </w:r>
          </w:p>
        </w:tc>
        <w:tc>
          <w:tcPr>
            <w:tcW w:w="517" w:type="dxa"/>
          </w:tcPr>
          <w:p w14:paraId="0C441823" w14:textId="77777777" w:rsidR="00C40A36" w:rsidRDefault="00C40A36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EB728" w14:textId="77777777" w:rsidR="00C40A36" w:rsidRDefault="00C40A36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A53519" w14:textId="77777777" w:rsidR="00C40A36" w:rsidRDefault="00C40A36" w:rsidP="009C30E3">
            <w:r>
              <w:rPr>
                <w:sz w:val="16"/>
                <w:szCs w:val="16"/>
              </w:rPr>
              <w:t>Big CR to 38.101-1 new combinations for HPUE_NR_CADC_SUL_R19</w:t>
            </w:r>
          </w:p>
        </w:tc>
        <w:tc>
          <w:tcPr>
            <w:tcW w:w="517" w:type="dxa"/>
          </w:tcPr>
          <w:p w14:paraId="3BF2E96F" w14:textId="77777777" w:rsidR="00C40A36" w:rsidRDefault="00C40A36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F209C8" w14:textId="77777777" w:rsidR="00C40A36" w:rsidRDefault="00C40A36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06E4248" w14:textId="77777777" w:rsidR="00C40A36" w:rsidRDefault="00C40A36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70F18B1C" w14:textId="77777777" w:rsidR="00C40A36" w:rsidRDefault="00C40A36" w:rsidP="009C30E3">
            <w:r>
              <w:rPr>
                <w:sz w:val="16"/>
                <w:szCs w:val="16"/>
              </w:rPr>
              <w:t>R4-2417550</w:t>
            </w:r>
          </w:p>
        </w:tc>
        <w:tc>
          <w:tcPr>
            <w:tcW w:w="1597" w:type="dxa"/>
          </w:tcPr>
          <w:p w14:paraId="7D72B1E5" w14:textId="77777777" w:rsidR="00C40A36" w:rsidRDefault="00C40A36" w:rsidP="009C30E3">
            <w:r>
              <w:rPr>
                <w:sz w:val="16"/>
                <w:szCs w:val="16"/>
              </w:rPr>
              <w:t>China Telecom, China Unicom</w:t>
            </w:r>
          </w:p>
        </w:tc>
        <w:tc>
          <w:tcPr>
            <w:tcW w:w="1122" w:type="dxa"/>
          </w:tcPr>
          <w:p w14:paraId="341FA0CB" w14:textId="77777777" w:rsidR="00C40A36" w:rsidRDefault="00C40A36" w:rsidP="009C30E3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3C68564D" w14:textId="77777777" w:rsidR="00C40A36" w:rsidRDefault="00C40A36" w:rsidP="009C30E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C3978D" w14:textId="77777777" w:rsidR="00C40A36" w:rsidRDefault="00C40A36" w:rsidP="009C30E3">
            <w:pPr>
              <w:rPr>
                <w:sz w:val="16"/>
                <w:szCs w:val="16"/>
              </w:rPr>
            </w:pPr>
          </w:p>
        </w:tc>
      </w:tr>
    </w:tbl>
    <w:p w14:paraId="35667E2B" w14:textId="77777777" w:rsidR="00C40A36" w:rsidRDefault="00C40A36" w:rsidP="00C40A36"/>
    <w:p w14:paraId="2CB89C77" w14:textId="1D6562A5" w:rsidR="0021358A" w:rsidRDefault="0021358A" w:rsidP="0021358A">
      <w:pPr>
        <w:pStyle w:val="Heading1"/>
      </w:pPr>
      <w:r>
        <w:rPr>
          <w:noProof/>
        </w:rPr>
        <w:lastRenderedPageBreak/>
        <w:t xml:space="preserve">List of CRs from RAN WG4 for AI </w:t>
      </w:r>
      <w:r w:rsidR="000D3F6E" w:rsidRPr="000D3F6E">
        <w:rPr>
          <w:noProof/>
        </w:rPr>
        <w:t>9.4.3.4</w:t>
      </w:r>
    </w:p>
    <w:p w14:paraId="41574FAE" w14:textId="4F50D7EB" w:rsidR="0021358A" w:rsidRDefault="000D3F6E" w:rsidP="0021358A">
      <w:pPr>
        <w:pStyle w:val="Heading2"/>
        <w:rPr>
          <w:rFonts w:cs="Arial"/>
          <w:noProof/>
        </w:rPr>
      </w:pPr>
      <w:r w:rsidRPr="000D3F6E">
        <w:rPr>
          <w:noProof/>
        </w:rPr>
        <w:t>RP-243075</w:t>
      </w:r>
    </w:p>
    <w:p w14:paraId="4D98A6DE" w14:textId="017B0782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D3F6E" w:rsidRPr="000D3F6E">
        <w:rPr>
          <w:rFonts w:ascii="Arial" w:hAnsi="Arial" w:cs="Arial"/>
          <w:b/>
          <w:bCs/>
        </w:rPr>
        <w:t>RAN4 CRs to Rel-19 HPUE PC1.5 and 2 for NR FR1 TDD/FDD single band for handheld/FWA UEs, and HPUE PC1</w:t>
      </w:r>
    </w:p>
    <w:p w14:paraId="7446789F" w14:textId="50E6DE0F" w:rsidR="0021358A" w:rsidRPr="004D372B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D3F6E" w:rsidRPr="000D3F6E">
        <w:rPr>
          <w:rFonts w:ascii="Arial" w:hAnsi="Arial" w:cs="Arial"/>
          <w:b/>
          <w:bCs/>
        </w:rPr>
        <w:t>9.4.3.4</w:t>
      </w:r>
    </w:p>
    <w:p w14:paraId="4E8E7421" w14:textId="5FD94217" w:rsidR="0021358A" w:rsidRDefault="001F2A38" w:rsidP="0021358A">
      <w:r w:rsidRPr="001F2A38">
        <w:rPr>
          <w:color w:val="FF0000"/>
        </w:rPr>
        <w:t>This is withdrawn. No CRs.</w:t>
      </w:r>
    </w:p>
    <w:p w14:paraId="4A0A064E" w14:textId="77777777" w:rsidR="0021358A" w:rsidRDefault="0021358A" w:rsidP="0021358A"/>
    <w:p w14:paraId="7DA0C2E3" w14:textId="5035C698" w:rsidR="0021358A" w:rsidRDefault="0021358A" w:rsidP="0021358A">
      <w:pPr>
        <w:pStyle w:val="Heading1"/>
      </w:pPr>
      <w:r>
        <w:rPr>
          <w:noProof/>
        </w:rPr>
        <w:t xml:space="preserve">List of CRs from RAN WG4 for AI </w:t>
      </w:r>
      <w:r w:rsidR="00BF1B1E" w:rsidRPr="00BF1B1E">
        <w:rPr>
          <w:noProof/>
        </w:rPr>
        <w:t>9.4.3.5</w:t>
      </w:r>
    </w:p>
    <w:p w14:paraId="1B617587" w14:textId="13A35FCA" w:rsidR="0021358A" w:rsidRDefault="00BF1B1E" w:rsidP="0021358A">
      <w:pPr>
        <w:pStyle w:val="Heading2"/>
        <w:rPr>
          <w:rFonts w:cs="Arial"/>
          <w:noProof/>
        </w:rPr>
      </w:pPr>
      <w:r w:rsidRPr="00BF1B1E">
        <w:rPr>
          <w:noProof/>
        </w:rPr>
        <w:t>RP-243076</w:t>
      </w:r>
    </w:p>
    <w:p w14:paraId="04E687A6" w14:textId="3B281E9D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F1B1E" w:rsidRPr="00BF1B1E">
        <w:rPr>
          <w:rFonts w:ascii="Arial" w:hAnsi="Arial" w:cs="Arial"/>
          <w:b/>
          <w:bCs/>
        </w:rPr>
        <w:t>RAN4 CRs to introduction of PC2 and UE 40MHz Channel Bandwidth in NR band n28</w:t>
      </w:r>
    </w:p>
    <w:p w14:paraId="1AEEA959" w14:textId="1D7D76ED" w:rsidR="0021358A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BF1B1E" w:rsidRPr="00BF1B1E">
        <w:rPr>
          <w:rFonts w:ascii="Arial" w:hAnsi="Arial" w:cs="Arial"/>
          <w:b/>
          <w:bCs/>
        </w:rPr>
        <w:t>9.4.3.5</w:t>
      </w:r>
    </w:p>
    <w:p w14:paraId="50E37E18" w14:textId="77777777" w:rsidR="0021358A" w:rsidRDefault="0021358A" w:rsidP="0021358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72D65" w:rsidRPr="004E535C" w14:paraId="1E284CD7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5DDC21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D2CDEE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330BAF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542BD0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21B257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C37D1D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A37C47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E39937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79D9A0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9EB8B3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20823E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316ED9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764B01" w14:textId="77777777" w:rsidR="00C72D65" w:rsidRPr="00BF1EB6" w:rsidRDefault="00C72D65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72D65" w14:paraId="694D0581" w14:textId="77777777" w:rsidTr="009C30E3">
        <w:tc>
          <w:tcPr>
            <w:tcW w:w="879" w:type="dxa"/>
          </w:tcPr>
          <w:p w14:paraId="0B18A807" w14:textId="77777777" w:rsidR="00C72D65" w:rsidRDefault="00C72D65" w:rsidP="009C30E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F2D8CD" w14:textId="77777777" w:rsidR="00C72D65" w:rsidRDefault="00C72D65" w:rsidP="009C30E3">
            <w:r>
              <w:rPr>
                <w:sz w:val="16"/>
                <w:szCs w:val="16"/>
              </w:rPr>
              <w:t>2562</w:t>
            </w:r>
          </w:p>
        </w:tc>
        <w:tc>
          <w:tcPr>
            <w:tcW w:w="517" w:type="dxa"/>
          </w:tcPr>
          <w:p w14:paraId="3E741C85" w14:textId="77777777" w:rsidR="00C72D65" w:rsidRDefault="00C72D65" w:rsidP="009C30E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76F150" w14:textId="77777777" w:rsidR="00C72D65" w:rsidRDefault="00C72D65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14391D" w14:textId="77777777" w:rsidR="00C72D65" w:rsidRDefault="00C72D65" w:rsidP="009C30E3">
            <w:r>
              <w:rPr>
                <w:sz w:val="16"/>
                <w:szCs w:val="16"/>
              </w:rPr>
              <w:t>CR on introduction of PC2 and 40MHz for n28</w:t>
            </w:r>
          </w:p>
        </w:tc>
        <w:tc>
          <w:tcPr>
            <w:tcW w:w="517" w:type="dxa"/>
          </w:tcPr>
          <w:p w14:paraId="17E01070" w14:textId="77777777" w:rsidR="00C72D65" w:rsidRDefault="00C72D65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E358C1" w14:textId="77777777" w:rsidR="00C72D65" w:rsidRDefault="00C72D65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D0A333" w14:textId="77777777" w:rsidR="00C72D65" w:rsidRDefault="00C72D65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6C11D97B" w14:textId="77777777" w:rsidR="00C72D65" w:rsidRDefault="00C72D65" w:rsidP="009C30E3">
            <w:r>
              <w:rPr>
                <w:sz w:val="16"/>
                <w:szCs w:val="16"/>
              </w:rPr>
              <w:t>R4-2420354</w:t>
            </w:r>
          </w:p>
        </w:tc>
        <w:tc>
          <w:tcPr>
            <w:tcW w:w="1597" w:type="dxa"/>
          </w:tcPr>
          <w:p w14:paraId="03D12A90" w14:textId="77777777" w:rsidR="00C72D65" w:rsidRDefault="00C72D65" w:rsidP="009C30E3">
            <w:r>
              <w:rPr>
                <w:sz w:val="16"/>
                <w:szCs w:val="16"/>
              </w:rPr>
              <w:t>CMCC, CBN, China Broadnet, Huawei, HiSilicon, ZTE, OPPO</w:t>
            </w:r>
          </w:p>
        </w:tc>
        <w:tc>
          <w:tcPr>
            <w:tcW w:w="1122" w:type="dxa"/>
          </w:tcPr>
          <w:p w14:paraId="0A5A98ED" w14:textId="77777777" w:rsidR="00C72D65" w:rsidRDefault="00C72D65" w:rsidP="009C30E3"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 w14:paraId="50A981EE" w14:textId="77777777" w:rsidR="00C72D65" w:rsidRDefault="00C72D65" w:rsidP="009C30E3">
            <w:r>
              <w:rPr>
                <w:sz w:val="16"/>
                <w:szCs w:val="16"/>
              </w:rPr>
              <w:t>5.3.5, 6.2.2, 6.2.3, 6.5.3.3.3, 7.3.1, 7.3.2</w:t>
            </w:r>
          </w:p>
        </w:tc>
        <w:tc>
          <w:tcPr>
            <w:tcW w:w="998" w:type="dxa"/>
          </w:tcPr>
          <w:p w14:paraId="11EA6C64" w14:textId="77777777" w:rsidR="00C72D65" w:rsidRDefault="00C72D65" w:rsidP="009C30E3">
            <w:r>
              <w:rPr>
                <w:sz w:val="16"/>
                <w:szCs w:val="16"/>
              </w:rPr>
              <w:t xml:space="preserve">TS/TR … CR ... ; TS 38.521-1; TS/TR ... CR ... </w:t>
            </w:r>
          </w:p>
        </w:tc>
      </w:tr>
    </w:tbl>
    <w:p w14:paraId="46F2BD79" w14:textId="77777777" w:rsidR="00BF1B1E" w:rsidRDefault="00BF1B1E" w:rsidP="00BF1B1E"/>
    <w:p w14:paraId="695BAA2E" w14:textId="2F0741E2" w:rsidR="00BF1B1E" w:rsidRDefault="00BF1B1E" w:rsidP="00BF1B1E">
      <w:pPr>
        <w:pStyle w:val="Heading1"/>
      </w:pPr>
      <w:r>
        <w:rPr>
          <w:noProof/>
        </w:rPr>
        <w:t xml:space="preserve">List of CRs from RAN WG4 for AI </w:t>
      </w:r>
      <w:r w:rsidR="00062AA2" w:rsidRPr="00062AA2">
        <w:rPr>
          <w:noProof/>
        </w:rPr>
        <w:t>10.4.3</w:t>
      </w:r>
    </w:p>
    <w:p w14:paraId="7C9C9274" w14:textId="63316455" w:rsidR="00BF1B1E" w:rsidRDefault="00062AA2" w:rsidP="00BF1B1E">
      <w:pPr>
        <w:pStyle w:val="Heading2"/>
        <w:rPr>
          <w:rFonts w:cs="Arial"/>
          <w:noProof/>
        </w:rPr>
      </w:pPr>
      <w:r w:rsidRPr="00062AA2">
        <w:rPr>
          <w:noProof/>
        </w:rPr>
        <w:t>RP-243077</w:t>
      </w:r>
    </w:p>
    <w:p w14:paraId="1DAB73FD" w14:textId="579E0F55" w:rsidR="00BF1B1E" w:rsidRPr="004347C0" w:rsidRDefault="00BF1B1E" w:rsidP="00BF1B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62AA2" w:rsidRPr="00062AA2">
        <w:rPr>
          <w:rFonts w:ascii="Arial" w:hAnsi="Arial" w:cs="Arial"/>
          <w:b/>
          <w:bCs/>
        </w:rPr>
        <w:t>RAN4 CRs to Rel-19 HPUE for fixed-wireless/vehicle-mounted use cases in a single LTE band</w:t>
      </w:r>
    </w:p>
    <w:p w14:paraId="558D7086" w14:textId="0217F0CE" w:rsidR="00BF1B1E" w:rsidRDefault="00BF1B1E" w:rsidP="00BF1B1E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62AA2" w:rsidRPr="00062AA2">
        <w:rPr>
          <w:rFonts w:ascii="Arial" w:hAnsi="Arial" w:cs="Arial"/>
          <w:b/>
          <w:bCs/>
        </w:rPr>
        <w:t>10.4.3</w:t>
      </w:r>
    </w:p>
    <w:p w14:paraId="2E22A6B0" w14:textId="5DFFC2A3" w:rsidR="00BF1B1E" w:rsidRDefault="001F2A38" w:rsidP="00BF1B1E">
      <w:r w:rsidRPr="001F2A38">
        <w:rPr>
          <w:color w:val="FF0000"/>
        </w:rPr>
        <w:t>This is withdrawn. No CRs.</w:t>
      </w:r>
    </w:p>
    <w:p w14:paraId="4B63082F" w14:textId="77777777" w:rsidR="00BF1B1E" w:rsidRDefault="00BF1B1E" w:rsidP="00BF1B1E"/>
    <w:p w14:paraId="313DCC51" w14:textId="5075DFBD" w:rsidR="00BF1B1E" w:rsidRDefault="00BF1B1E" w:rsidP="00BF1B1E">
      <w:pPr>
        <w:pStyle w:val="Heading1"/>
      </w:pPr>
      <w:r>
        <w:rPr>
          <w:noProof/>
        </w:rPr>
        <w:t xml:space="preserve">List of CRs from RAN WG4 for AI </w:t>
      </w:r>
      <w:r w:rsidR="00062AA2" w:rsidRPr="00062AA2">
        <w:rPr>
          <w:noProof/>
        </w:rPr>
        <w:t>10.4.4</w:t>
      </w:r>
    </w:p>
    <w:p w14:paraId="2AD3FFB7" w14:textId="6617D6FE" w:rsidR="00BF1B1E" w:rsidRDefault="00062AA2" w:rsidP="00BF1B1E">
      <w:pPr>
        <w:pStyle w:val="Heading2"/>
        <w:rPr>
          <w:rFonts w:cs="Arial"/>
          <w:noProof/>
        </w:rPr>
      </w:pPr>
      <w:r w:rsidRPr="00062AA2">
        <w:rPr>
          <w:noProof/>
        </w:rPr>
        <w:t>RP-243078</w:t>
      </w:r>
    </w:p>
    <w:p w14:paraId="2205E37A" w14:textId="4684948B" w:rsidR="00BF1B1E" w:rsidRPr="004347C0" w:rsidRDefault="00BF1B1E" w:rsidP="00BF1B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62AA2" w:rsidRPr="00062AA2">
        <w:rPr>
          <w:rFonts w:ascii="Arial" w:hAnsi="Arial" w:cs="Arial"/>
          <w:b/>
          <w:bCs/>
        </w:rPr>
        <w:t>RAN4 CRs to Rel-19 LTE-Advanced CA for x bands DL with y bands</w:t>
      </w:r>
    </w:p>
    <w:p w14:paraId="56F48A8C" w14:textId="6FB7F914" w:rsidR="00BF1B1E" w:rsidRDefault="00BF1B1E" w:rsidP="00BF1B1E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62AA2" w:rsidRPr="00062AA2">
        <w:rPr>
          <w:rFonts w:ascii="Arial" w:hAnsi="Arial" w:cs="Arial"/>
          <w:b/>
          <w:bCs/>
        </w:rPr>
        <w:t>10.4.4</w:t>
      </w:r>
    </w:p>
    <w:p w14:paraId="7E7404C8" w14:textId="77777777" w:rsidR="00BF1B1E" w:rsidRDefault="00BF1B1E" w:rsidP="00BF1B1E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36FFF" w:rsidRPr="004E535C" w14:paraId="48A2DFF8" w14:textId="77777777" w:rsidTr="009C30E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7673A7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3F8EC8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556294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B38C07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0FAE39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9BBE10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D7414E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F130D7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EB8A55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26E41A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0991C9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2AABC7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0CD061" w14:textId="77777777" w:rsidR="00F36FFF" w:rsidRPr="00BF1EB6" w:rsidRDefault="00F36FFF" w:rsidP="009C30E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36FFF" w14:paraId="6C00024E" w14:textId="77777777" w:rsidTr="009C30E3">
        <w:tc>
          <w:tcPr>
            <w:tcW w:w="879" w:type="dxa"/>
          </w:tcPr>
          <w:p w14:paraId="2B7718EB" w14:textId="77777777" w:rsidR="00F36FFF" w:rsidRDefault="00F36FFF" w:rsidP="009C30E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303B176" w14:textId="77777777" w:rsidR="00F36FFF" w:rsidRDefault="00F36FFF" w:rsidP="009C30E3">
            <w:r>
              <w:rPr>
                <w:sz w:val="16"/>
                <w:szCs w:val="16"/>
              </w:rPr>
              <w:t>6071</w:t>
            </w:r>
          </w:p>
        </w:tc>
        <w:tc>
          <w:tcPr>
            <w:tcW w:w="517" w:type="dxa"/>
          </w:tcPr>
          <w:p w14:paraId="0FBBB74A" w14:textId="77777777" w:rsidR="00F36FFF" w:rsidRDefault="00F36FFF" w:rsidP="009C30E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7346EF" w14:textId="77777777" w:rsidR="00F36FFF" w:rsidRDefault="00F36FFF" w:rsidP="009C30E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750960" w14:textId="77777777" w:rsidR="00F36FFF" w:rsidRDefault="00F36FFF" w:rsidP="009C30E3">
            <w:r>
              <w:rPr>
                <w:sz w:val="16"/>
                <w:szCs w:val="16"/>
              </w:rPr>
              <w:t>Big CR on Introduction of completed R19 x(1&lt;=x&lt;=6) DL y(y&lt;=2) UL CA band combinations to TS 36.101</w:t>
            </w:r>
          </w:p>
        </w:tc>
        <w:tc>
          <w:tcPr>
            <w:tcW w:w="517" w:type="dxa"/>
          </w:tcPr>
          <w:p w14:paraId="48F59DD0" w14:textId="77777777" w:rsidR="00F36FFF" w:rsidRDefault="00F36FFF" w:rsidP="009C30E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B40ACF" w14:textId="77777777" w:rsidR="00F36FFF" w:rsidRDefault="00F36FFF" w:rsidP="009C30E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30F5D4C" w14:textId="77777777" w:rsidR="00F36FFF" w:rsidRDefault="00F36FFF" w:rsidP="009C30E3">
            <w:r>
              <w:rPr>
                <w:sz w:val="16"/>
                <w:szCs w:val="16"/>
              </w:rPr>
              <w:t>RAN4#113</w:t>
            </w:r>
          </w:p>
        </w:tc>
        <w:tc>
          <w:tcPr>
            <w:tcW w:w="1119" w:type="dxa"/>
          </w:tcPr>
          <w:p w14:paraId="3F7B0BFE" w14:textId="77777777" w:rsidR="00F36FFF" w:rsidRDefault="00F36FFF" w:rsidP="009C30E3">
            <w:r>
              <w:rPr>
                <w:sz w:val="16"/>
                <w:szCs w:val="16"/>
              </w:rPr>
              <w:t>R4-2419303</w:t>
            </w:r>
          </w:p>
        </w:tc>
        <w:tc>
          <w:tcPr>
            <w:tcW w:w="1597" w:type="dxa"/>
          </w:tcPr>
          <w:p w14:paraId="6E87F1E0" w14:textId="77777777" w:rsidR="00F36FFF" w:rsidRDefault="00F36FFF" w:rsidP="009C30E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572013" w14:textId="77777777" w:rsidR="00F36FFF" w:rsidRDefault="00F36FFF" w:rsidP="009C30E3"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 w14:paraId="597662ED" w14:textId="77777777" w:rsidR="00F36FFF" w:rsidRDefault="00F36FFF" w:rsidP="009C30E3">
            <w:r>
              <w:rPr>
                <w:sz w:val="16"/>
                <w:szCs w:val="16"/>
              </w:rPr>
              <w:t>5.6A, 6.2.5, 6.6.3, 7.3.1, 7.3.1A</w:t>
            </w:r>
          </w:p>
        </w:tc>
        <w:tc>
          <w:tcPr>
            <w:tcW w:w="998" w:type="dxa"/>
          </w:tcPr>
          <w:p w14:paraId="2DBDF8D6" w14:textId="77777777" w:rsidR="00F36FFF" w:rsidRDefault="00F36FFF" w:rsidP="009C30E3">
            <w:r>
              <w:rPr>
                <w:sz w:val="16"/>
                <w:szCs w:val="16"/>
              </w:rPr>
              <w:t xml:space="preserve">TS/TR ... CR ... ; 36.521; TS/TR ... CR ... </w:t>
            </w:r>
          </w:p>
        </w:tc>
      </w:tr>
    </w:tbl>
    <w:p w14:paraId="57655F00" w14:textId="77777777" w:rsidR="00F36FFF" w:rsidRDefault="00F36FFF" w:rsidP="00F36FFF"/>
    <w:bookmarkEnd w:id="3"/>
    <w:bookmarkEnd w:id="4"/>
    <w:p w14:paraId="3B6D390C" w14:textId="77777777" w:rsidR="000E7834" w:rsidRDefault="000E7834" w:rsidP="002E1DA8"/>
    <w:p w14:paraId="173A23DD" w14:textId="77777777" w:rsidR="00C320DE" w:rsidRPr="00BB2DD7" w:rsidRDefault="00BB2DD7">
      <w:pPr>
        <w:rPr>
          <w:i/>
          <w:noProof/>
        </w:rPr>
      </w:pPr>
      <w:r w:rsidRPr="00BB2DD7">
        <w:rPr>
          <w:i/>
          <w:noProof/>
        </w:rPr>
        <w:t>End of document</w:t>
      </w:r>
    </w:p>
    <w:sectPr w:rsidR="00C320DE" w:rsidRPr="00BB2DD7" w:rsidSect="005860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2D7E"/>
    <w:rsid w:val="0000377D"/>
    <w:rsid w:val="0000396E"/>
    <w:rsid w:val="0000427F"/>
    <w:rsid w:val="00005A22"/>
    <w:rsid w:val="000062D4"/>
    <w:rsid w:val="00006840"/>
    <w:rsid w:val="00007E35"/>
    <w:rsid w:val="00011ADA"/>
    <w:rsid w:val="000143F6"/>
    <w:rsid w:val="0001568A"/>
    <w:rsid w:val="0001612C"/>
    <w:rsid w:val="00016FAD"/>
    <w:rsid w:val="000178CF"/>
    <w:rsid w:val="000208D1"/>
    <w:rsid w:val="00020B0C"/>
    <w:rsid w:val="000212FD"/>
    <w:rsid w:val="00023490"/>
    <w:rsid w:val="000235FB"/>
    <w:rsid w:val="00023FCA"/>
    <w:rsid w:val="00023FEB"/>
    <w:rsid w:val="00025092"/>
    <w:rsid w:val="000263F1"/>
    <w:rsid w:val="00026F23"/>
    <w:rsid w:val="00027C2D"/>
    <w:rsid w:val="00031502"/>
    <w:rsid w:val="000353C1"/>
    <w:rsid w:val="00036843"/>
    <w:rsid w:val="000403F2"/>
    <w:rsid w:val="0004055D"/>
    <w:rsid w:val="00040E38"/>
    <w:rsid w:val="00042385"/>
    <w:rsid w:val="00042576"/>
    <w:rsid w:val="00044CA5"/>
    <w:rsid w:val="00046208"/>
    <w:rsid w:val="00046931"/>
    <w:rsid w:val="00046A04"/>
    <w:rsid w:val="00046DC8"/>
    <w:rsid w:val="00047E3E"/>
    <w:rsid w:val="0005124D"/>
    <w:rsid w:val="000517C7"/>
    <w:rsid w:val="00051DDC"/>
    <w:rsid w:val="0005210C"/>
    <w:rsid w:val="0005218E"/>
    <w:rsid w:val="0005278D"/>
    <w:rsid w:val="00053290"/>
    <w:rsid w:val="00056D5E"/>
    <w:rsid w:val="0005796C"/>
    <w:rsid w:val="00057F65"/>
    <w:rsid w:val="0006240F"/>
    <w:rsid w:val="00062AA2"/>
    <w:rsid w:val="00063912"/>
    <w:rsid w:val="00066796"/>
    <w:rsid w:val="0006710C"/>
    <w:rsid w:val="00067F31"/>
    <w:rsid w:val="00072A0E"/>
    <w:rsid w:val="000766A5"/>
    <w:rsid w:val="00080FCE"/>
    <w:rsid w:val="0008114B"/>
    <w:rsid w:val="00081213"/>
    <w:rsid w:val="00081899"/>
    <w:rsid w:val="00083EF5"/>
    <w:rsid w:val="000858D5"/>
    <w:rsid w:val="00085C2E"/>
    <w:rsid w:val="00086AF7"/>
    <w:rsid w:val="000907A1"/>
    <w:rsid w:val="000916AA"/>
    <w:rsid w:val="000919BE"/>
    <w:rsid w:val="00092ED7"/>
    <w:rsid w:val="0009561E"/>
    <w:rsid w:val="00095FCE"/>
    <w:rsid w:val="000A11F8"/>
    <w:rsid w:val="000A36FC"/>
    <w:rsid w:val="000A40F7"/>
    <w:rsid w:val="000A434D"/>
    <w:rsid w:val="000A4452"/>
    <w:rsid w:val="000A5301"/>
    <w:rsid w:val="000A70F8"/>
    <w:rsid w:val="000A7A73"/>
    <w:rsid w:val="000A7F0D"/>
    <w:rsid w:val="000B0492"/>
    <w:rsid w:val="000B0C11"/>
    <w:rsid w:val="000B13C6"/>
    <w:rsid w:val="000B184E"/>
    <w:rsid w:val="000B2DAF"/>
    <w:rsid w:val="000B3CCD"/>
    <w:rsid w:val="000B5124"/>
    <w:rsid w:val="000B5554"/>
    <w:rsid w:val="000C0038"/>
    <w:rsid w:val="000C0E87"/>
    <w:rsid w:val="000C0FF2"/>
    <w:rsid w:val="000C18B6"/>
    <w:rsid w:val="000C2FAE"/>
    <w:rsid w:val="000C38EA"/>
    <w:rsid w:val="000C4A5D"/>
    <w:rsid w:val="000C5264"/>
    <w:rsid w:val="000C5FE6"/>
    <w:rsid w:val="000C6B1F"/>
    <w:rsid w:val="000C6DC8"/>
    <w:rsid w:val="000D3F6E"/>
    <w:rsid w:val="000D594A"/>
    <w:rsid w:val="000D639E"/>
    <w:rsid w:val="000E2779"/>
    <w:rsid w:val="000E40F3"/>
    <w:rsid w:val="000E50D4"/>
    <w:rsid w:val="000E52A6"/>
    <w:rsid w:val="000E6AED"/>
    <w:rsid w:val="000E6CC8"/>
    <w:rsid w:val="000E7471"/>
    <w:rsid w:val="000E7834"/>
    <w:rsid w:val="000F00D8"/>
    <w:rsid w:val="000F066B"/>
    <w:rsid w:val="000F0CED"/>
    <w:rsid w:val="000F40F3"/>
    <w:rsid w:val="000F4ED7"/>
    <w:rsid w:val="0010468C"/>
    <w:rsid w:val="00106C38"/>
    <w:rsid w:val="001105E9"/>
    <w:rsid w:val="001161AB"/>
    <w:rsid w:val="00116EB5"/>
    <w:rsid w:val="00130637"/>
    <w:rsid w:val="001306AE"/>
    <w:rsid w:val="0013191E"/>
    <w:rsid w:val="001327C3"/>
    <w:rsid w:val="00133252"/>
    <w:rsid w:val="00141699"/>
    <w:rsid w:val="0014181C"/>
    <w:rsid w:val="00142361"/>
    <w:rsid w:val="001449F1"/>
    <w:rsid w:val="00145126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0619"/>
    <w:rsid w:val="00174946"/>
    <w:rsid w:val="0017494A"/>
    <w:rsid w:val="00175703"/>
    <w:rsid w:val="00176FD8"/>
    <w:rsid w:val="00177FD7"/>
    <w:rsid w:val="00180D43"/>
    <w:rsid w:val="00180DEC"/>
    <w:rsid w:val="00181D3A"/>
    <w:rsid w:val="00182CD1"/>
    <w:rsid w:val="00183F98"/>
    <w:rsid w:val="001878F3"/>
    <w:rsid w:val="0019145C"/>
    <w:rsid w:val="00191E04"/>
    <w:rsid w:val="0019200D"/>
    <w:rsid w:val="00193C59"/>
    <w:rsid w:val="001964F4"/>
    <w:rsid w:val="001A453B"/>
    <w:rsid w:val="001A5153"/>
    <w:rsid w:val="001A6DE9"/>
    <w:rsid w:val="001B1DF5"/>
    <w:rsid w:val="001B2A06"/>
    <w:rsid w:val="001B322E"/>
    <w:rsid w:val="001B4B7A"/>
    <w:rsid w:val="001B64CD"/>
    <w:rsid w:val="001C1909"/>
    <w:rsid w:val="001C3D09"/>
    <w:rsid w:val="001C787C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46A"/>
    <w:rsid w:val="001E7FB7"/>
    <w:rsid w:val="001F25A3"/>
    <w:rsid w:val="001F2A38"/>
    <w:rsid w:val="001F306E"/>
    <w:rsid w:val="001F4C0A"/>
    <w:rsid w:val="001F6F11"/>
    <w:rsid w:val="00201E6A"/>
    <w:rsid w:val="002107FB"/>
    <w:rsid w:val="0021179A"/>
    <w:rsid w:val="0021358A"/>
    <w:rsid w:val="00221C8A"/>
    <w:rsid w:val="00223EE4"/>
    <w:rsid w:val="002245CD"/>
    <w:rsid w:val="0022573F"/>
    <w:rsid w:val="00225749"/>
    <w:rsid w:val="00225CC1"/>
    <w:rsid w:val="00225E3C"/>
    <w:rsid w:val="002323EF"/>
    <w:rsid w:val="002335EB"/>
    <w:rsid w:val="0023502C"/>
    <w:rsid w:val="00237358"/>
    <w:rsid w:val="002402C1"/>
    <w:rsid w:val="00240C8C"/>
    <w:rsid w:val="00242BBE"/>
    <w:rsid w:val="00243B5F"/>
    <w:rsid w:val="00243F63"/>
    <w:rsid w:val="0025230C"/>
    <w:rsid w:val="00252773"/>
    <w:rsid w:val="00261171"/>
    <w:rsid w:val="0026330F"/>
    <w:rsid w:val="002633E5"/>
    <w:rsid w:val="00264F81"/>
    <w:rsid w:val="0027055A"/>
    <w:rsid w:val="00272A96"/>
    <w:rsid w:val="002764B4"/>
    <w:rsid w:val="00277052"/>
    <w:rsid w:val="00280E2B"/>
    <w:rsid w:val="002822AB"/>
    <w:rsid w:val="00282848"/>
    <w:rsid w:val="00284BC2"/>
    <w:rsid w:val="002854A1"/>
    <w:rsid w:val="00286409"/>
    <w:rsid w:val="00286B9B"/>
    <w:rsid w:val="0028730D"/>
    <w:rsid w:val="0029186F"/>
    <w:rsid w:val="0029301E"/>
    <w:rsid w:val="00294C0A"/>
    <w:rsid w:val="00294C37"/>
    <w:rsid w:val="0029612D"/>
    <w:rsid w:val="002A1923"/>
    <w:rsid w:val="002A2781"/>
    <w:rsid w:val="002A4097"/>
    <w:rsid w:val="002A5492"/>
    <w:rsid w:val="002A56FB"/>
    <w:rsid w:val="002A7296"/>
    <w:rsid w:val="002B115D"/>
    <w:rsid w:val="002B1694"/>
    <w:rsid w:val="002B3F6E"/>
    <w:rsid w:val="002B45D8"/>
    <w:rsid w:val="002C144D"/>
    <w:rsid w:val="002C1FD6"/>
    <w:rsid w:val="002C233D"/>
    <w:rsid w:val="002C46CB"/>
    <w:rsid w:val="002C6089"/>
    <w:rsid w:val="002D0892"/>
    <w:rsid w:val="002D1CE9"/>
    <w:rsid w:val="002D202F"/>
    <w:rsid w:val="002D4C48"/>
    <w:rsid w:val="002D5DD2"/>
    <w:rsid w:val="002E1DA8"/>
    <w:rsid w:val="002E2009"/>
    <w:rsid w:val="002E21E6"/>
    <w:rsid w:val="002E2948"/>
    <w:rsid w:val="002E338A"/>
    <w:rsid w:val="002E57D1"/>
    <w:rsid w:val="002E5AE0"/>
    <w:rsid w:val="002E70F4"/>
    <w:rsid w:val="002F1290"/>
    <w:rsid w:val="002F3979"/>
    <w:rsid w:val="003023E0"/>
    <w:rsid w:val="00302550"/>
    <w:rsid w:val="00303193"/>
    <w:rsid w:val="003043E1"/>
    <w:rsid w:val="00304865"/>
    <w:rsid w:val="00310555"/>
    <w:rsid w:val="0031255C"/>
    <w:rsid w:val="00312794"/>
    <w:rsid w:val="0031335B"/>
    <w:rsid w:val="0031391F"/>
    <w:rsid w:val="00314D26"/>
    <w:rsid w:val="00317857"/>
    <w:rsid w:val="00317A5D"/>
    <w:rsid w:val="00317C4C"/>
    <w:rsid w:val="00317E65"/>
    <w:rsid w:val="00320826"/>
    <w:rsid w:val="003211AD"/>
    <w:rsid w:val="00324455"/>
    <w:rsid w:val="00326996"/>
    <w:rsid w:val="0033325F"/>
    <w:rsid w:val="00340116"/>
    <w:rsid w:val="003405A8"/>
    <w:rsid w:val="00340782"/>
    <w:rsid w:val="00342F97"/>
    <w:rsid w:val="00343091"/>
    <w:rsid w:val="003430AB"/>
    <w:rsid w:val="00344513"/>
    <w:rsid w:val="0034542A"/>
    <w:rsid w:val="00345C07"/>
    <w:rsid w:val="00346462"/>
    <w:rsid w:val="00346B4E"/>
    <w:rsid w:val="0035017D"/>
    <w:rsid w:val="00350B38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66F69"/>
    <w:rsid w:val="003700A0"/>
    <w:rsid w:val="00373DD0"/>
    <w:rsid w:val="003776E6"/>
    <w:rsid w:val="00377D43"/>
    <w:rsid w:val="00385375"/>
    <w:rsid w:val="00385CE2"/>
    <w:rsid w:val="00390145"/>
    <w:rsid w:val="00390E92"/>
    <w:rsid w:val="00392210"/>
    <w:rsid w:val="003935C9"/>
    <w:rsid w:val="00393DEA"/>
    <w:rsid w:val="00395099"/>
    <w:rsid w:val="0039629E"/>
    <w:rsid w:val="003B3435"/>
    <w:rsid w:val="003B34AC"/>
    <w:rsid w:val="003B3BDE"/>
    <w:rsid w:val="003B5965"/>
    <w:rsid w:val="003B5B40"/>
    <w:rsid w:val="003B6599"/>
    <w:rsid w:val="003B6A09"/>
    <w:rsid w:val="003B6AD2"/>
    <w:rsid w:val="003B7B38"/>
    <w:rsid w:val="003C0BAB"/>
    <w:rsid w:val="003C2C79"/>
    <w:rsid w:val="003C347C"/>
    <w:rsid w:val="003C4C20"/>
    <w:rsid w:val="003C5D2E"/>
    <w:rsid w:val="003D06CC"/>
    <w:rsid w:val="003D0E11"/>
    <w:rsid w:val="003D4A79"/>
    <w:rsid w:val="003D53DD"/>
    <w:rsid w:val="003D53F3"/>
    <w:rsid w:val="003D7448"/>
    <w:rsid w:val="003E00E4"/>
    <w:rsid w:val="003E04B0"/>
    <w:rsid w:val="003E7076"/>
    <w:rsid w:val="003E71E3"/>
    <w:rsid w:val="003E7563"/>
    <w:rsid w:val="003E775C"/>
    <w:rsid w:val="003F1122"/>
    <w:rsid w:val="003F335E"/>
    <w:rsid w:val="003F586F"/>
    <w:rsid w:val="003F7F8D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169B4"/>
    <w:rsid w:val="00421306"/>
    <w:rsid w:val="0042202C"/>
    <w:rsid w:val="00425493"/>
    <w:rsid w:val="00425974"/>
    <w:rsid w:val="00427384"/>
    <w:rsid w:val="00430FD7"/>
    <w:rsid w:val="0043162A"/>
    <w:rsid w:val="004347C0"/>
    <w:rsid w:val="00434D63"/>
    <w:rsid w:val="00436676"/>
    <w:rsid w:val="00437FAE"/>
    <w:rsid w:val="004405F7"/>
    <w:rsid w:val="00445D29"/>
    <w:rsid w:val="00447511"/>
    <w:rsid w:val="00451A71"/>
    <w:rsid w:val="00452286"/>
    <w:rsid w:val="0045288F"/>
    <w:rsid w:val="004529D6"/>
    <w:rsid w:val="00452EA5"/>
    <w:rsid w:val="00452EF6"/>
    <w:rsid w:val="00454EBD"/>
    <w:rsid w:val="00460914"/>
    <w:rsid w:val="00461087"/>
    <w:rsid w:val="00461216"/>
    <w:rsid w:val="00464E6C"/>
    <w:rsid w:val="0046520D"/>
    <w:rsid w:val="00467B05"/>
    <w:rsid w:val="004704BC"/>
    <w:rsid w:val="0047056B"/>
    <w:rsid w:val="00472DDB"/>
    <w:rsid w:val="004730D5"/>
    <w:rsid w:val="00473297"/>
    <w:rsid w:val="00473398"/>
    <w:rsid w:val="00476C9E"/>
    <w:rsid w:val="00480259"/>
    <w:rsid w:val="00482090"/>
    <w:rsid w:val="004829DE"/>
    <w:rsid w:val="00482F36"/>
    <w:rsid w:val="00483862"/>
    <w:rsid w:val="004838B9"/>
    <w:rsid w:val="00484D71"/>
    <w:rsid w:val="0048664C"/>
    <w:rsid w:val="004866F8"/>
    <w:rsid w:val="00487432"/>
    <w:rsid w:val="0049001D"/>
    <w:rsid w:val="004903C5"/>
    <w:rsid w:val="004906B3"/>
    <w:rsid w:val="00490EFE"/>
    <w:rsid w:val="004921E9"/>
    <w:rsid w:val="0049545C"/>
    <w:rsid w:val="00496F75"/>
    <w:rsid w:val="00497BEC"/>
    <w:rsid w:val="004A023C"/>
    <w:rsid w:val="004A0B34"/>
    <w:rsid w:val="004A1956"/>
    <w:rsid w:val="004A45F1"/>
    <w:rsid w:val="004A7A0A"/>
    <w:rsid w:val="004A7F08"/>
    <w:rsid w:val="004B0069"/>
    <w:rsid w:val="004B155D"/>
    <w:rsid w:val="004B2F5A"/>
    <w:rsid w:val="004B36D7"/>
    <w:rsid w:val="004B6622"/>
    <w:rsid w:val="004C0241"/>
    <w:rsid w:val="004C0E46"/>
    <w:rsid w:val="004C242C"/>
    <w:rsid w:val="004C3B64"/>
    <w:rsid w:val="004C63EA"/>
    <w:rsid w:val="004C666D"/>
    <w:rsid w:val="004D01CB"/>
    <w:rsid w:val="004D0229"/>
    <w:rsid w:val="004D03AF"/>
    <w:rsid w:val="004D1C15"/>
    <w:rsid w:val="004D21A7"/>
    <w:rsid w:val="004D372B"/>
    <w:rsid w:val="004D3D27"/>
    <w:rsid w:val="004D3D8F"/>
    <w:rsid w:val="004D453B"/>
    <w:rsid w:val="004D7ADB"/>
    <w:rsid w:val="004E1797"/>
    <w:rsid w:val="004E1F04"/>
    <w:rsid w:val="004E394F"/>
    <w:rsid w:val="004E5032"/>
    <w:rsid w:val="004E535C"/>
    <w:rsid w:val="004E67D1"/>
    <w:rsid w:val="004E6D91"/>
    <w:rsid w:val="004E6F5F"/>
    <w:rsid w:val="004F007B"/>
    <w:rsid w:val="004F12BC"/>
    <w:rsid w:val="004F1A4B"/>
    <w:rsid w:val="004F22BC"/>
    <w:rsid w:val="004F5148"/>
    <w:rsid w:val="004F79D4"/>
    <w:rsid w:val="005005F1"/>
    <w:rsid w:val="00500AAD"/>
    <w:rsid w:val="00500C05"/>
    <w:rsid w:val="0050179C"/>
    <w:rsid w:val="0050211E"/>
    <w:rsid w:val="005032B1"/>
    <w:rsid w:val="005105E7"/>
    <w:rsid w:val="00510EEB"/>
    <w:rsid w:val="00512C52"/>
    <w:rsid w:val="00513D29"/>
    <w:rsid w:val="00514546"/>
    <w:rsid w:val="00514C73"/>
    <w:rsid w:val="00517A79"/>
    <w:rsid w:val="00521064"/>
    <w:rsid w:val="00523C3D"/>
    <w:rsid w:val="00523E70"/>
    <w:rsid w:val="00524994"/>
    <w:rsid w:val="005275A3"/>
    <w:rsid w:val="00530E65"/>
    <w:rsid w:val="005311F6"/>
    <w:rsid w:val="00531779"/>
    <w:rsid w:val="00531C6A"/>
    <w:rsid w:val="00534354"/>
    <w:rsid w:val="005349FD"/>
    <w:rsid w:val="00534B9C"/>
    <w:rsid w:val="00536BEE"/>
    <w:rsid w:val="00536D41"/>
    <w:rsid w:val="00536F87"/>
    <w:rsid w:val="00537EDF"/>
    <w:rsid w:val="00537F35"/>
    <w:rsid w:val="00540D3E"/>
    <w:rsid w:val="00541E81"/>
    <w:rsid w:val="0054321B"/>
    <w:rsid w:val="00543F46"/>
    <w:rsid w:val="005440A6"/>
    <w:rsid w:val="00546D57"/>
    <w:rsid w:val="00546E44"/>
    <w:rsid w:val="00552057"/>
    <w:rsid w:val="00552401"/>
    <w:rsid w:val="005537B1"/>
    <w:rsid w:val="0055675E"/>
    <w:rsid w:val="00560836"/>
    <w:rsid w:val="005625EB"/>
    <w:rsid w:val="0056389F"/>
    <w:rsid w:val="00563B73"/>
    <w:rsid w:val="0056582F"/>
    <w:rsid w:val="005671B3"/>
    <w:rsid w:val="0057006F"/>
    <w:rsid w:val="00574065"/>
    <w:rsid w:val="005752F7"/>
    <w:rsid w:val="00575804"/>
    <w:rsid w:val="00576BE5"/>
    <w:rsid w:val="00577EF1"/>
    <w:rsid w:val="00577F88"/>
    <w:rsid w:val="0058015A"/>
    <w:rsid w:val="00580165"/>
    <w:rsid w:val="005804DD"/>
    <w:rsid w:val="005821FA"/>
    <w:rsid w:val="0058288A"/>
    <w:rsid w:val="00582B98"/>
    <w:rsid w:val="005844D4"/>
    <w:rsid w:val="00586093"/>
    <w:rsid w:val="00586E5A"/>
    <w:rsid w:val="00590F48"/>
    <w:rsid w:val="00596826"/>
    <w:rsid w:val="00596A02"/>
    <w:rsid w:val="005A046D"/>
    <w:rsid w:val="005A18E7"/>
    <w:rsid w:val="005A1EE7"/>
    <w:rsid w:val="005A43AE"/>
    <w:rsid w:val="005A55AE"/>
    <w:rsid w:val="005A57BE"/>
    <w:rsid w:val="005A596E"/>
    <w:rsid w:val="005A6E3D"/>
    <w:rsid w:val="005B1B58"/>
    <w:rsid w:val="005B2F02"/>
    <w:rsid w:val="005B3E7B"/>
    <w:rsid w:val="005B481F"/>
    <w:rsid w:val="005B604A"/>
    <w:rsid w:val="005B68D0"/>
    <w:rsid w:val="005B7CFB"/>
    <w:rsid w:val="005C03F3"/>
    <w:rsid w:val="005C0539"/>
    <w:rsid w:val="005C3431"/>
    <w:rsid w:val="005C3628"/>
    <w:rsid w:val="005C5CAE"/>
    <w:rsid w:val="005C6064"/>
    <w:rsid w:val="005C69A3"/>
    <w:rsid w:val="005C7395"/>
    <w:rsid w:val="005D0CA0"/>
    <w:rsid w:val="005D22BC"/>
    <w:rsid w:val="005D3449"/>
    <w:rsid w:val="005D737B"/>
    <w:rsid w:val="005E06E2"/>
    <w:rsid w:val="005E1096"/>
    <w:rsid w:val="005E10FE"/>
    <w:rsid w:val="005E14E4"/>
    <w:rsid w:val="005E58C2"/>
    <w:rsid w:val="005E5964"/>
    <w:rsid w:val="005E6C72"/>
    <w:rsid w:val="005F1D5D"/>
    <w:rsid w:val="005F247C"/>
    <w:rsid w:val="005F6AED"/>
    <w:rsid w:val="005F7DE3"/>
    <w:rsid w:val="00603A8C"/>
    <w:rsid w:val="006056D3"/>
    <w:rsid w:val="00606515"/>
    <w:rsid w:val="00607778"/>
    <w:rsid w:val="006118F1"/>
    <w:rsid w:val="00611956"/>
    <w:rsid w:val="00612674"/>
    <w:rsid w:val="0061295D"/>
    <w:rsid w:val="0061518C"/>
    <w:rsid w:val="00615B99"/>
    <w:rsid w:val="00616C6E"/>
    <w:rsid w:val="00620F74"/>
    <w:rsid w:val="006217FF"/>
    <w:rsid w:val="00626255"/>
    <w:rsid w:val="00626D72"/>
    <w:rsid w:val="00631345"/>
    <w:rsid w:val="0063194E"/>
    <w:rsid w:val="00632DAB"/>
    <w:rsid w:val="006350A7"/>
    <w:rsid w:val="00636673"/>
    <w:rsid w:val="00642788"/>
    <w:rsid w:val="00650A05"/>
    <w:rsid w:val="0065215D"/>
    <w:rsid w:val="0065387E"/>
    <w:rsid w:val="006538CC"/>
    <w:rsid w:val="00653D8E"/>
    <w:rsid w:val="006545DE"/>
    <w:rsid w:val="006571AE"/>
    <w:rsid w:val="006571EF"/>
    <w:rsid w:val="006608CB"/>
    <w:rsid w:val="00660ACC"/>
    <w:rsid w:val="006610D8"/>
    <w:rsid w:val="0066211E"/>
    <w:rsid w:val="0066365E"/>
    <w:rsid w:val="006647EE"/>
    <w:rsid w:val="00666F8B"/>
    <w:rsid w:val="00674150"/>
    <w:rsid w:val="00680047"/>
    <w:rsid w:val="00680D0D"/>
    <w:rsid w:val="00683BF3"/>
    <w:rsid w:val="00686BBC"/>
    <w:rsid w:val="00687443"/>
    <w:rsid w:val="0069241A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A71BB"/>
    <w:rsid w:val="006B06D0"/>
    <w:rsid w:val="006B333B"/>
    <w:rsid w:val="006B38D1"/>
    <w:rsid w:val="006B41E9"/>
    <w:rsid w:val="006B496B"/>
    <w:rsid w:val="006B530F"/>
    <w:rsid w:val="006B68E4"/>
    <w:rsid w:val="006B69DA"/>
    <w:rsid w:val="006B783D"/>
    <w:rsid w:val="006C231E"/>
    <w:rsid w:val="006C27FA"/>
    <w:rsid w:val="006C3153"/>
    <w:rsid w:val="006C7CD7"/>
    <w:rsid w:val="006D059E"/>
    <w:rsid w:val="006D0E79"/>
    <w:rsid w:val="006D3571"/>
    <w:rsid w:val="006D39D0"/>
    <w:rsid w:val="006D3E7A"/>
    <w:rsid w:val="006E1163"/>
    <w:rsid w:val="006E2829"/>
    <w:rsid w:val="006E3D68"/>
    <w:rsid w:val="006E4673"/>
    <w:rsid w:val="006F13F4"/>
    <w:rsid w:val="006F1D50"/>
    <w:rsid w:val="006F2D03"/>
    <w:rsid w:val="006F581E"/>
    <w:rsid w:val="006F5F57"/>
    <w:rsid w:val="006F7AC7"/>
    <w:rsid w:val="006F7AE8"/>
    <w:rsid w:val="00700CA7"/>
    <w:rsid w:val="00702FB8"/>
    <w:rsid w:val="00703EC4"/>
    <w:rsid w:val="00704028"/>
    <w:rsid w:val="00704353"/>
    <w:rsid w:val="007052B0"/>
    <w:rsid w:val="00707E82"/>
    <w:rsid w:val="00710D8D"/>
    <w:rsid w:val="0071293D"/>
    <w:rsid w:val="00715709"/>
    <w:rsid w:val="00717925"/>
    <w:rsid w:val="00717F02"/>
    <w:rsid w:val="0072019C"/>
    <w:rsid w:val="00725FE1"/>
    <w:rsid w:val="00730390"/>
    <w:rsid w:val="0073489D"/>
    <w:rsid w:val="00736AEC"/>
    <w:rsid w:val="0074068F"/>
    <w:rsid w:val="00742378"/>
    <w:rsid w:val="007433B7"/>
    <w:rsid w:val="0074345A"/>
    <w:rsid w:val="0074393C"/>
    <w:rsid w:val="007458CE"/>
    <w:rsid w:val="00746B5C"/>
    <w:rsid w:val="00746D47"/>
    <w:rsid w:val="00751A32"/>
    <w:rsid w:val="0075217C"/>
    <w:rsid w:val="007545BC"/>
    <w:rsid w:val="00754D2C"/>
    <w:rsid w:val="00756E80"/>
    <w:rsid w:val="007614F3"/>
    <w:rsid w:val="00763AF3"/>
    <w:rsid w:val="00764D8A"/>
    <w:rsid w:val="00767389"/>
    <w:rsid w:val="007678B8"/>
    <w:rsid w:val="00767EE7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30CE"/>
    <w:rsid w:val="007941C0"/>
    <w:rsid w:val="007955BA"/>
    <w:rsid w:val="007A0529"/>
    <w:rsid w:val="007A0FD2"/>
    <w:rsid w:val="007A1098"/>
    <w:rsid w:val="007A2166"/>
    <w:rsid w:val="007A2CA3"/>
    <w:rsid w:val="007A3743"/>
    <w:rsid w:val="007A7A26"/>
    <w:rsid w:val="007A7B76"/>
    <w:rsid w:val="007B032D"/>
    <w:rsid w:val="007B0A18"/>
    <w:rsid w:val="007B0D34"/>
    <w:rsid w:val="007B14F9"/>
    <w:rsid w:val="007B16F1"/>
    <w:rsid w:val="007B22FD"/>
    <w:rsid w:val="007B50A6"/>
    <w:rsid w:val="007C0054"/>
    <w:rsid w:val="007C2BB1"/>
    <w:rsid w:val="007C2FD1"/>
    <w:rsid w:val="007C4C08"/>
    <w:rsid w:val="007C5EFF"/>
    <w:rsid w:val="007C6387"/>
    <w:rsid w:val="007C6583"/>
    <w:rsid w:val="007C69A5"/>
    <w:rsid w:val="007C795C"/>
    <w:rsid w:val="007D006E"/>
    <w:rsid w:val="007D24B8"/>
    <w:rsid w:val="007D28A8"/>
    <w:rsid w:val="007D4B24"/>
    <w:rsid w:val="007D6A9C"/>
    <w:rsid w:val="007D7FFB"/>
    <w:rsid w:val="007E5961"/>
    <w:rsid w:val="007E71EA"/>
    <w:rsid w:val="007E7253"/>
    <w:rsid w:val="007F01F3"/>
    <w:rsid w:val="007F03F1"/>
    <w:rsid w:val="007F218F"/>
    <w:rsid w:val="007F26FB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03058"/>
    <w:rsid w:val="0080735A"/>
    <w:rsid w:val="008110D0"/>
    <w:rsid w:val="00811C5F"/>
    <w:rsid w:val="008130DE"/>
    <w:rsid w:val="00813B80"/>
    <w:rsid w:val="0081443E"/>
    <w:rsid w:val="008146DA"/>
    <w:rsid w:val="00816AAC"/>
    <w:rsid w:val="0082093E"/>
    <w:rsid w:val="00820D86"/>
    <w:rsid w:val="008218BB"/>
    <w:rsid w:val="00822765"/>
    <w:rsid w:val="0082308F"/>
    <w:rsid w:val="00825311"/>
    <w:rsid w:val="008255BC"/>
    <w:rsid w:val="008265C4"/>
    <w:rsid w:val="00826DF1"/>
    <w:rsid w:val="00833640"/>
    <w:rsid w:val="00834B45"/>
    <w:rsid w:val="0083560E"/>
    <w:rsid w:val="00841A1D"/>
    <w:rsid w:val="00841B8A"/>
    <w:rsid w:val="00845F1C"/>
    <w:rsid w:val="0084671D"/>
    <w:rsid w:val="00847F4C"/>
    <w:rsid w:val="0085086A"/>
    <w:rsid w:val="00852BAC"/>
    <w:rsid w:val="008536C1"/>
    <w:rsid w:val="00854649"/>
    <w:rsid w:val="00855BC9"/>
    <w:rsid w:val="008578D3"/>
    <w:rsid w:val="00857C3C"/>
    <w:rsid w:val="00857E2D"/>
    <w:rsid w:val="00857FE4"/>
    <w:rsid w:val="0086032B"/>
    <w:rsid w:val="00863BA3"/>
    <w:rsid w:val="008644BC"/>
    <w:rsid w:val="00864C66"/>
    <w:rsid w:val="0086725E"/>
    <w:rsid w:val="00867B5D"/>
    <w:rsid w:val="00873A0E"/>
    <w:rsid w:val="00876160"/>
    <w:rsid w:val="00877002"/>
    <w:rsid w:val="00877262"/>
    <w:rsid w:val="008808A9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68FD"/>
    <w:rsid w:val="00897ED7"/>
    <w:rsid w:val="008A0122"/>
    <w:rsid w:val="008A029F"/>
    <w:rsid w:val="008A040A"/>
    <w:rsid w:val="008A4171"/>
    <w:rsid w:val="008A5444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10ED"/>
    <w:rsid w:val="008D2706"/>
    <w:rsid w:val="008D393E"/>
    <w:rsid w:val="008D418C"/>
    <w:rsid w:val="008D6A54"/>
    <w:rsid w:val="008E0ECD"/>
    <w:rsid w:val="008E20BA"/>
    <w:rsid w:val="008E20D9"/>
    <w:rsid w:val="008E2559"/>
    <w:rsid w:val="008E2BCC"/>
    <w:rsid w:val="008E39BF"/>
    <w:rsid w:val="008E3E8A"/>
    <w:rsid w:val="008E3EFE"/>
    <w:rsid w:val="008E418C"/>
    <w:rsid w:val="008E42B5"/>
    <w:rsid w:val="008E52C5"/>
    <w:rsid w:val="008E740D"/>
    <w:rsid w:val="008E7F27"/>
    <w:rsid w:val="008F37F6"/>
    <w:rsid w:val="008F38B0"/>
    <w:rsid w:val="008F4987"/>
    <w:rsid w:val="008F5237"/>
    <w:rsid w:val="00900F3C"/>
    <w:rsid w:val="00903FDF"/>
    <w:rsid w:val="009046ED"/>
    <w:rsid w:val="00904AC6"/>
    <w:rsid w:val="00913828"/>
    <w:rsid w:val="009151A3"/>
    <w:rsid w:val="00915E08"/>
    <w:rsid w:val="009167EF"/>
    <w:rsid w:val="009202A3"/>
    <w:rsid w:val="0092184B"/>
    <w:rsid w:val="00921A82"/>
    <w:rsid w:val="00924348"/>
    <w:rsid w:val="0092635F"/>
    <w:rsid w:val="009305D4"/>
    <w:rsid w:val="0093415A"/>
    <w:rsid w:val="00934442"/>
    <w:rsid w:val="009345AF"/>
    <w:rsid w:val="00935FA1"/>
    <w:rsid w:val="00940E68"/>
    <w:rsid w:val="00941865"/>
    <w:rsid w:val="0094388D"/>
    <w:rsid w:val="00944133"/>
    <w:rsid w:val="00945C06"/>
    <w:rsid w:val="00945E94"/>
    <w:rsid w:val="0094623F"/>
    <w:rsid w:val="0094720D"/>
    <w:rsid w:val="0094757C"/>
    <w:rsid w:val="00952728"/>
    <w:rsid w:val="00952733"/>
    <w:rsid w:val="0095383F"/>
    <w:rsid w:val="009556D9"/>
    <w:rsid w:val="00955F02"/>
    <w:rsid w:val="00963C9A"/>
    <w:rsid w:val="00963F43"/>
    <w:rsid w:val="009672D1"/>
    <w:rsid w:val="009705B2"/>
    <w:rsid w:val="009740DA"/>
    <w:rsid w:val="00976916"/>
    <w:rsid w:val="00976EB0"/>
    <w:rsid w:val="00976F3F"/>
    <w:rsid w:val="00981964"/>
    <w:rsid w:val="00981C4E"/>
    <w:rsid w:val="0098214B"/>
    <w:rsid w:val="0098390D"/>
    <w:rsid w:val="00983F03"/>
    <w:rsid w:val="00992B30"/>
    <w:rsid w:val="00994564"/>
    <w:rsid w:val="00995096"/>
    <w:rsid w:val="0099540C"/>
    <w:rsid w:val="00996693"/>
    <w:rsid w:val="00996919"/>
    <w:rsid w:val="009969FE"/>
    <w:rsid w:val="00997751"/>
    <w:rsid w:val="009A039C"/>
    <w:rsid w:val="009A3885"/>
    <w:rsid w:val="009A49CC"/>
    <w:rsid w:val="009A4AA8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C0124"/>
    <w:rsid w:val="009C127A"/>
    <w:rsid w:val="009C16E1"/>
    <w:rsid w:val="009C42DE"/>
    <w:rsid w:val="009C70A7"/>
    <w:rsid w:val="009D089B"/>
    <w:rsid w:val="009D19F2"/>
    <w:rsid w:val="009D2CC1"/>
    <w:rsid w:val="009D553C"/>
    <w:rsid w:val="009D701F"/>
    <w:rsid w:val="009E10E3"/>
    <w:rsid w:val="009E25F1"/>
    <w:rsid w:val="009E2A24"/>
    <w:rsid w:val="009E3D43"/>
    <w:rsid w:val="009E4983"/>
    <w:rsid w:val="009E6D68"/>
    <w:rsid w:val="009E70FD"/>
    <w:rsid w:val="009F14DC"/>
    <w:rsid w:val="009F1A67"/>
    <w:rsid w:val="009F2A3F"/>
    <w:rsid w:val="009F3FAA"/>
    <w:rsid w:val="009F4E9D"/>
    <w:rsid w:val="009F5EA6"/>
    <w:rsid w:val="009F75B5"/>
    <w:rsid w:val="00A009D5"/>
    <w:rsid w:val="00A01A1B"/>
    <w:rsid w:val="00A04211"/>
    <w:rsid w:val="00A048D6"/>
    <w:rsid w:val="00A05C6F"/>
    <w:rsid w:val="00A05D8E"/>
    <w:rsid w:val="00A0677B"/>
    <w:rsid w:val="00A07515"/>
    <w:rsid w:val="00A07C4A"/>
    <w:rsid w:val="00A10151"/>
    <w:rsid w:val="00A11BC9"/>
    <w:rsid w:val="00A11E89"/>
    <w:rsid w:val="00A12DFE"/>
    <w:rsid w:val="00A13B52"/>
    <w:rsid w:val="00A20DAC"/>
    <w:rsid w:val="00A20E70"/>
    <w:rsid w:val="00A2528B"/>
    <w:rsid w:val="00A25983"/>
    <w:rsid w:val="00A263B3"/>
    <w:rsid w:val="00A3578C"/>
    <w:rsid w:val="00A3610E"/>
    <w:rsid w:val="00A4089F"/>
    <w:rsid w:val="00A4291E"/>
    <w:rsid w:val="00A43734"/>
    <w:rsid w:val="00A43A4B"/>
    <w:rsid w:val="00A464E3"/>
    <w:rsid w:val="00A4706B"/>
    <w:rsid w:val="00A47D87"/>
    <w:rsid w:val="00A533ED"/>
    <w:rsid w:val="00A539F3"/>
    <w:rsid w:val="00A5581B"/>
    <w:rsid w:val="00A55CDA"/>
    <w:rsid w:val="00A57DA4"/>
    <w:rsid w:val="00A6090C"/>
    <w:rsid w:val="00A60BF4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93FD1"/>
    <w:rsid w:val="00A953C5"/>
    <w:rsid w:val="00A966BC"/>
    <w:rsid w:val="00AA1242"/>
    <w:rsid w:val="00AA176C"/>
    <w:rsid w:val="00AA1B95"/>
    <w:rsid w:val="00AA4676"/>
    <w:rsid w:val="00AA5984"/>
    <w:rsid w:val="00AB0246"/>
    <w:rsid w:val="00AB0336"/>
    <w:rsid w:val="00AB10BB"/>
    <w:rsid w:val="00AB1698"/>
    <w:rsid w:val="00AB1BFA"/>
    <w:rsid w:val="00AB240D"/>
    <w:rsid w:val="00AB2DB9"/>
    <w:rsid w:val="00AB3D70"/>
    <w:rsid w:val="00AB54E2"/>
    <w:rsid w:val="00AB6D23"/>
    <w:rsid w:val="00AB733F"/>
    <w:rsid w:val="00AC1295"/>
    <w:rsid w:val="00AC1452"/>
    <w:rsid w:val="00AC4355"/>
    <w:rsid w:val="00AC4610"/>
    <w:rsid w:val="00AC5561"/>
    <w:rsid w:val="00AC78F9"/>
    <w:rsid w:val="00AC7C12"/>
    <w:rsid w:val="00AD034B"/>
    <w:rsid w:val="00AD0935"/>
    <w:rsid w:val="00AD0BB9"/>
    <w:rsid w:val="00AD0C80"/>
    <w:rsid w:val="00AD262B"/>
    <w:rsid w:val="00AD3D5E"/>
    <w:rsid w:val="00AD44FE"/>
    <w:rsid w:val="00AD53B3"/>
    <w:rsid w:val="00AD555A"/>
    <w:rsid w:val="00AD6849"/>
    <w:rsid w:val="00AD72FA"/>
    <w:rsid w:val="00AD7967"/>
    <w:rsid w:val="00AE4167"/>
    <w:rsid w:val="00AE7308"/>
    <w:rsid w:val="00AE7929"/>
    <w:rsid w:val="00AF1040"/>
    <w:rsid w:val="00AF1A9A"/>
    <w:rsid w:val="00AF323F"/>
    <w:rsid w:val="00AF490D"/>
    <w:rsid w:val="00B00C10"/>
    <w:rsid w:val="00B0363D"/>
    <w:rsid w:val="00B1071B"/>
    <w:rsid w:val="00B11C3A"/>
    <w:rsid w:val="00B21130"/>
    <w:rsid w:val="00B21D32"/>
    <w:rsid w:val="00B22476"/>
    <w:rsid w:val="00B24DCE"/>
    <w:rsid w:val="00B252F2"/>
    <w:rsid w:val="00B26C26"/>
    <w:rsid w:val="00B27287"/>
    <w:rsid w:val="00B31859"/>
    <w:rsid w:val="00B344D9"/>
    <w:rsid w:val="00B35965"/>
    <w:rsid w:val="00B3757A"/>
    <w:rsid w:val="00B42963"/>
    <w:rsid w:val="00B504A0"/>
    <w:rsid w:val="00B50A8E"/>
    <w:rsid w:val="00B52CDA"/>
    <w:rsid w:val="00B54369"/>
    <w:rsid w:val="00B554AC"/>
    <w:rsid w:val="00B5569B"/>
    <w:rsid w:val="00B56078"/>
    <w:rsid w:val="00B56B39"/>
    <w:rsid w:val="00B61919"/>
    <w:rsid w:val="00B66C6A"/>
    <w:rsid w:val="00B7120C"/>
    <w:rsid w:val="00B720BA"/>
    <w:rsid w:val="00B73281"/>
    <w:rsid w:val="00B73CDB"/>
    <w:rsid w:val="00B74249"/>
    <w:rsid w:val="00B764AA"/>
    <w:rsid w:val="00B76899"/>
    <w:rsid w:val="00B817BA"/>
    <w:rsid w:val="00B81B02"/>
    <w:rsid w:val="00B84872"/>
    <w:rsid w:val="00B8558C"/>
    <w:rsid w:val="00B864B6"/>
    <w:rsid w:val="00B86B0F"/>
    <w:rsid w:val="00B92409"/>
    <w:rsid w:val="00B92973"/>
    <w:rsid w:val="00B942C2"/>
    <w:rsid w:val="00B96D13"/>
    <w:rsid w:val="00B97030"/>
    <w:rsid w:val="00B975A5"/>
    <w:rsid w:val="00BA0114"/>
    <w:rsid w:val="00BA2DC7"/>
    <w:rsid w:val="00BA4342"/>
    <w:rsid w:val="00BA6BB3"/>
    <w:rsid w:val="00BA6DD3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C7B62"/>
    <w:rsid w:val="00BD068C"/>
    <w:rsid w:val="00BD1435"/>
    <w:rsid w:val="00BD2195"/>
    <w:rsid w:val="00BD27D0"/>
    <w:rsid w:val="00BD3E10"/>
    <w:rsid w:val="00BD421D"/>
    <w:rsid w:val="00BD5EC4"/>
    <w:rsid w:val="00BD7E31"/>
    <w:rsid w:val="00BE01BB"/>
    <w:rsid w:val="00BE08AC"/>
    <w:rsid w:val="00BE1399"/>
    <w:rsid w:val="00BE3637"/>
    <w:rsid w:val="00BE7526"/>
    <w:rsid w:val="00BF05F3"/>
    <w:rsid w:val="00BF1B1E"/>
    <w:rsid w:val="00BF1EB6"/>
    <w:rsid w:val="00BF5C5A"/>
    <w:rsid w:val="00C00059"/>
    <w:rsid w:val="00C00EAB"/>
    <w:rsid w:val="00C02296"/>
    <w:rsid w:val="00C03A87"/>
    <w:rsid w:val="00C04EC2"/>
    <w:rsid w:val="00C0665B"/>
    <w:rsid w:val="00C11571"/>
    <w:rsid w:val="00C13D06"/>
    <w:rsid w:val="00C14281"/>
    <w:rsid w:val="00C15F37"/>
    <w:rsid w:val="00C170EA"/>
    <w:rsid w:val="00C22576"/>
    <w:rsid w:val="00C22DB5"/>
    <w:rsid w:val="00C26360"/>
    <w:rsid w:val="00C26F87"/>
    <w:rsid w:val="00C31F35"/>
    <w:rsid w:val="00C320DE"/>
    <w:rsid w:val="00C321B1"/>
    <w:rsid w:val="00C32712"/>
    <w:rsid w:val="00C32887"/>
    <w:rsid w:val="00C34DFA"/>
    <w:rsid w:val="00C36890"/>
    <w:rsid w:val="00C40A36"/>
    <w:rsid w:val="00C41923"/>
    <w:rsid w:val="00C41950"/>
    <w:rsid w:val="00C42444"/>
    <w:rsid w:val="00C44508"/>
    <w:rsid w:val="00C449A9"/>
    <w:rsid w:val="00C4592C"/>
    <w:rsid w:val="00C46B88"/>
    <w:rsid w:val="00C4745F"/>
    <w:rsid w:val="00C52F46"/>
    <w:rsid w:val="00C538F3"/>
    <w:rsid w:val="00C54D35"/>
    <w:rsid w:val="00C54DD2"/>
    <w:rsid w:val="00C5504D"/>
    <w:rsid w:val="00C55498"/>
    <w:rsid w:val="00C5782D"/>
    <w:rsid w:val="00C60CB6"/>
    <w:rsid w:val="00C6273E"/>
    <w:rsid w:val="00C64C57"/>
    <w:rsid w:val="00C66F39"/>
    <w:rsid w:val="00C72D65"/>
    <w:rsid w:val="00C738F9"/>
    <w:rsid w:val="00C749B7"/>
    <w:rsid w:val="00C765B9"/>
    <w:rsid w:val="00C76FFD"/>
    <w:rsid w:val="00C770F1"/>
    <w:rsid w:val="00C8227A"/>
    <w:rsid w:val="00C82597"/>
    <w:rsid w:val="00C82F2B"/>
    <w:rsid w:val="00C83322"/>
    <w:rsid w:val="00C83D32"/>
    <w:rsid w:val="00C83F59"/>
    <w:rsid w:val="00C8408A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A5F3C"/>
    <w:rsid w:val="00CB049B"/>
    <w:rsid w:val="00CB1ADA"/>
    <w:rsid w:val="00CB63BB"/>
    <w:rsid w:val="00CB7376"/>
    <w:rsid w:val="00CB7457"/>
    <w:rsid w:val="00CC0030"/>
    <w:rsid w:val="00CC1C8E"/>
    <w:rsid w:val="00CC2D45"/>
    <w:rsid w:val="00CC2E8C"/>
    <w:rsid w:val="00CC2EE0"/>
    <w:rsid w:val="00CC3F53"/>
    <w:rsid w:val="00CC4DE0"/>
    <w:rsid w:val="00CC7127"/>
    <w:rsid w:val="00CC77C7"/>
    <w:rsid w:val="00CC7D6D"/>
    <w:rsid w:val="00CD04C0"/>
    <w:rsid w:val="00CD0D73"/>
    <w:rsid w:val="00CD1C39"/>
    <w:rsid w:val="00CD3590"/>
    <w:rsid w:val="00CD39B0"/>
    <w:rsid w:val="00CD4093"/>
    <w:rsid w:val="00CD5DF9"/>
    <w:rsid w:val="00CD652E"/>
    <w:rsid w:val="00CD7007"/>
    <w:rsid w:val="00CE0087"/>
    <w:rsid w:val="00CE0347"/>
    <w:rsid w:val="00CE097D"/>
    <w:rsid w:val="00CE19A5"/>
    <w:rsid w:val="00CE1EBF"/>
    <w:rsid w:val="00CE2778"/>
    <w:rsid w:val="00CE373D"/>
    <w:rsid w:val="00CE3BB5"/>
    <w:rsid w:val="00CE5378"/>
    <w:rsid w:val="00CE5871"/>
    <w:rsid w:val="00CE5FB4"/>
    <w:rsid w:val="00CE7DFD"/>
    <w:rsid w:val="00CF1606"/>
    <w:rsid w:val="00CF4DD4"/>
    <w:rsid w:val="00CF5962"/>
    <w:rsid w:val="00D00D5A"/>
    <w:rsid w:val="00D0422C"/>
    <w:rsid w:val="00D07731"/>
    <w:rsid w:val="00D11980"/>
    <w:rsid w:val="00D11BCF"/>
    <w:rsid w:val="00D13C8B"/>
    <w:rsid w:val="00D163D3"/>
    <w:rsid w:val="00D167A1"/>
    <w:rsid w:val="00D176B4"/>
    <w:rsid w:val="00D21EDB"/>
    <w:rsid w:val="00D2246A"/>
    <w:rsid w:val="00D24C1A"/>
    <w:rsid w:val="00D252E9"/>
    <w:rsid w:val="00D26A10"/>
    <w:rsid w:val="00D31C53"/>
    <w:rsid w:val="00D32DBF"/>
    <w:rsid w:val="00D347F7"/>
    <w:rsid w:val="00D36AB0"/>
    <w:rsid w:val="00D36C2A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6352"/>
    <w:rsid w:val="00D569D9"/>
    <w:rsid w:val="00D633B6"/>
    <w:rsid w:val="00D653B2"/>
    <w:rsid w:val="00D70574"/>
    <w:rsid w:val="00D713EF"/>
    <w:rsid w:val="00D71AA0"/>
    <w:rsid w:val="00D7297A"/>
    <w:rsid w:val="00D74BC6"/>
    <w:rsid w:val="00D76C31"/>
    <w:rsid w:val="00D7766D"/>
    <w:rsid w:val="00D8124D"/>
    <w:rsid w:val="00D8226C"/>
    <w:rsid w:val="00D841EB"/>
    <w:rsid w:val="00D85FEE"/>
    <w:rsid w:val="00D8679F"/>
    <w:rsid w:val="00D91B1E"/>
    <w:rsid w:val="00D936FC"/>
    <w:rsid w:val="00D93919"/>
    <w:rsid w:val="00D93E7F"/>
    <w:rsid w:val="00D97A11"/>
    <w:rsid w:val="00DA0C54"/>
    <w:rsid w:val="00DA4AEF"/>
    <w:rsid w:val="00DA4BE6"/>
    <w:rsid w:val="00DA5F93"/>
    <w:rsid w:val="00DB0F6C"/>
    <w:rsid w:val="00DB2DE3"/>
    <w:rsid w:val="00DB2F2A"/>
    <w:rsid w:val="00DB43B7"/>
    <w:rsid w:val="00DB5807"/>
    <w:rsid w:val="00DB6E01"/>
    <w:rsid w:val="00DC01C6"/>
    <w:rsid w:val="00DC0A65"/>
    <w:rsid w:val="00DC23E1"/>
    <w:rsid w:val="00DC44EE"/>
    <w:rsid w:val="00DC4C58"/>
    <w:rsid w:val="00DC5BBC"/>
    <w:rsid w:val="00DD1154"/>
    <w:rsid w:val="00DD25DB"/>
    <w:rsid w:val="00DD4673"/>
    <w:rsid w:val="00DD47C1"/>
    <w:rsid w:val="00DD5122"/>
    <w:rsid w:val="00DD6426"/>
    <w:rsid w:val="00DD6630"/>
    <w:rsid w:val="00DD6E55"/>
    <w:rsid w:val="00DE34FF"/>
    <w:rsid w:val="00DE4ED7"/>
    <w:rsid w:val="00DE6D72"/>
    <w:rsid w:val="00DF11E7"/>
    <w:rsid w:val="00DF2108"/>
    <w:rsid w:val="00DF4C1C"/>
    <w:rsid w:val="00DF694D"/>
    <w:rsid w:val="00E01896"/>
    <w:rsid w:val="00E0394D"/>
    <w:rsid w:val="00E03BC3"/>
    <w:rsid w:val="00E04154"/>
    <w:rsid w:val="00E04EA3"/>
    <w:rsid w:val="00E074C7"/>
    <w:rsid w:val="00E12C94"/>
    <w:rsid w:val="00E144C4"/>
    <w:rsid w:val="00E14B85"/>
    <w:rsid w:val="00E15403"/>
    <w:rsid w:val="00E154DA"/>
    <w:rsid w:val="00E17938"/>
    <w:rsid w:val="00E2274C"/>
    <w:rsid w:val="00E2311A"/>
    <w:rsid w:val="00E23730"/>
    <w:rsid w:val="00E25799"/>
    <w:rsid w:val="00E25BAC"/>
    <w:rsid w:val="00E25E77"/>
    <w:rsid w:val="00E26151"/>
    <w:rsid w:val="00E27F40"/>
    <w:rsid w:val="00E31EE5"/>
    <w:rsid w:val="00E32C24"/>
    <w:rsid w:val="00E3308F"/>
    <w:rsid w:val="00E3728B"/>
    <w:rsid w:val="00E429C6"/>
    <w:rsid w:val="00E42C68"/>
    <w:rsid w:val="00E45225"/>
    <w:rsid w:val="00E452C5"/>
    <w:rsid w:val="00E46562"/>
    <w:rsid w:val="00E46DB0"/>
    <w:rsid w:val="00E47014"/>
    <w:rsid w:val="00E47A79"/>
    <w:rsid w:val="00E5168A"/>
    <w:rsid w:val="00E52CB4"/>
    <w:rsid w:val="00E56025"/>
    <w:rsid w:val="00E5762A"/>
    <w:rsid w:val="00E61895"/>
    <w:rsid w:val="00E6332D"/>
    <w:rsid w:val="00E64D64"/>
    <w:rsid w:val="00E6795B"/>
    <w:rsid w:val="00E7702B"/>
    <w:rsid w:val="00E77E32"/>
    <w:rsid w:val="00E8502F"/>
    <w:rsid w:val="00E865E4"/>
    <w:rsid w:val="00E8778E"/>
    <w:rsid w:val="00E90184"/>
    <w:rsid w:val="00E90CF3"/>
    <w:rsid w:val="00E931CE"/>
    <w:rsid w:val="00E94F8A"/>
    <w:rsid w:val="00E96711"/>
    <w:rsid w:val="00EA0C9E"/>
    <w:rsid w:val="00EA0F46"/>
    <w:rsid w:val="00EA149A"/>
    <w:rsid w:val="00EA1721"/>
    <w:rsid w:val="00EA1CE9"/>
    <w:rsid w:val="00EA2520"/>
    <w:rsid w:val="00EA390D"/>
    <w:rsid w:val="00EA4A50"/>
    <w:rsid w:val="00EA560E"/>
    <w:rsid w:val="00EB1115"/>
    <w:rsid w:val="00EB1EF1"/>
    <w:rsid w:val="00EC0960"/>
    <w:rsid w:val="00EC0FE6"/>
    <w:rsid w:val="00EC187C"/>
    <w:rsid w:val="00EC214E"/>
    <w:rsid w:val="00EC3844"/>
    <w:rsid w:val="00EC493F"/>
    <w:rsid w:val="00EC569B"/>
    <w:rsid w:val="00ED0C7C"/>
    <w:rsid w:val="00ED14EF"/>
    <w:rsid w:val="00ED47A6"/>
    <w:rsid w:val="00ED7315"/>
    <w:rsid w:val="00EE214D"/>
    <w:rsid w:val="00EE2912"/>
    <w:rsid w:val="00EE3A78"/>
    <w:rsid w:val="00EE472B"/>
    <w:rsid w:val="00EE4BE2"/>
    <w:rsid w:val="00EE5B12"/>
    <w:rsid w:val="00EE71D9"/>
    <w:rsid w:val="00EF0140"/>
    <w:rsid w:val="00EF19D8"/>
    <w:rsid w:val="00EF27D5"/>
    <w:rsid w:val="00EF42E6"/>
    <w:rsid w:val="00EF4AB7"/>
    <w:rsid w:val="00EF50FB"/>
    <w:rsid w:val="00EF5230"/>
    <w:rsid w:val="00EF5824"/>
    <w:rsid w:val="00EF5EA3"/>
    <w:rsid w:val="00EF616E"/>
    <w:rsid w:val="00EF7A8D"/>
    <w:rsid w:val="00EF7F64"/>
    <w:rsid w:val="00F00B5B"/>
    <w:rsid w:val="00F0421F"/>
    <w:rsid w:val="00F051AC"/>
    <w:rsid w:val="00F05706"/>
    <w:rsid w:val="00F101BE"/>
    <w:rsid w:val="00F15D0A"/>
    <w:rsid w:val="00F163AE"/>
    <w:rsid w:val="00F1717D"/>
    <w:rsid w:val="00F20E6D"/>
    <w:rsid w:val="00F22085"/>
    <w:rsid w:val="00F245C6"/>
    <w:rsid w:val="00F31823"/>
    <w:rsid w:val="00F31BE2"/>
    <w:rsid w:val="00F3373E"/>
    <w:rsid w:val="00F33A94"/>
    <w:rsid w:val="00F36FFF"/>
    <w:rsid w:val="00F41360"/>
    <w:rsid w:val="00F42D54"/>
    <w:rsid w:val="00F436F1"/>
    <w:rsid w:val="00F44258"/>
    <w:rsid w:val="00F446B0"/>
    <w:rsid w:val="00F45CDE"/>
    <w:rsid w:val="00F5175D"/>
    <w:rsid w:val="00F51791"/>
    <w:rsid w:val="00F56268"/>
    <w:rsid w:val="00F564D7"/>
    <w:rsid w:val="00F56F45"/>
    <w:rsid w:val="00F57061"/>
    <w:rsid w:val="00F57319"/>
    <w:rsid w:val="00F60292"/>
    <w:rsid w:val="00F61152"/>
    <w:rsid w:val="00F6226D"/>
    <w:rsid w:val="00F62B12"/>
    <w:rsid w:val="00F630FE"/>
    <w:rsid w:val="00F718CA"/>
    <w:rsid w:val="00F730AA"/>
    <w:rsid w:val="00F745EF"/>
    <w:rsid w:val="00F747CE"/>
    <w:rsid w:val="00F76B0D"/>
    <w:rsid w:val="00F77E02"/>
    <w:rsid w:val="00F802FC"/>
    <w:rsid w:val="00F80BF8"/>
    <w:rsid w:val="00F81030"/>
    <w:rsid w:val="00F82A7F"/>
    <w:rsid w:val="00F83CAC"/>
    <w:rsid w:val="00F8507F"/>
    <w:rsid w:val="00F87127"/>
    <w:rsid w:val="00F90592"/>
    <w:rsid w:val="00F90716"/>
    <w:rsid w:val="00F912CD"/>
    <w:rsid w:val="00F92F52"/>
    <w:rsid w:val="00F94DCE"/>
    <w:rsid w:val="00F95A63"/>
    <w:rsid w:val="00F97D86"/>
    <w:rsid w:val="00FA008D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4FC3"/>
    <w:rsid w:val="00FB5C94"/>
    <w:rsid w:val="00FC36B0"/>
    <w:rsid w:val="00FC4D27"/>
    <w:rsid w:val="00FC4D85"/>
    <w:rsid w:val="00FC7901"/>
    <w:rsid w:val="00FD0C2B"/>
    <w:rsid w:val="00FD1403"/>
    <w:rsid w:val="00FD193A"/>
    <w:rsid w:val="00FD2279"/>
    <w:rsid w:val="00FD3EBB"/>
    <w:rsid w:val="00FD3F9C"/>
    <w:rsid w:val="00FE00FB"/>
    <w:rsid w:val="00FE6556"/>
    <w:rsid w:val="00FF01AE"/>
    <w:rsid w:val="00FF07FB"/>
    <w:rsid w:val="00FF0FFA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0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3700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700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00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00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00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00A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00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00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00A0"/>
    <w:pPr>
      <w:outlineLvl w:val="8"/>
    </w:pPr>
  </w:style>
  <w:style w:type="character" w:default="1" w:styleId="DefaultParagraphFont">
    <w:name w:val="Default Paragraph Font"/>
    <w:semiHidden/>
    <w:rsid w:val="003700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00A0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  <w:style w:type="character" w:customStyle="1" w:styleId="Heading2Char">
    <w:name w:val="Heading 2 Char"/>
    <w:basedOn w:val="DefaultParagraphFont"/>
    <w:link w:val="Heading2"/>
    <w:rsid w:val="00512C52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512C52"/>
    <w:rPr>
      <w:rFonts w:ascii="Arial" w:eastAsia="Times New Roman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12C52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12C52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12C52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12C52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12C52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12C52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12C52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3700A0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0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700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700A0"/>
    <w:pPr>
      <w:ind w:left="1701" w:hanging="1701"/>
    </w:pPr>
  </w:style>
  <w:style w:type="paragraph" w:styleId="TOC4">
    <w:name w:val="toc 4"/>
    <w:basedOn w:val="TOC3"/>
    <w:semiHidden/>
    <w:rsid w:val="003700A0"/>
    <w:pPr>
      <w:ind w:left="1418" w:hanging="1418"/>
    </w:pPr>
  </w:style>
  <w:style w:type="paragraph" w:styleId="TOC3">
    <w:name w:val="toc 3"/>
    <w:basedOn w:val="TOC2"/>
    <w:semiHidden/>
    <w:rsid w:val="003700A0"/>
    <w:pPr>
      <w:ind w:left="1134" w:hanging="1134"/>
    </w:pPr>
  </w:style>
  <w:style w:type="paragraph" w:styleId="TOC2">
    <w:name w:val="toc 2"/>
    <w:basedOn w:val="TOC1"/>
    <w:semiHidden/>
    <w:rsid w:val="003700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00A0"/>
    <w:pPr>
      <w:ind w:left="284"/>
    </w:pPr>
  </w:style>
  <w:style w:type="paragraph" w:styleId="Index1">
    <w:name w:val="index 1"/>
    <w:basedOn w:val="Normal"/>
    <w:semiHidden/>
    <w:rsid w:val="003700A0"/>
    <w:pPr>
      <w:keepLines/>
      <w:spacing w:after="0"/>
    </w:pPr>
  </w:style>
  <w:style w:type="paragraph" w:customStyle="1" w:styleId="ZH">
    <w:name w:val="ZH"/>
    <w:rsid w:val="003700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00A0"/>
    <w:pPr>
      <w:outlineLvl w:val="9"/>
    </w:pPr>
  </w:style>
  <w:style w:type="paragraph" w:styleId="ListNumber2">
    <w:name w:val="List Number 2"/>
    <w:basedOn w:val="ListNumber"/>
    <w:semiHidden/>
    <w:rsid w:val="003700A0"/>
    <w:pPr>
      <w:ind w:left="851"/>
    </w:pPr>
  </w:style>
  <w:style w:type="paragraph" w:styleId="Header">
    <w:name w:val="header"/>
    <w:link w:val="HeaderChar"/>
    <w:semiHidden/>
    <w:rsid w:val="003700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512C5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700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00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12C52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3700A0"/>
    <w:rPr>
      <w:b/>
    </w:rPr>
  </w:style>
  <w:style w:type="paragraph" w:customStyle="1" w:styleId="TAC">
    <w:name w:val="TAC"/>
    <w:basedOn w:val="TAL"/>
    <w:rsid w:val="003700A0"/>
    <w:pPr>
      <w:jc w:val="center"/>
    </w:pPr>
  </w:style>
  <w:style w:type="paragraph" w:customStyle="1" w:styleId="TF">
    <w:name w:val="TF"/>
    <w:basedOn w:val="TH"/>
    <w:rsid w:val="003700A0"/>
    <w:pPr>
      <w:keepNext w:val="0"/>
      <w:spacing w:before="0" w:after="240"/>
    </w:pPr>
  </w:style>
  <w:style w:type="paragraph" w:customStyle="1" w:styleId="NO">
    <w:name w:val="NO"/>
    <w:basedOn w:val="Normal"/>
    <w:rsid w:val="003700A0"/>
    <w:pPr>
      <w:keepLines/>
      <w:ind w:left="1135" w:hanging="851"/>
    </w:pPr>
  </w:style>
  <w:style w:type="paragraph" w:styleId="TOC9">
    <w:name w:val="toc 9"/>
    <w:basedOn w:val="TOC8"/>
    <w:semiHidden/>
    <w:rsid w:val="003700A0"/>
    <w:pPr>
      <w:ind w:left="1418" w:hanging="1418"/>
    </w:pPr>
  </w:style>
  <w:style w:type="paragraph" w:customStyle="1" w:styleId="EX">
    <w:name w:val="EX"/>
    <w:basedOn w:val="Normal"/>
    <w:rsid w:val="003700A0"/>
    <w:pPr>
      <w:keepLines/>
      <w:ind w:left="1702" w:hanging="1418"/>
    </w:pPr>
  </w:style>
  <w:style w:type="paragraph" w:customStyle="1" w:styleId="FP">
    <w:name w:val="FP"/>
    <w:basedOn w:val="Normal"/>
    <w:rsid w:val="003700A0"/>
    <w:pPr>
      <w:spacing w:after="0"/>
    </w:pPr>
  </w:style>
  <w:style w:type="paragraph" w:customStyle="1" w:styleId="LD">
    <w:name w:val="LD"/>
    <w:rsid w:val="003700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00A0"/>
    <w:pPr>
      <w:spacing w:after="0"/>
    </w:pPr>
  </w:style>
  <w:style w:type="paragraph" w:customStyle="1" w:styleId="EW">
    <w:name w:val="EW"/>
    <w:basedOn w:val="EX"/>
    <w:rsid w:val="003700A0"/>
    <w:pPr>
      <w:spacing w:after="0"/>
    </w:pPr>
  </w:style>
  <w:style w:type="paragraph" w:styleId="TOC6">
    <w:name w:val="toc 6"/>
    <w:basedOn w:val="TOC5"/>
    <w:next w:val="Normal"/>
    <w:semiHidden/>
    <w:rsid w:val="003700A0"/>
    <w:pPr>
      <w:ind w:left="1985" w:hanging="1985"/>
    </w:pPr>
  </w:style>
  <w:style w:type="paragraph" w:styleId="TOC7">
    <w:name w:val="toc 7"/>
    <w:basedOn w:val="TOC6"/>
    <w:next w:val="Normal"/>
    <w:semiHidden/>
    <w:rsid w:val="003700A0"/>
    <w:pPr>
      <w:ind w:left="2268" w:hanging="2268"/>
    </w:pPr>
  </w:style>
  <w:style w:type="paragraph" w:styleId="ListBullet2">
    <w:name w:val="List Bullet 2"/>
    <w:basedOn w:val="ListBullet"/>
    <w:semiHidden/>
    <w:rsid w:val="003700A0"/>
    <w:pPr>
      <w:ind w:left="851"/>
    </w:pPr>
  </w:style>
  <w:style w:type="paragraph" w:styleId="ListBullet3">
    <w:name w:val="List Bullet 3"/>
    <w:basedOn w:val="ListBullet2"/>
    <w:semiHidden/>
    <w:rsid w:val="003700A0"/>
    <w:pPr>
      <w:ind w:left="1135"/>
    </w:pPr>
  </w:style>
  <w:style w:type="paragraph" w:styleId="ListNumber">
    <w:name w:val="List Number"/>
    <w:basedOn w:val="List"/>
    <w:semiHidden/>
    <w:rsid w:val="003700A0"/>
  </w:style>
  <w:style w:type="paragraph" w:customStyle="1" w:styleId="EQ">
    <w:name w:val="EQ"/>
    <w:basedOn w:val="Normal"/>
    <w:next w:val="Normal"/>
    <w:rsid w:val="003700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00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00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00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00A0"/>
    <w:pPr>
      <w:jc w:val="right"/>
    </w:pPr>
  </w:style>
  <w:style w:type="paragraph" w:customStyle="1" w:styleId="H6">
    <w:name w:val="H6"/>
    <w:basedOn w:val="Heading5"/>
    <w:next w:val="Normal"/>
    <w:rsid w:val="003700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00A0"/>
    <w:pPr>
      <w:ind w:left="851" w:hanging="851"/>
    </w:pPr>
  </w:style>
  <w:style w:type="paragraph" w:customStyle="1" w:styleId="TAL">
    <w:name w:val="TAL"/>
    <w:basedOn w:val="Normal"/>
    <w:rsid w:val="003700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00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00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00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00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00A0"/>
    <w:pPr>
      <w:framePr w:wrap="notBeside" w:y="16161"/>
    </w:pPr>
  </w:style>
  <w:style w:type="character" w:customStyle="1" w:styleId="ZGSM">
    <w:name w:val="ZGSM"/>
    <w:rsid w:val="003700A0"/>
  </w:style>
  <w:style w:type="paragraph" w:styleId="List2">
    <w:name w:val="List 2"/>
    <w:basedOn w:val="List"/>
    <w:semiHidden/>
    <w:rsid w:val="003700A0"/>
    <w:pPr>
      <w:ind w:left="851"/>
    </w:pPr>
  </w:style>
  <w:style w:type="paragraph" w:customStyle="1" w:styleId="ZG">
    <w:name w:val="ZG"/>
    <w:rsid w:val="003700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700A0"/>
    <w:pPr>
      <w:ind w:left="1135"/>
    </w:pPr>
  </w:style>
  <w:style w:type="paragraph" w:styleId="List4">
    <w:name w:val="List 4"/>
    <w:basedOn w:val="List3"/>
    <w:semiHidden/>
    <w:rsid w:val="003700A0"/>
    <w:pPr>
      <w:ind w:left="1418"/>
    </w:pPr>
  </w:style>
  <w:style w:type="paragraph" w:styleId="List5">
    <w:name w:val="List 5"/>
    <w:basedOn w:val="List4"/>
    <w:semiHidden/>
    <w:rsid w:val="003700A0"/>
    <w:pPr>
      <w:ind w:left="1702"/>
    </w:pPr>
  </w:style>
  <w:style w:type="paragraph" w:customStyle="1" w:styleId="EditorsNote">
    <w:name w:val="Editor's Note"/>
    <w:basedOn w:val="NO"/>
    <w:rsid w:val="003700A0"/>
    <w:rPr>
      <w:color w:val="FF0000"/>
    </w:rPr>
  </w:style>
  <w:style w:type="paragraph" w:styleId="List">
    <w:name w:val="List"/>
    <w:basedOn w:val="Normal"/>
    <w:semiHidden/>
    <w:rsid w:val="003700A0"/>
    <w:pPr>
      <w:ind w:left="568" w:hanging="284"/>
    </w:pPr>
  </w:style>
  <w:style w:type="paragraph" w:styleId="ListBullet">
    <w:name w:val="List Bullet"/>
    <w:basedOn w:val="List"/>
    <w:semiHidden/>
    <w:rsid w:val="003700A0"/>
  </w:style>
  <w:style w:type="paragraph" w:styleId="ListBullet4">
    <w:name w:val="List Bullet 4"/>
    <w:basedOn w:val="ListBullet3"/>
    <w:semiHidden/>
    <w:rsid w:val="003700A0"/>
    <w:pPr>
      <w:ind w:left="1418"/>
    </w:pPr>
  </w:style>
  <w:style w:type="paragraph" w:styleId="ListBullet5">
    <w:name w:val="List Bullet 5"/>
    <w:basedOn w:val="ListBullet4"/>
    <w:semiHidden/>
    <w:rsid w:val="003700A0"/>
    <w:pPr>
      <w:ind w:left="1702"/>
    </w:pPr>
  </w:style>
  <w:style w:type="paragraph" w:customStyle="1" w:styleId="B1">
    <w:name w:val="B1"/>
    <w:basedOn w:val="List"/>
    <w:rsid w:val="003700A0"/>
  </w:style>
  <w:style w:type="paragraph" w:customStyle="1" w:styleId="B2">
    <w:name w:val="B2"/>
    <w:basedOn w:val="List2"/>
    <w:rsid w:val="003700A0"/>
  </w:style>
  <w:style w:type="paragraph" w:customStyle="1" w:styleId="B3">
    <w:name w:val="B3"/>
    <w:basedOn w:val="List3"/>
    <w:rsid w:val="003700A0"/>
  </w:style>
  <w:style w:type="paragraph" w:customStyle="1" w:styleId="B4">
    <w:name w:val="B4"/>
    <w:basedOn w:val="List4"/>
    <w:rsid w:val="003700A0"/>
  </w:style>
  <w:style w:type="paragraph" w:customStyle="1" w:styleId="B5">
    <w:name w:val="B5"/>
    <w:basedOn w:val="List5"/>
    <w:rsid w:val="003700A0"/>
  </w:style>
  <w:style w:type="paragraph" w:styleId="Footer">
    <w:name w:val="footer"/>
    <w:basedOn w:val="Header"/>
    <w:link w:val="FooterChar"/>
    <w:semiHidden/>
    <w:rsid w:val="003700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512C5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700A0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63</Pages>
  <Words>15010</Words>
  <Characters>85561</Characters>
  <Application>Microsoft Office Word</Application>
  <DocSecurity>0</DocSecurity>
  <Lines>713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183</cp:revision>
  <dcterms:created xsi:type="dcterms:W3CDTF">2024-06-12T13:18:00Z</dcterms:created>
  <dcterms:modified xsi:type="dcterms:W3CDTF">2024-12-04T11:15:00Z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